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F54" w14:textId="77777777"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A0160" w14:paraId="23C38BF8" w14:textId="77777777" w:rsidTr="00164448">
        <w:tc>
          <w:tcPr>
            <w:tcW w:w="1510" w:type="dxa"/>
          </w:tcPr>
          <w:p w14:paraId="462CFBD2" w14:textId="77777777" w:rsidR="00307037" w:rsidRPr="00DA0160" w:rsidRDefault="00307037" w:rsidP="00164448">
            <w:pPr>
              <w:tabs>
                <w:tab w:val="left" w:pos="1080"/>
              </w:tabs>
            </w:pPr>
            <w:r w:rsidRPr="00DA0160">
              <w:t xml:space="preserve">Številka </w:t>
            </w:r>
            <w:proofErr w:type="spellStart"/>
            <w:r w:rsidRPr="00DA0160">
              <w:t>JN</w:t>
            </w:r>
            <w:proofErr w:type="spellEnd"/>
            <w:r w:rsidRPr="00DA0160">
              <w:t>:</w:t>
            </w:r>
          </w:p>
        </w:tc>
        <w:tc>
          <w:tcPr>
            <w:tcW w:w="3240" w:type="dxa"/>
          </w:tcPr>
          <w:p w14:paraId="46C58D1E" w14:textId="414EB66E" w:rsidR="00307037" w:rsidRPr="00DA0160" w:rsidRDefault="00ED7B6A" w:rsidP="00ED7B6A">
            <w:pPr>
              <w:tabs>
                <w:tab w:val="left" w:pos="1080"/>
              </w:tabs>
              <w:rPr>
                <w:b/>
              </w:rPr>
            </w:pPr>
            <w:r w:rsidRPr="00DA0160">
              <w:rPr>
                <w:b/>
              </w:rPr>
              <w:t>JN-00</w:t>
            </w:r>
            <w:r w:rsidR="008671ED" w:rsidRPr="00DA0160">
              <w:rPr>
                <w:b/>
              </w:rPr>
              <w:t>13</w:t>
            </w:r>
            <w:r w:rsidR="00B15464" w:rsidRPr="00DA0160">
              <w:rPr>
                <w:b/>
              </w:rPr>
              <w:t>/20</w:t>
            </w:r>
            <w:r w:rsidR="00F56FCC" w:rsidRPr="00DA0160">
              <w:rPr>
                <w:b/>
              </w:rPr>
              <w:t>2</w:t>
            </w:r>
            <w:r w:rsidR="00A4275D" w:rsidRPr="00DA0160">
              <w:rPr>
                <w:b/>
              </w:rPr>
              <w:t>6</w:t>
            </w:r>
          </w:p>
        </w:tc>
      </w:tr>
      <w:tr w:rsidR="008533E9" w:rsidRPr="008533E9" w14:paraId="4FAD9CAE" w14:textId="77777777" w:rsidTr="00164448">
        <w:tc>
          <w:tcPr>
            <w:tcW w:w="1510" w:type="dxa"/>
          </w:tcPr>
          <w:p w14:paraId="1FDD7B4B" w14:textId="77777777" w:rsidR="00307037" w:rsidRPr="008533E9" w:rsidRDefault="00307037" w:rsidP="00164448">
            <w:pPr>
              <w:tabs>
                <w:tab w:val="left" w:pos="1080"/>
              </w:tabs>
              <w:rPr>
                <w:color w:val="FF0000"/>
              </w:rPr>
            </w:pPr>
            <w:bookmarkStart w:id="0" w:name="_GoBack"/>
            <w:r w:rsidRPr="008533E9">
              <w:rPr>
                <w:color w:val="FF0000"/>
                <w:lang w:eastAsia="en-US"/>
              </w:rPr>
              <w:t>Datum:</w:t>
            </w:r>
          </w:p>
        </w:tc>
        <w:tc>
          <w:tcPr>
            <w:tcW w:w="3240" w:type="dxa"/>
          </w:tcPr>
          <w:p w14:paraId="0ECFA9B1" w14:textId="14271325" w:rsidR="00307037" w:rsidRPr="008533E9" w:rsidRDefault="00691571" w:rsidP="00F56FCC">
            <w:pPr>
              <w:rPr>
                <w:rFonts w:cs="Arial"/>
                <w:color w:val="FF0000"/>
              </w:rPr>
            </w:pPr>
            <w:r w:rsidRPr="008533E9">
              <w:rPr>
                <w:b/>
                <w:color w:val="FF0000"/>
              </w:rPr>
              <w:t>12</w:t>
            </w:r>
            <w:r w:rsidR="00A43794" w:rsidRPr="008533E9">
              <w:rPr>
                <w:b/>
                <w:color w:val="FF0000"/>
              </w:rPr>
              <w:t>.</w:t>
            </w:r>
            <w:r w:rsidR="00ED7B6A" w:rsidRPr="008533E9">
              <w:rPr>
                <w:b/>
                <w:color w:val="FF0000"/>
              </w:rPr>
              <w:t xml:space="preserve"> </w:t>
            </w:r>
            <w:r w:rsidR="00A4275D" w:rsidRPr="008533E9">
              <w:rPr>
                <w:b/>
                <w:color w:val="FF0000"/>
              </w:rPr>
              <w:t>0</w:t>
            </w:r>
            <w:r w:rsidRPr="008533E9">
              <w:rPr>
                <w:b/>
                <w:color w:val="FF0000"/>
              </w:rPr>
              <w:t>5</w:t>
            </w:r>
            <w:r w:rsidR="00A43794" w:rsidRPr="008533E9">
              <w:rPr>
                <w:b/>
                <w:color w:val="FF0000"/>
              </w:rPr>
              <w:t>.</w:t>
            </w:r>
            <w:r w:rsidR="00F56FCC" w:rsidRPr="008533E9">
              <w:rPr>
                <w:b/>
                <w:color w:val="FF0000"/>
              </w:rPr>
              <w:t xml:space="preserve"> </w:t>
            </w:r>
            <w:r w:rsidR="00A43794" w:rsidRPr="008533E9">
              <w:rPr>
                <w:b/>
                <w:color w:val="FF0000"/>
              </w:rPr>
              <w:t>20</w:t>
            </w:r>
            <w:r w:rsidR="00F56FCC" w:rsidRPr="008533E9">
              <w:rPr>
                <w:b/>
                <w:color w:val="FF0000"/>
              </w:rPr>
              <w:t>2</w:t>
            </w:r>
            <w:r w:rsidR="00A4275D" w:rsidRPr="008533E9">
              <w:rPr>
                <w:b/>
                <w:color w:val="FF0000"/>
              </w:rPr>
              <w:t>6</w:t>
            </w:r>
          </w:p>
        </w:tc>
      </w:tr>
      <w:bookmarkEnd w:id="0"/>
    </w:tbl>
    <w:p w14:paraId="52608D96" w14:textId="77777777" w:rsidR="00307037" w:rsidRDefault="00307037" w:rsidP="00826B97">
      <w:pPr>
        <w:pStyle w:val="Glava"/>
      </w:pPr>
    </w:p>
    <w:p w14:paraId="5D248D2E" w14:textId="77777777" w:rsidR="00484004" w:rsidRDefault="00484004" w:rsidP="00484004">
      <w:pPr>
        <w:rPr>
          <w:rFonts w:cs="Arial"/>
        </w:rPr>
      </w:pPr>
      <w:bookmarkStart w:id="1" w:name="konecGlava"/>
      <w:bookmarkEnd w:id="1"/>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2FA2AC4" w:rsidR="00484004" w:rsidRDefault="00484004" w:rsidP="00484004">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BA1CD8">
        <w:rPr>
          <w:rFonts w:cs="Arial"/>
          <w:sz w:val="36"/>
          <w:szCs w:val="36"/>
        </w:rPr>
        <w:t xml:space="preserve"> V ZVEZI Z ODDAJO JAVNEGA NAROČILA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Telobesedila"/>
        <w:jc w:val="center"/>
        <w:outlineLvl w:val="0"/>
        <w:rPr>
          <w:rFonts w:cs="Arial"/>
        </w:rPr>
      </w:pPr>
      <w:r>
        <w:rPr>
          <w:rFonts w:cs="Arial"/>
        </w:rPr>
        <w:t>Predmet:</w:t>
      </w:r>
    </w:p>
    <w:p w14:paraId="21ABE15F" w14:textId="77777777" w:rsidR="00484004" w:rsidRDefault="00484004" w:rsidP="00484004">
      <w:pPr>
        <w:rPr>
          <w:rFonts w:cs="Arial"/>
          <w:b/>
        </w:rPr>
      </w:pPr>
    </w:p>
    <w:p w14:paraId="59F1BC0C" w14:textId="7286CAD4" w:rsidR="00F56FCC" w:rsidRDefault="0058634B" w:rsidP="00F56FCC">
      <w:pPr>
        <w:jc w:val="center"/>
        <w:rPr>
          <w:rFonts w:cs="Arial"/>
          <w:b/>
        </w:rPr>
      </w:pPr>
      <w:r>
        <w:rPr>
          <w:rFonts w:cs="Arial"/>
          <w:b/>
        </w:rPr>
        <w:t>ODPADKI</w:t>
      </w:r>
    </w:p>
    <w:p w14:paraId="38200D72" w14:textId="40B08D94" w:rsidR="00BA1CD8" w:rsidRDefault="00BA1CD8" w:rsidP="00F56FCC">
      <w:pPr>
        <w:jc w:val="center"/>
        <w:rPr>
          <w:rFonts w:cs="Arial"/>
          <w:b/>
        </w:rPr>
      </w:pPr>
    </w:p>
    <w:p w14:paraId="50344553" w14:textId="79CF9059" w:rsidR="00BA1CD8" w:rsidRDefault="00BA1CD8" w:rsidP="00F56FCC">
      <w:pPr>
        <w:jc w:val="center"/>
        <w:rPr>
          <w:rFonts w:cs="Arial"/>
          <w:bCs/>
        </w:rPr>
      </w:pPr>
      <w:r>
        <w:rPr>
          <w:rFonts w:cs="Arial"/>
          <w:bCs/>
        </w:rPr>
        <w:t>Vrsta postopka:</w:t>
      </w:r>
    </w:p>
    <w:p w14:paraId="5EAE24C0" w14:textId="7FA5AA5D" w:rsidR="00BA1CD8" w:rsidRDefault="00BA1CD8" w:rsidP="00F56FCC">
      <w:pPr>
        <w:jc w:val="center"/>
        <w:rPr>
          <w:rFonts w:cs="Arial"/>
          <w:bCs/>
          <w:szCs w:val="18"/>
        </w:rPr>
      </w:pPr>
      <w:r>
        <w:rPr>
          <w:rFonts w:cs="Arial"/>
          <w:bCs/>
          <w:szCs w:val="18"/>
        </w:rPr>
        <w:t>Odprti postopek na podlagi 40. člena Zakona o javnem naročanju</w:t>
      </w:r>
    </w:p>
    <w:p w14:paraId="11859FB5" w14:textId="331E0296" w:rsidR="00DA6C78" w:rsidRDefault="00DA6C78" w:rsidP="00F56FCC">
      <w:pPr>
        <w:jc w:val="center"/>
        <w:rPr>
          <w:rFonts w:cs="Arial"/>
          <w:bCs/>
          <w:szCs w:val="18"/>
        </w:rPr>
      </w:pPr>
    </w:p>
    <w:p w14:paraId="21560B56" w14:textId="7CFDA9B8" w:rsidR="003A069F" w:rsidRDefault="003A069F" w:rsidP="00F56FCC">
      <w:pPr>
        <w:jc w:val="center"/>
        <w:rPr>
          <w:rFonts w:cs="Arial"/>
          <w:bCs/>
          <w:szCs w:val="18"/>
        </w:rPr>
      </w:pPr>
    </w:p>
    <w:p w14:paraId="2A6502FD" w14:textId="77777777" w:rsidR="003A069F" w:rsidRDefault="003A069F" w:rsidP="00F56FCC">
      <w:pPr>
        <w:jc w:val="center"/>
        <w:rPr>
          <w:rFonts w:cs="Arial"/>
          <w:bCs/>
          <w:szCs w:val="18"/>
        </w:rPr>
      </w:pPr>
    </w:p>
    <w:p w14:paraId="6DDE0811" w14:textId="2728C024" w:rsidR="00DA6C78" w:rsidRDefault="00DA6C78" w:rsidP="00F56FCC">
      <w:pPr>
        <w:jc w:val="center"/>
        <w:rPr>
          <w:rFonts w:cs="Arial"/>
          <w:bCs/>
          <w:szCs w:val="18"/>
        </w:rPr>
      </w:pPr>
      <w:r>
        <w:rPr>
          <w:rFonts w:cs="Arial"/>
          <w:bCs/>
          <w:szCs w:val="18"/>
        </w:rPr>
        <w:t>Naročnik:</w:t>
      </w:r>
    </w:p>
    <w:p w14:paraId="615FFD45" w14:textId="655C5FD5" w:rsidR="00DA6C78" w:rsidRPr="003A069F" w:rsidRDefault="00DA6C78" w:rsidP="00F56FCC">
      <w:pPr>
        <w:jc w:val="center"/>
        <w:rPr>
          <w:rFonts w:cs="Arial"/>
          <w:bCs/>
          <w:szCs w:val="18"/>
        </w:rPr>
      </w:pPr>
      <w:r>
        <w:rPr>
          <w:rFonts w:cs="Arial"/>
          <w:bCs/>
          <w:szCs w:val="18"/>
        </w:rPr>
        <w:t>Onkološki inštitut Ljubljana, Zaloška cesta 2, 1000 Ljubljana</w:t>
      </w: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Telobesedila"/>
        <w:outlineLvl w:val="0"/>
        <w:rPr>
          <w:rFonts w:cs="Arial"/>
        </w:rPr>
      </w:pPr>
    </w:p>
    <w:p w14:paraId="3386F0CC" w14:textId="2552D49C" w:rsidR="00EE3855" w:rsidRDefault="00EE3855" w:rsidP="00484004">
      <w:pPr>
        <w:pStyle w:val="Telobesedila"/>
        <w:outlineLvl w:val="0"/>
        <w:rPr>
          <w:rFonts w:cs="Arial"/>
        </w:rPr>
      </w:pPr>
    </w:p>
    <w:p w14:paraId="75B32B54" w14:textId="75921A5E" w:rsidR="00271183" w:rsidRDefault="00271183" w:rsidP="00484004">
      <w:pPr>
        <w:pStyle w:val="Telobesedila"/>
        <w:outlineLvl w:val="0"/>
        <w:rPr>
          <w:rFonts w:cs="Arial"/>
        </w:rPr>
      </w:pPr>
    </w:p>
    <w:p w14:paraId="010A74E0" w14:textId="09325812" w:rsidR="00271183" w:rsidRDefault="00271183" w:rsidP="00484004">
      <w:pPr>
        <w:pStyle w:val="Telobesedila"/>
        <w:outlineLvl w:val="0"/>
        <w:rPr>
          <w:rFonts w:cs="Arial"/>
        </w:rPr>
      </w:pPr>
    </w:p>
    <w:p w14:paraId="6B6961D6" w14:textId="44DB3608" w:rsidR="00271183" w:rsidRDefault="00271183" w:rsidP="00484004">
      <w:pPr>
        <w:pStyle w:val="Telobesedila"/>
        <w:outlineLvl w:val="0"/>
        <w:rPr>
          <w:rFonts w:cs="Arial"/>
        </w:rPr>
      </w:pPr>
    </w:p>
    <w:p w14:paraId="28B4A6B3" w14:textId="356BFA0B" w:rsidR="00271183" w:rsidRDefault="00271183" w:rsidP="00484004">
      <w:pPr>
        <w:pStyle w:val="Telobesedila"/>
        <w:outlineLvl w:val="0"/>
        <w:rPr>
          <w:rFonts w:cs="Arial"/>
        </w:rPr>
      </w:pPr>
    </w:p>
    <w:p w14:paraId="0A6449BF" w14:textId="446DDE62" w:rsidR="00271183" w:rsidRDefault="00271183" w:rsidP="00484004">
      <w:pPr>
        <w:pStyle w:val="Telobesedila"/>
        <w:outlineLvl w:val="0"/>
        <w:rPr>
          <w:rFonts w:cs="Arial"/>
        </w:rPr>
      </w:pPr>
    </w:p>
    <w:p w14:paraId="45F91FB5" w14:textId="01422EE3" w:rsidR="00271183" w:rsidRDefault="00271183" w:rsidP="00484004">
      <w:pPr>
        <w:pStyle w:val="Telobesedila"/>
        <w:outlineLvl w:val="0"/>
        <w:rPr>
          <w:rFonts w:cs="Arial"/>
        </w:rPr>
      </w:pPr>
    </w:p>
    <w:p w14:paraId="630D5C8E" w14:textId="12A4A63B" w:rsidR="00271183" w:rsidRDefault="00271183" w:rsidP="00484004">
      <w:pPr>
        <w:pStyle w:val="Telobesedila"/>
        <w:outlineLvl w:val="0"/>
        <w:rPr>
          <w:rFonts w:cs="Arial"/>
        </w:rPr>
      </w:pPr>
    </w:p>
    <w:p w14:paraId="5189E0ED" w14:textId="3186C67B" w:rsidR="00271183" w:rsidRDefault="00271183" w:rsidP="00484004">
      <w:pPr>
        <w:pStyle w:val="Telobesedila"/>
        <w:outlineLvl w:val="0"/>
        <w:rPr>
          <w:rFonts w:cs="Arial"/>
        </w:rPr>
      </w:pPr>
    </w:p>
    <w:p w14:paraId="1A79231E" w14:textId="77777777" w:rsidR="00271183" w:rsidRDefault="00271183" w:rsidP="00484004">
      <w:pPr>
        <w:pStyle w:val="Telobesedila"/>
        <w:outlineLvl w:val="0"/>
        <w:rPr>
          <w:rFonts w:cs="Arial"/>
        </w:rPr>
      </w:pPr>
    </w:p>
    <w:p w14:paraId="5AD09C79" w14:textId="77777777" w:rsidR="00EE3855" w:rsidRDefault="00EE3855" w:rsidP="00484004">
      <w:pPr>
        <w:pStyle w:val="Telobesedila"/>
        <w:outlineLvl w:val="0"/>
        <w:rPr>
          <w:rFonts w:cs="Arial"/>
        </w:rPr>
      </w:pPr>
    </w:p>
    <w:p w14:paraId="100FAA0C" w14:textId="77777777" w:rsidR="00EE3855" w:rsidRDefault="00EE3855" w:rsidP="00484004">
      <w:pPr>
        <w:pStyle w:val="Telobesedila"/>
        <w:outlineLvl w:val="0"/>
        <w:rPr>
          <w:rFonts w:cs="Arial"/>
        </w:rPr>
      </w:pPr>
    </w:p>
    <w:p w14:paraId="4FF89D50" w14:textId="77777777" w:rsidR="00EE3855" w:rsidRDefault="00EE3855" w:rsidP="00484004">
      <w:pPr>
        <w:pStyle w:val="Telobesedila"/>
        <w:outlineLvl w:val="0"/>
        <w:rPr>
          <w:rFonts w:cs="Arial"/>
        </w:rPr>
      </w:pPr>
    </w:p>
    <w:p w14:paraId="174EA018" w14:textId="77777777" w:rsidR="00EE3855" w:rsidRDefault="00EE3855" w:rsidP="00484004">
      <w:pPr>
        <w:pStyle w:val="Telobesedila"/>
        <w:outlineLvl w:val="0"/>
        <w:rPr>
          <w:rFonts w:cs="Arial"/>
        </w:rPr>
      </w:pPr>
    </w:p>
    <w:p w14:paraId="72466420" w14:textId="77777777" w:rsidR="00C76C37" w:rsidRDefault="00C76C37" w:rsidP="00C76C37">
      <w:pPr>
        <w:pStyle w:val="Telobesedila"/>
        <w:outlineLvl w:val="0"/>
        <w:rPr>
          <w:rFonts w:cs="Arial"/>
          <w:b/>
        </w:rPr>
      </w:pPr>
      <w:r>
        <w:rPr>
          <w:rFonts w:cs="Arial"/>
          <w:b/>
        </w:rPr>
        <w:lastRenderedPageBreak/>
        <w:t>POVABILO K ODDAJI PONUDBE</w:t>
      </w:r>
    </w:p>
    <w:p w14:paraId="117C1617" w14:textId="77777777" w:rsidR="00C76C37" w:rsidRPr="00DE289E" w:rsidRDefault="00C76C37" w:rsidP="00C76C37">
      <w:pPr>
        <w:jc w:val="both"/>
        <w:rPr>
          <w:rFonts w:cs="Arial"/>
        </w:rPr>
      </w:pPr>
    </w:p>
    <w:p w14:paraId="60682A93" w14:textId="4A2056B1" w:rsidR="00C76C37" w:rsidRPr="00080BAD" w:rsidRDefault="00C76C37" w:rsidP="00080BAD">
      <w:pPr>
        <w:jc w:val="both"/>
        <w:rPr>
          <w:rFonts w:cs="Arial"/>
          <w:b/>
          <w:sz w:val="22"/>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w:t>
      </w:r>
      <w:r w:rsidR="00DA6C78">
        <w:rPr>
          <w:rFonts w:cs="Arial"/>
        </w:rPr>
        <w:t xml:space="preserve"> in določili 40. člena ZJN-3.</w:t>
      </w:r>
      <w:r w:rsidRPr="00FA0125">
        <w:rPr>
          <w:rFonts w:cs="Arial"/>
        </w:rPr>
        <w:t xml:space="preserve"> </w:t>
      </w:r>
    </w:p>
    <w:p w14:paraId="1736286A" w14:textId="77777777" w:rsidR="00C76C37" w:rsidRPr="003409A2" w:rsidRDefault="00C76C37" w:rsidP="00C76C37">
      <w:pPr>
        <w:jc w:val="both"/>
        <w:rPr>
          <w:b/>
        </w:rPr>
      </w:pPr>
    </w:p>
    <w:p w14:paraId="13B92A46" w14:textId="55AA9406" w:rsidR="00C76C37" w:rsidRPr="003409A2" w:rsidRDefault="00C76C37" w:rsidP="00C76C37">
      <w:pPr>
        <w:jc w:val="both"/>
      </w:pPr>
      <w:r w:rsidRPr="003409A2">
        <w:t xml:space="preserve">Ponudniki predložijo elektronsko ponudbo preko naslednje povezave: </w:t>
      </w:r>
      <w:hyperlink w:history="1"/>
      <w:r w:rsidR="00DA6C78" w:rsidRPr="00DA6C78">
        <w:t xml:space="preserve"> </w:t>
      </w:r>
      <w:hyperlink r:id="rId8" w:history="1">
        <w:r w:rsidR="00DA6C78">
          <w:rPr>
            <w:rStyle w:val="Hiperpovezava"/>
          </w:rPr>
          <w:t>Elektronsko javno naročanje e-</w:t>
        </w:r>
        <w:proofErr w:type="spellStart"/>
        <w:r w:rsidR="00DA6C78">
          <w:rPr>
            <w:rStyle w:val="Hiperpovezava"/>
          </w:rPr>
          <w:t>JN</w:t>
        </w:r>
        <w:proofErr w:type="spellEnd"/>
      </w:hyperlink>
      <w:r w:rsidRPr="003409A2">
        <w:rPr>
          <w:b/>
        </w:rPr>
        <w:t>.</w:t>
      </w:r>
    </w:p>
    <w:p w14:paraId="41978902" w14:textId="77777777" w:rsidR="00C76C37" w:rsidRPr="003409A2" w:rsidRDefault="00C76C37" w:rsidP="00C76C37">
      <w:pPr>
        <w:jc w:val="both"/>
      </w:pPr>
    </w:p>
    <w:p w14:paraId="6D6FF9CD" w14:textId="194573E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w:history="1"/>
      <w:r w:rsidR="00DA6C78" w:rsidRPr="00DA6C78">
        <w:t xml:space="preserve"> </w:t>
      </w:r>
      <w:hyperlink r:id="rId9" w:history="1">
        <w:r w:rsidR="00DA6C78">
          <w:rPr>
            <w:rStyle w:val="Hiperpovezava"/>
          </w:rPr>
          <w:t>Elektronsko javno naročanje e-</w:t>
        </w:r>
        <w:proofErr w:type="spellStart"/>
        <w:r w:rsidR="00DA6C78">
          <w:rPr>
            <w:rStyle w:val="Hiperpovezava"/>
          </w:rPr>
          <w:t>JN</w:t>
        </w:r>
        <w:proofErr w:type="spellEnd"/>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w:history="1"/>
      <w:r w:rsidR="00DA6C78" w:rsidRPr="00DA6C78">
        <w:t xml:space="preserve"> </w:t>
      </w:r>
      <w:hyperlink r:id="rId10" w:history="1">
        <w:r w:rsidR="00DA6C78">
          <w:rPr>
            <w:rStyle w:val="Hiperpovezava"/>
          </w:rPr>
          <w:t>Več informacij ponudniki</w:t>
        </w:r>
      </w:hyperlink>
      <w:r w:rsidRPr="003409A2">
        <w:rPr>
          <w:rFonts w:cs="Arial"/>
          <w:b/>
        </w:rPr>
        <w:t>.</w:t>
      </w:r>
    </w:p>
    <w:p w14:paraId="7BCF12C6" w14:textId="77777777" w:rsidR="00C76C37" w:rsidRPr="003409A2" w:rsidRDefault="00C76C37" w:rsidP="00C76C37">
      <w:pPr>
        <w:jc w:val="both"/>
        <w:rPr>
          <w:rFonts w:cs="Arial"/>
        </w:rPr>
      </w:pPr>
    </w:p>
    <w:p w14:paraId="521025F2" w14:textId="6AFD83F6"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00DA6C78">
          <w:rPr>
            <w:rStyle w:val="Hiperpovezava"/>
          </w:rPr>
          <w:t>Elektronsko javno naročanje e-</w:t>
        </w:r>
        <w:proofErr w:type="spellStart"/>
        <w:r w:rsidR="00DA6C78">
          <w:rPr>
            <w:rStyle w:val="Hiperpovezava"/>
          </w:rPr>
          <w:t>JN</w:t>
        </w:r>
        <w:proofErr w:type="spellEnd"/>
      </w:hyperlink>
      <w:r w:rsidR="00DA6C78">
        <w:t xml:space="preserve">, </w:t>
      </w:r>
      <w:r w:rsidRPr="003409A2">
        <w:rPr>
          <w:rFonts w:cs="Arial"/>
        </w:rPr>
        <w:t>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09BE1391" w:rsidR="00C76C37" w:rsidRPr="00DA0160" w:rsidRDefault="00C76C37" w:rsidP="00C76C37">
      <w:pPr>
        <w:jc w:val="both"/>
        <w:rPr>
          <w:rFonts w:cs="Arial"/>
        </w:rPr>
      </w:pPr>
      <w:r w:rsidRPr="00FA0125">
        <w:rPr>
          <w:rFonts w:cs="Arial"/>
        </w:rPr>
        <w:t xml:space="preserve">Odpiranje ponudb bo potekalo avtomatično v informacijskem sistemu </w:t>
      </w:r>
      <w:r w:rsidR="00DA6C78">
        <w:rPr>
          <w:rFonts w:cs="Arial"/>
        </w:rPr>
        <w:t>e-</w:t>
      </w:r>
      <w:proofErr w:type="spellStart"/>
      <w:r w:rsidR="00DA6C78">
        <w:rPr>
          <w:rFonts w:cs="Arial"/>
        </w:rPr>
        <w:t>JN</w:t>
      </w:r>
      <w:proofErr w:type="spellEnd"/>
      <w:r w:rsidR="00DA6C78">
        <w:rPr>
          <w:rFonts w:cs="Arial"/>
        </w:rPr>
        <w:t xml:space="preserve">,  </w:t>
      </w:r>
      <w:r w:rsidR="00DA6C78" w:rsidRPr="00DA6C78">
        <w:rPr>
          <w:rFonts w:cs="Arial"/>
        </w:rPr>
        <w:t xml:space="preserve">na datum in uro, ki </w:t>
      </w:r>
      <w:r w:rsidR="00CE3AD1">
        <w:rPr>
          <w:rFonts w:cs="Arial"/>
        </w:rPr>
        <w:t>sta</w:t>
      </w:r>
      <w:r w:rsidR="00DA6C78" w:rsidRPr="00DA6C78">
        <w:rPr>
          <w:rFonts w:cs="Arial"/>
        </w:rPr>
        <w:t xml:space="preserve"> naveden</w:t>
      </w:r>
      <w:r w:rsidR="00CE3AD1">
        <w:rPr>
          <w:rFonts w:cs="Arial"/>
        </w:rPr>
        <w:t>a</w:t>
      </w:r>
      <w:r w:rsidR="00DA6C78" w:rsidRPr="00DA6C78">
        <w:rPr>
          <w:rFonts w:cs="Arial"/>
        </w:rPr>
        <w:t xml:space="preserve"> v objavi javnega naročila na Portalu javnih naročil</w:t>
      </w:r>
      <w:r w:rsidR="00E73B73">
        <w:rPr>
          <w:rFonts w:cs="Arial"/>
        </w:rPr>
        <w:t xml:space="preserve"> in</w:t>
      </w:r>
      <w:r w:rsidR="00DA6C78" w:rsidRPr="00DA6C78">
        <w:rPr>
          <w:rFonts w:cs="Arial"/>
        </w:rPr>
        <w:t xml:space="preserve"> na spletnem naslovu </w:t>
      </w:r>
      <w:hyperlink r:id="rId12" w:history="1">
        <w:r w:rsidR="00DA6C78" w:rsidRPr="00F12FFE">
          <w:rPr>
            <w:rStyle w:val="Hiperpovezava"/>
            <w:rFonts w:cs="Arial"/>
          </w:rPr>
          <w:t>https://ejn.gov.si/eJN2</w:t>
        </w:r>
      </w:hyperlink>
      <w:r w:rsidR="00DA6C78">
        <w:rPr>
          <w:rFonts w:cs="Arial"/>
        </w:rPr>
        <w:t xml:space="preserve">. </w:t>
      </w:r>
    </w:p>
    <w:p w14:paraId="1B84FDD7" w14:textId="77777777" w:rsidR="00C76C37" w:rsidRPr="00A74055" w:rsidRDefault="00C76C37" w:rsidP="00C76C37">
      <w:pPr>
        <w:rPr>
          <w:szCs w:val="22"/>
          <w:lang w:eastAsia="en-US"/>
        </w:rPr>
      </w:pPr>
    </w:p>
    <w:p w14:paraId="580AD614" w14:textId="6A3954CA"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r w:rsidR="00E73B73" w:rsidRPr="00E73B73">
        <w:t>Ponudniki, ki so oddali ponudbe, imajo te podatke v informacijskem sistemu e-JN na razpolago v razdelku »Zapisnik o odpiranju ponudb«.</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A4275D">
        <w:tc>
          <w:tcPr>
            <w:tcW w:w="3259" w:type="dxa"/>
          </w:tcPr>
          <w:p w14:paraId="3664A2B9" w14:textId="77777777" w:rsidR="00C76C37" w:rsidRDefault="00C76C37" w:rsidP="00A4275D">
            <w:pPr>
              <w:autoSpaceDE w:val="0"/>
              <w:autoSpaceDN w:val="0"/>
              <w:rPr>
                <w:rFonts w:cs="Arial"/>
              </w:rPr>
            </w:pPr>
          </w:p>
        </w:tc>
        <w:tc>
          <w:tcPr>
            <w:tcW w:w="922" w:type="dxa"/>
          </w:tcPr>
          <w:p w14:paraId="4DC36926" w14:textId="77777777" w:rsidR="00C76C37" w:rsidRDefault="00C76C37" w:rsidP="00A4275D">
            <w:pPr>
              <w:autoSpaceDE w:val="0"/>
              <w:autoSpaceDN w:val="0"/>
              <w:rPr>
                <w:rFonts w:cs="Arial"/>
              </w:rPr>
            </w:pPr>
          </w:p>
        </w:tc>
        <w:tc>
          <w:tcPr>
            <w:tcW w:w="5069" w:type="dxa"/>
            <w:hideMark/>
          </w:tcPr>
          <w:p w14:paraId="5CA5BDC1" w14:textId="5C01687B" w:rsidR="00C76C37" w:rsidRDefault="00C76C37" w:rsidP="00A4275D">
            <w:pPr>
              <w:autoSpaceDE w:val="0"/>
              <w:autoSpaceDN w:val="0"/>
              <w:jc w:val="center"/>
              <w:rPr>
                <w:rFonts w:cs="Arial"/>
                <w:b/>
              </w:rPr>
            </w:pPr>
          </w:p>
        </w:tc>
      </w:tr>
      <w:tr w:rsidR="00C76C37" w14:paraId="43876663" w14:textId="77777777" w:rsidTr="00A4275D">
        <w:tc>
          <w:tcPr>
            <w:tcW w:w="3259" w:type="dxa"/>
          </w:tcPr>
          <w:p w14:paraId="6CB21F12" w14:textId="77777777" w:rsidR="00C76C37" w:rsidRDefault="00C76C37" w:rsidP="00A4275D">
            <w:pPr>
              <w:autoSpaceDE w:val="0"/>
              <w:autoSpaceDN w:val="0"/>
              <w:rPr>
                <w:rFonts w:cs="Arial"/>
              </w:rPr>
            </w:pPr>
          </w:p>
          <w:p w14:paraId="4D93724A" w14:textId="19B26AA6" w:rsidR="00D12909" w:rsidRDefault="00D12909" w:rsidP="00A4275D">
            <w:pPr>
              <w:autoSpaceDE w:val="0"/>
              <w:autoSpaceDN w:val="0"/>
              <w:rPr>
                <w:rFonts w:cs="Arial"/>
              </w:rPr>
            </w:pPr>
          </w:p>
        </w:tc>
        <w:tc>
          <w:tcPr>
            <w:tcW w:w="922" w:type="dxa"/>
          </w:tcPr>
          <w:p w14:paraId="2C946A4F" w14:textId="77777777" w:rsidR="00C76C37" w:rsidRDefault="00C76C37" w:rsidP="00A4275D">
            <w:pPr>
              <w:autoSpaceDE w:val="0"/>
              <w:autoSpaceDN w:val="0"/>
              <w:rPr>
                <w:rFonts w:cs="Arial"/>
              </w:rPr>
            </w:pPr>
          </w:p>
        </w:tc>
        <w:tc>
          <w:tcPr>
            <w:tcW w:w="5069" w:type="dxa"/>
            <w:hideMark/>
          </w:tcPr>
          <w:p w14:paraId="45988997" w14:textId="77777777" w:rsidR="00C76C37" w:rsidRDefault="00C76C37" w:rsidP="00A4275D">
            <w:pPr>
              <w:autoSpaceDE w:val="0"/>
              <w:autoSpaceDN w:val="0"/>
              <w:jc w:val="center"/>
            </w:pPr>
            <w:r>
              <w:t>Zlata Štiblar Kisić</w:t>
            </w:r>
          </w:p>
          <w:p w14:paraId="54BF21FA" w14:textId="4F743D5C" w:rsidR="00F678F2" w:rsidRDefault="00F678F2" w:rsidP="00A4275D">
            <w:pPr>
              <w:autoSpaceDE w:val="0"/>
              <w:autoSpaceDN w:val="0"/>
              <w:jc w:val="center"/>
            </w:pPr>
            <w:r>
              <w:t>direktorica</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C92BD71" w:rsidR="00C76C37" w:rsidRDefault="00C76C37" w:rsidP="00C76C37">
      <w:pPr>
        <w:numPr>
          <w:ilvl w:val="1"/>
          <w:numId w:val="1"/>
        </w:numPr>
        <w:jc w:val="both"/>
        <w:rPr>
          <w:b/>
        </w:rPr>
      </w:pPr>
      <w:r w:rsidRPr="00DE289E">
        <w:rPr>
          <w:b/>
        </w:rPr>
        <w:t>Način izvajanja naročila</w:t>
      </w:r>
    </w:p>
    <w:p w14:paraId="247A88BF" w14:textId="77777777" w:rsidR="0058634B" w:rsidRPr="00DE289E" w:rsidRDefault="0058634B" w:rsidP="0058634B">
      <w:pPr>
        <w:ind w:left="705"/>
        <w:jc w:val="both"/>
        <w:rPr>
          <w:b/>
        </w:rPr>
      </w:pPr>
    </w:p>
    <w:p w14:paraId="2905DAA3" w14:textId="77777777" w:rsidR="0058634B" w:rsidRPr="004B7710" w:rsidRDefault="0058634B" w:rsidP="0058634B">
      <w:pPr>
        <w:rPr>
          <w:rFonts w:cs="Arial"/>
        </w:rPr>
      </w:pPr>
      <w:r w:rsidRPr="004B7710">
        <w:rPr>
          <w:rFonts w:cs="Arial"/>
        </w:rPr>
        <w:t xml:space="preserve">Naročnik oddaja javno naročilo za predmet naročila </w:t>
      </w:r>
      <w:r w:rsidRPr="004B7710">
        <w:rPr>
          <w:rFonts w:cs="Arial"/>
          <w:b/>
        </w:rPr>
        <w:t>»</w:t>
      </w:r>
      <w:r>
        <w:rPr>
          <w:rFonts w:cs="Arial"/>
          <w:b/>
        </w:rPr>
        <w:t>Odpadki</w:t>
      </w:r>
      <w:r w:rsidRPr="004B7710">
        <w:rPr>
          <w:rFonts w:cs="Arial"/>
          <w:b/>
        </w:rPr>
        <w:t>«</w:t>
      </w:r>
      <w:r w:rsidRPr="004B7710">
        <w:rPr>
          <w:rFonts w:cs="Arial"/>
        </w:rPr>
        <w:t xml:space="preserve"> po sklopih in sicer:</w:t>
      </w:r>
    </w:p>
    <w:p w14:paraId="60A16A4B"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1</w:t>
      </w:r>
      <w:r w:rsidRPr="0058634B">
        <w:rPr>
          <w:rFonts w:cs="Arial"/>
        </w:rPr>
        <w:t>: Sukcesivna dobava embalaže za ostre predmete</w:t>
      </w:r>
    </w:p>
    <w:p w14:paraId="2B77993D"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2:</w:t>
      </w:r>
      <w:r w:rsidRPr="0058634B">
        <w:rPr>
          <w:rFonts w:cs="Arial"/>
        </w:rPr>
        <w:t xml:space="preserve"> Odvoz odpadne embalaže in najem zabojnikov za potrebe shranjevanja embalaže</w:t>
      </w:r>
    </w:p>
    <w:p w14:paraId="263E7268"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3:</w:t>
      </w:r>
      <w:r w:rsidRPr="0058634B">
        <w:rPr>
          <w:rFonts w:cs="Arial"/>
        </w:rPr>
        <w:t xml:space="preserve"> Odvoz odpadkov iz zdravstva (klas. št. 18 01 04)</w:t>
      </w:r>
    </w:p>
    <w:p w14:paraId="44B7D0EE" w14:textId="5E41D44B" w:rsidR="0058634B" w:rsidRPr="0058634B" w:rsidRDefault="0058634B" w:rsidP="00485051">
      <w:pPr>
        <w:numPr>
          <w:ilvl w:val="0"/>
          <w:numId w:val="17"/>
        </w:numPr>
        <w:shd w:val="clear" w:color="auto" w:fill="FFFFFF" w:themeFill="background1"/>
        <w:rPr>
          <w:rFonts w:cs="Arial"/>
        </w:rPr>
      </w:pPr>
      <w:r w:rsidRPr="00510FD0">
        <w:rPr>
          <w:rFonts w:cs="Arial"/>
          <w:b/>
          <w:i/>
        </w:rPr>
        <w:t>SKLOP 4:</w:t>
      </w:r>
      <w:r w:rsidRPr="0058634B">
        <w:rPr>
          <w:rFonts w:cs="Arial"/>
        </w:rPr>
        <w:t xml:space="preserve"> Prevzem in odvoz odpadkov št. 18 01 02 - delov teles in organov, tudi vrečk s krvjo in konzervirano krvjo</w:t>
      </w:r>
    </w:p>
    <w:p w14:paraId="5AD7096F"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5</w:t>
      </w:r>
      <w:r w:rsidRPr="0058634B">
        <w:rPr>
          <w:rFonts w:cs="Arial"/>
        </w:rPr>
        <w:t xml:space="preserve">: Prevzem in odvoz odpadnih kemikalij (18 01 06*), ter odpadnih zdravil (18 01 09) </w:t>
      </w:r>
    </w:p>
    <w:p w14:paraId="0691D267" w14:textId="7C8DBCB6" w:rsidR="0058634B" w:rsidRPr="0058634B" w:rsidRDefault="0058634B" w:rsidP="00485051">
      <w:pPr>
        <w:numPr>
          <w:ilvl w:val="0"/>
          <w:numId w:val="17"/>
        </w:numPr>
        <w:shd w:val="clear" w:color="auto" w:fill="FFFFFF" w:themeFill="background1"/>
        <w:rPr>
          <w:rFonts w:cs="Arial"/>
        </w:rPr>
      </w:pPr>
      <w:r w:rsidRPr="00510FD0">
        <w:rPr>
          <w:rFonts w:cs="Arial"/>
          <w:b/>
          <w:i/>
        </w:rPr>
        <w:t>SKLOP 6:</w:t>
      </w:r>
      <w:r w:rsidRPr="0058634B">
        <w:rPr>
          <w:rFonts w:cs="Arial"/>
        </w:rPr>
        <w:t xml:space="preserve"> Prevzem in odvoz odpadkov št. 18 01 03</w:t>
      </w:r>
      <w:r w:rsidR="00450097">
        <w:rPr>
          <w:rFonts w:cs="Arial"/>
        </w:rPr>
        <w:t>*</w:t>
      </w:r>
      <w:r w:rsidRPr="0058634B">
        <w:rPr>
          <w:rFonts w:cs="Arial"/>
        </w:rPr>
        <w:t xml:space="preserve"> in 18 01 01 ter dobava embalaže</w:t>
      </w:r>
    </w:p>
    <w:p w14:paraId="23415C30" w14:textId="38DFD1B8" w:rsidR="0058634B" w:rsidRPr="0058634B" w:rsidRDefault="0058634B" w:rsidP="00485051">
      <w:pPr>
        <w:numPr>
          <w:ilvl w:val="0"/>
          <w:numId w:val="17"/>
        </w:numPr>
        <w:shd w:val="clear" w:color="auto" w:fill="FFFFFF" w:themeFill="background1"/>
        <w:rPr>
          <w:rFonts w:cs="Arial"/>
        </w:rPr>
      </w:pPr>
      <w:r w:rsidRPr="00510FD0">
        <w:rPr>
          <w:rFonts w:cs="Arial"/>
          <w:b/>
          <w:i/>
        </w:rPr>
        <w:t>SKLOP 7:</w:t>
      </w:r>
      <w:r w:rsidRPr="0058634B">
        <w:rPr>
          <w:rFonts w:cs="Arial"/>
        </w:rPr>
        <w:t xml:space="preserve"> Prevzem in odvoz odpadkov št. 18 01 08</w:t>
      </w:r>
      <w:r w:rsidR="00450097">
        <w:rPr>
          <w:rFonts w:cs="Arial"/>
        </w:rPr>
        <w:t>*</w:t>
      </w:r>
      <w:r w:rsidRPr="0058634B">
        <w:rPr>
          <w:rFonts w:cs="Arial"/>
        </w:rPr>
        <w:t xml:space="preserve"> ter dobava embalaže</w:t>
      </w:r>
    </w:p>
    <w:p w14:paraId="1D7A5BB5"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8:</w:t>
      </w:r>
      <w:r w:rsidRPr="0058634B">
        <w:rPr>
          <w:rFonts w:cs="Arial"/>
        </w:rPr>
        <w:t xml:space="preserve"> Prevzem in odvoz drugih odpadkov</w:t>
      </w:r>
    </w:p>
    <w:p w14:paraId="7A1CE00E" w14:textId="77777777" w:rsidR="0058634B" w:rsidRDefault="0058634B" w:rsidP="0058634B">
      <w:pPr>
        <w:rPr>
          <w:rFonts w:cs="Arial"/>
        </w:rPr>
      </w:pPr>
    </w:p>
    <w:p w14:paraId="40CC66DB" w14:textId="77777777" w:rsidR="0058634B" w:rsidRPr="004B7710" w:rsidRDefault="0058634B" w:rsidP="0058634B">
      <w:pPr>
        <w:rPr>
          <w:rFonts w:cs="Arial"/>
        </w:rPr>
      </w:pPr>
      <w:r w:rsidRPr="004B7710">
        <w:rPr>
          <w:rFonts w:cs="Arial"/>
        </w:rPr>
        <w:t>Ponudnik mora ponuditi vse razpisane vrste storitev za posamezen sklop – to je 100% sklopa. (delne ponudbe niso dovoljene).</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w:t>
      </w:r>
      <w:r w:rsidRPr="002A14DB">
        <w:t xml:space="preserve">izključitev </w:t>
      </w:r>
      <w:r w:rsidRPr="002A14DB">
        <w:rPr>
          <w:rFonts w:cs="Arial"/>
          <w:color w:val="000000"/>
        </w:rPr>
        <w:t>P1-P</w:t>
      </w:r>
      <w:r w:rsidR="00B63340" w:rsidRPr="002A14DB">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0CDED4F0"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xml:space="preserve">. </w:t>
      </w:r>
      <w:r w:rsidR="00A76256">
        <w:rPr>
          <w:rFonts w:cs="Arial"/>
          <w:bCs/>
          <w:color w:val="000000"/>
        </w:rPr>
        <w:t>Ponudnik oziroma glavni izvajalec</w:t>
      </w:r>
      <w:r w:rsidR="00A76256"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lastRenderedPageBreak/>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F90619"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xml:space="preserve">) </w:t>
      </w:r>
      <w:r w:rsidRPr="00F90619">
        <w:t>poravnava podizvajalčevo terjatev do ponudnika (izbranega izvajalca), če podizvajalec zahteva neposredno plačilo.</w:t>
      </w:r>
    </w:p>
    <w:p w14:paraId="769E37ED" w14:textId="77777777" w:rsidR="00C76C37" w:rsidRPr="00F90619" w:rsidRDefault="00C76C37" w:rsidP="00C76C37">
      <w:pPr>
        <w:jc w:val="both"/>
      </w:pPr>
      <w:r w:rsidRPr="00F90619">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F90619" w:rsidRDefault="00C76C37" w:rsidP="00C76C37">
      <w:pPr>
        <w:numPr>
          <w:ilvl w:val="0"/>
          <w:numId w:val="2"/>
        </w:numPr>
        <w:jc w:val="both"/>
      </w:pPr>
      <w:r w:rsidRPr="00F90619">
        <w:t>glavni izvajalec v pogodbi pooblastiti naročnika, da na podlagi potrjenega računa oziroma situacije s strani glavnega izvajalca neposredno plačuje podizvajalcu,</w:t>
      </w:r>
    </w:p>
    <w:p w14:paraId="262DA0DD" w14:textId="77777777" w:rsidR="00C76C37" w:rsidRPr="00F90619" w:rsidRDefault="00C76C37" w:rsidP="00C76C37">
      <w:pPr>
        <w:numPr>
          <w:ilvl w:val="0"/>
          <w:numId w:val="2"/>
        </w:numPr>
        <w:jc w:val="both"/>
      </w:pPr>
      <w:r w:rsidRPr="00F90619">
        <w:t>podizvajalec predložiti soglasje, na podlagi katerega naročnik namesto ponudnika poravna podizvajalčevo terjatev do ponudnika,</w:t>
      </w:r>
    </w:p>
    <w:p w14:paraId="3F810611" w14:textId="77777777" w:rsidR="00C76C37" w:rsidRPr="00F90619" w:rsidRDefault="00C76C37" w:rsidP="00C76C37">
      <w:pPr>
        <w:numPr>
          <w:ilvl w:val="0"/>
          <w:numId w:val="2"/>
        </w:numPr>
        <w:jc w:val="both"/>
      </w:pPr>
      <w:r w:rsidRPr="00F90619">
        <w:t>glavni izvajalec svojemu računu ali situaciji priložiti račun ali situacijo podizvajalca, ki ga je predhodno potrdil.</w:t>
      </w:r>
    </w:p>
    <w:p w14:paraId="53D29477" w14:textId="77777777" w:rsidR="00C76C37" w:rsidRPr="00F90619" w:rsidRDefault="00C76C37" w:rsidP="00C76C37">
      <w:pPr>
        <w:jc w:val="both"/>
      </w:pPr>
    </w:p>
    <w:p w14:paraId="50966E59" w14:textId="77777777" w:rsidR="00C76C37" w:rsidRPr="00F90619" w:rsidRDefault="00C76C37" w:rsidP="00C76C37">
      <w:pPr>
        <w:jc w:val="both"/>
        <w:rPr>
          <w:rFonts w:ascii="Times New Roman" w:hAnsi="Times New Roman"/>
        </w:rPr>
      </w:pPr>
      <w:r w:rsidRPr="00F90619">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14335C" w14:textId="77777777" w:rsidR="00C76C37" w:rsidRPr="00F90619" w:rsidRDefault="00C76C37" w:rsidP="00C76C37">
      <w:pPr>
        <w:autoSpaceDE w:val="0"/>
        <w:autoSpaceDN w:val="0"/>
        <w:adjustRightInd w:val="0"/>
        <w:jc w:val="both"/>
        <w:rPr>
          <w:rFonts w:cs="Arial"/>
          <w:color w:val="000000"/>
        </w:rPr>
      </w:pPr>
    </w:p>
    <w:p w14:paraId="400320E5" w14:textId="77777777" w:rsidR="00C76C37" w:rsidRPr="00F90619" w:rsidRDefault="00C76C37" w:rsidP="00C76C37">
      <w:pPr>
        <w:numPr>
          <w:ilvl w:val="1"/>
          <w:numId w:val="1"/>
        </w:numPr>
        <w:jc w:val="both"/>
        <w:rPr>
          <w:b/>
        </w:rPr>
      </w:pPr>
      <w:r w:rsidRPr="00F90619">
        <w:rPr>
          <w:b/>
        </w:rPr>
        <w:t>Skupna ponudba</w:t>
      </w:r>
    </w:p>
    <w:p w14:paraId="5311CE2D" w14:textId="77777777" w:rsidR="00C76C37" w:rsidRPr="00F90619" w:rsidRDefault="00C76C37" w:rsidP="00C76C37">
      <w:pPr>
        <w:tabs>
          <w:tab w:val="left" w:pos="708"/>
          <w:tab w:val="left" w:pos="2155"/>
        </w:tabs>
        <w:jc w:val="both"/>
        <w:rPr>
          <w:rFonts w:cs="Arial"/>
        </w:rPr>
      </w:pPr>
    </w:p>
    <w:p w14:paraId="6D1F7E25" w14:textId="77777777" w:rsidR="00C76C37" w:rsidRPr="00F90619" w:rsidRDefault="00C76C37" w:rsidP="00C76C37">
      <w:pPr>
        <w:jc w:val="both"/>
        <w:rPr>
          <w:rFonts w:cs="Arial"/>
          <w:color w:val="000000"/>
        </w:rPr>
      </w:pPr>
      <w:r w:rsidRPr="00F90619">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F90619" w:rsidRDefault="00C76C37" w:rsidP="00C76C37">
      <w:pPr>
        <w:jc w:val="both"/>
        <w:rPr>
          <w:rFonts w:cs="Arial"/>
          <w:color w:val="000000"/>
        </w:rPr>
      </w:pPr>
    </w:p>
    <w:p w14:paraId="1E419B5A" w14:textId="77777777" w:rsidR="00C76C37" w:rsidRPr="00F90619" w:rsidRDefault="00C76C37" w:rsidP="00C76C37">
      <w:pPr>
        <w:jc w:val="both"/>
        <w:rPr>
          <w:rFonts w:cs="Arial"/>
          <w:color w:val="000000"/>
        </w:rPr>
      </w:pPr>
      <w:r w:rsidRPr="00F90619">
        <w:rPr>
          <w:rFonts w:cs="Arial"/>
          <w:color w:val="000000"/>
        </w:rPr>
        <w:t>Skupina mora priložiti pravni akt (pogodbo) o skupnem nastopanju, iz katerega bo nedvoumno razvidno naslednje:</w:t>
      </w:r>
    </w:p>
    <w:p w14:paraId="55F17DA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imenovanje nosilca posla pri izvedbi javnega naročila,</w:t>
      </w:r>
    </w:p>
    <w:p w14:paraId="2C6F0F3F"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pooblastilo nosilcu posla in odgovorni osebi za podpis ponudbe ter podpis pogodbe,</w:t>
      </w:r>
    </w:p>
    <w:p w14:paraId="3BA89C9C"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obseg posla (natančna navedba vrste in obsega ter vrednost del), ki ga bo opravil posamezni ponudnik in njihove odgovornosti,</w:t>
      </w:r>
    </w:p>
    <w:p w14:paraId="4E8CD367"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izjava, da so vsi ponudniki v skupni ponudbi seznanjeni z navodili ponudnikom in razpisnimi pogoji ter merili za oddajo javnega naročila in da z njimi v celoti soglašajo,</w:t>
      </w:r>
    </w:p>
    <w:p w14:paraId="0B97023E"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izjava, da so vsi ponudniki seznanjeni s plačilnimi pogoji iz te razpisne dokumentacije in</w:t>
      </w:r>
    </w:p>
    <w:p w14:paraId="3B3DC69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neomejena solidarna odgovornost vseh ponudnikov v skupni ponudbi.</w:t>
      </w:r>
    </w:p>
    <w:p w14:paraId="4BF93074" w14:textId="77777777" w:rsidR="00C76C37" w:rsidRPr="00F90619" w:rsidRDefault="00C76C37" w:rsidP="00C76C37">
      <w:pPr>
        <w:jc w:val="both"/>
        <w:rPr>
          <w:rFonts w:cs="Arial"/>
          <w:color w:val="000000"/>
        </w:rPr>
      </w:pPr>
    </w:p>
    <w:p w14:paraId="31C4AD8E" w14:textId="1EAB978C" w:rsidR="00C76C37" w:rsidRPr="00F90619" w:rsidRDefault="00C76C37" w:rsidP="00C76C37">
      <w:pPr>
        <w:jc w:val="both"/>
        <w:rPr>
          <w:rFonts w:cs="Arial"/>
          <w:color w:val="000000"/>
        </w:rPr>
      </w:pPr>
      <w:r w:rsidRPr="00F90619">
        <w:rPr>
          <w:rFonts w:cs="Arial"/>
          <w:color w:val="000000"/>
        </w:rPr>
        <w:t>V primeru</w:t>
      </w:r>
      <w:r w:rsidR="007E6787" w:rsidRPr="00F90619">
        <w:rPr>
          <w:rFonts w:cs="Arial"/>
          <w:color w:val="000000"/>
        </w:rPr>
        <w:t>,</w:t>
      </w:r>
      <w:r w:rsidRPr="00F90619">
        <w:rPr>
          <w:rFonts w:cs="Arial"/>
          <w:color w:val="000000"/>
        </w:rPr>
        <w:t xml:space="preserve"> da skupina ponudnikov predloži skupno ponudbo, mora ponudnik v Obrazcu št. 1 navesti vse, ki bodo sodelovali v tej skupni ponudbi. Vsak partner iz skupine ponudnikov mora posamično izkazati neobstoj razlogov za izključitev </w:t>
      </w:r>
      <w:r w:rsidR="007E6787" w:rsidRPr="00F90619">
        <w:rPr>
          <w:rFonts w:cs="Arial"/>
          <w:color w:val="000000"/>
        </w:rPr>
        <w:t>iz</w:t>
      </w:r>
      <w:r w:rsidRPr="00F90619">
        <w:rPr>
          <w:rFonts w:cs="Arial"/>
          <w:color w:val="000000"/>
        </w:rPr>
        <w:t xml:space="preserve"> 2. poglavja te razpisne dokumentacije in izpolniti ESPD posamično.</w:t>
      </w:r>
    </w:p>
    <w:p w14:paraId="7C587175" w14:textId="77777777" w:rsidR="002446C7" w:rsidRPr="00F90619" w:rsidRDefault="002446C7" w:rsidP="00C76C37">
      <w:pPr>
        <w:jc w:val="both"/>
      </w:pPr>
    </w:p>
    <w:p w14:paraId="5F4393A6" w14:textId="77777777" w:rsidR="00C76C37" w:rsidRPr="00F90619" w:rsidRDefault="00C76C37" w:rsidP="00C76C37">
      <w:pPr>
        <w:numPr>
          <w:ilvl w:val="1"/>
          <w:numId w:val="1"/>
        </w:numPr>
        <w:jc w:val="both"/>
        <w:rPr>
          <w:b/>
        </w:rPr>
      </w:pPr>
      <w:r w:rsidRPr="00F90619">
        <w:rPr>
          <w:b/>
        </w:rPr>
        <w:t>Uporaba zmogljivosti drugih subjektov</w:t>
      </w:r>
    </w:p>
    <w:p w14:paraId="3E8443C3" w14:textId="77777777" w:rsidR="00C76C37" w:rsidRPr="00F90619" w:rsidRDefault="00C76C37" w:rsidP="00C76C37">
      <w:pPr>
        <w:jc w:val="both"/>
      </w:pPr>
    </w:p>
    <w:p w14:paraId="73285E5D" w14:textId="77777777" w:rsidR="00C76C37" w:rsidRPr="00F90619" w:rsidRDefault="00C76C37" w:rsidP="00C76C37">
      <w:pPr>
        <w:jc w:val="both"/>
      </w:pPr>
      <w:bookmarkStart w:id="2" w:name="_Hlk189425221"/>
      <w:r w:rsidRPr="00F90619">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 ali prevzeli dobavo, za katere se zahtevajo te zmogljivosti. Če želi ponudnik uporabiti zmogljivosti drugih subjektov, mora v ponudbi dokazati, da bo imel na voljo potrebna sredstva, na primer s predložitvijo zagotovil teh subjektov v ta namen, in za druge subjekte predložiti dokazila o neobstoju razlogov za izključitev.</w:t>
      </w:r>
    </w:p>
    <w:p w14:paraId="6EB8FD69" w14:textId="77777777" w:rsidR="00C76C37" w:rsidRPr="00F90619" w:rsidRDefault="00C76C37" w:rsidP="00C76C37">
      <w:pPr>
        <w:jc w:val="both"/>
      </w:pPr>
    </w:p>
    <w:p w14:paraId="49DE8713" w14:textId="77777777" w:rsidR="00C76C37" w:rsidRPr="00F90619" w:rsidRDefault="00C76C37" w:rsidP="00C76C37">
      <w:pPr>
        <w:jc w:val="both"/>
      </w:pPr>
      <w:r w:rsidRPr="00F90619">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F90619" w:rsidRDefault="00C76C37" w:rsidP="00C76C37">
      <w:pPr>
        <w:jc w:val="both"/>
      </w:pPr>
    </w:p>
    <w:bookmarkEnd w:id="2"/>
    <w:p w14:paraId="4901D8CC" w14:textId="5B9BAD63" w:rsidR="00C76C37" w:rsidRPr="00F90619" w:rsidRDefault="00421B01" w:rsidP="00C76C37">
      <w:pPr>
        <w:numPr>
          <w:ilvl w:val="1"/>
          <w:numId w:val="1"/>
        </w:numPr>
        <w:jc w:val="both"/>
        <w:rPr>
          <w:b/>
        </w:rPr>
      </w:pPr>
      <w:r>
        <w:rPr>
          <w:b/>
        </w:rPr>
        <w:lastRenderedPageBreak/>
        <w:t>Obvestila in pojasnila v zvezi z razpisno dokumentacijo</w:t>
      </w:r>
    </w:p>
    <w:p w14:paraId="66E6D676" w14:textId="77777777" w:rsidR="00C76C37" w:rsidRPr="00F90619" w:rsidRDefault="00C76C37" w:rsidP="00C76C37">
      <w:pPr>
        <w:tabs>
          <w:tab w:val="left" w:pos="708"/>
        </w:tabs>
        <w:jc w:val="both"/>
        <w:rPr>
          <w:b/>
        </w:rPr>
      </w:pPr>
    </w:p>
    <w:p w14:paraId="4225B0B9" w14:textId="09CB6C5B" w:rsidR="0081618A" w:rsidRDefault="0081618A" w:rsidP="00C76C37">
      <w:pPr>
        <w:jc w:val="both"/>
      </w:pPr>
    </w:p>
    <w:p w14:paraId="12295F27" w14:textId="77777777" w:rsidR="0081618A" w:rsidRDefault="0081618A" w:rsidP="0081618A">
      <w:pPr>
        <w:jc w:val="both"/>
      </w:pPr>
      <w:r>
        <w:t>Komunikacija s ponudniki o vprašanjih v zvezi z vsebino naročila in v zvezi s pripravo ponudbe poteka izključno preko portala javnih naročil.</w:t>
      </w:r>
    </w:p>
    <w:p w14:paraId="583412B0" w14:textId="77777777" w:rsidR="0081618A" w:rsidRDefault="0081618A" w:rsidP="0081618A">
      <w:pPr>
        <w:jc w:val="both"/>
      </w:pPr>
    </w:p>
    <w:p w14:paraId="60BDDAA1" w14:textId="77777777" w:rsidR="0081618A" w:rsidRDefault="0081618A" w:rsidP="0081618A">
      <w:pPr>
        <w:jc w:val="both"/>
      </w:pPr>
      <w:r>
        <w:t xml:space="preserve">Naročnik bo zahtevo za pojasnilo dokumentacije oziroma kakršnokoli drugo vprašanje v zvezi z naročilom štel kot pravočasno, v kolikor bo na portalu javnih naročil zastavljeno najkasneje do roka, razvidnem iz objave obvestila o naročilu na portalu javnih naročil. </w:t>
      </w:r>
    </w:p>
    <w:p w14:paraId="6E793385" w14:textId="77777777" w:rsidR="0081618A" w:rsidRDefault="0081618A" w:rsidP="0081618A">
      <w:pPr>
        <w:jc w:val="both"/>
      </w:pPr>
    </w:p>
    <w:p w14:paraId="3ABA57C6" w14:textId="77777777" w:rsidR="0081618A" w:rsidRDefault="0081618A" w:rsidP="0081618A">
      <w:pPr>
        <w:jc w:val="both"/>
      </w:pPr>
      <w:r>
        <w:t>Na zahteve za pojasnila oziroma druga vprašanja v zvezi z naročilom, zastavljena po tem roku, naročnik ne bo odgovarjal.</w:t>
      </w:r>
    </w:p>
    <w:p w14:paraId="19C6147C" w14:textId="77777777" w:rsidR="0081618A" w:rsidRDefault="0081618A" w:rsidP="0081618A">
      <w:pPr>
        <w:jc w:val="both"/>
      </w:pPr>
    </w:p>
    <w:p w14:paraId="5F0C8C72" w14:textId="77777777" w:rsidR="0081618A" w:rsidRDefault="0081618A" w:rsidP="0081618A">
      <w:pPr>
        <w:jc w:val="both"/>
      </w:pPr>
      <w:r>
        <w:t xml:space="preserve">Naročnik poziva potencialne ponudnike, da zaradi lažje sledljivosti in preglednosti pri zastavljanju vprašanj navedejo, na katero postavko se vprašanje nanaša. </w:t>
      </w:r>
    </w:p>
    <w:p w14:paraId="7F74E27A" w14:textId="77777777" w:rsidR="0081618A" w:rsidRDefault="0081618A" w:rsidP="0081618A">
      <w:pPr>
        <w:jc w:val="both"/>
      </w:pPr>
    </w:p>
    <w:p w14:paraId="1389797D" w14:textId="42216632" w:rsidR="0081618A" w:rsidRPr="00DE289E" w:rsidRDefault="0081618A" w:rsidP="0081618A">
      <w:pPr>
        <w:jc w:val="both"/>
      </w:pPr>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583C9F2C" w14:textId="77777777" w:rsidR="00C76C37" w:rsidRPr="00DE289E" w:rsidRDefault="00C76C37" w:rsidP="00C76C37">
      <w:pPr>
        <w:jc w:val="both"/>
        <w:rPr>
          <w:rFonts w:cs="Arial"/>
          <w:b/>
          <w:u w:val="single"/>
        </w:rPr>
      </w:pPr>
    </w:p>
    <w:p w14:paraId="16EB25DF" w14:textId="5618A9B6" w:rsidR="00A4275D" w:rsidRDefault="00A4275D" w:rsidP="00C76C37">
      <w:pPr>
        <w:jc w:val="both"/>
        <w:rPr>
          <w:rFonts w:cs="Arial"/>
        </w:rPr>
      </w:pPr>
    </w:p>
    <w:p w14:paraId="3B083500" w14:textId="77777777" w:rsidR="00C76C37" w:rsidRPr="00E41E07" w:rsidRDefault="00C76C37" w:rsidP="00C76C37">
      <w:pPr>
        <w:numPr>
          <w:ilvl w:val="1"/>
          <w:numId w:val="1"/>
        </w:numPr>
        <w:jc w:val="both"/>
        <w:rPr>
          <w:b/>
        </w:rPr>
      </w:pPr>
      <w:r w:rsidRPr="00E41E07">
        <w:rPr>
          <w:b/>
        </w:rPr>
        <w:t>Stroški ponudbe</w:t>
      </w:r>
    </w:p>
    <w:p w14:paraId="44E616DE" w14:textId="77777777" w:rsidR="00C76C37" w:rsidRPr="00E41E07" w:rsidRDefault="00C76C37" w:rsidP="00C76C37">
      <w:pPr>
        <w:rPr>
          <w:rFonts w:cs="Arial"/>
        </w:rPr>
      </w:pPr>
    </w:p>
    <w:p w14:paraId="4A0822A2" w14:textId="77777777" w:rsidR="00C76C37" w:rsidRPr="00E41E07" w:rsidRDefault="00C76C37" w:rsidP="00C76C37">
      <w:pPr>
        <w:jc w:val="both"/>
        <w:rPr>
          <w:rFonts w:cs="Arial"/>
        </w:rPr>
      </w:pPr>
      <w:r w:rsidRPr="00E41E07">
        <w:rPr>
          <w:rFonts w:cs="Arial"/>
        </w:rPr>
        <w:t>Ponudnik nosi vse stroške, povezane s pripravo in predložitvijo ponudbe, vključno s stroški finančnih zavarovanj in drugimi morebitnimi stroški, ki bi jim nastali v postopku izbire najugodnejšega ponudnika. Naročnik v nobenem primeru ne more biti odgovoren za morebitno škodo, ki bi nastala zaradi teh stroškov, brez ozira na potek postopkov v zvezi z javnim naročilom in na končno izbiro ponudnika.</w:t>
      </w:r>
    </w:p>
    <w:p w14:paraId="35256E7A" w14:textId="77777777" w:rsidR="00C76C37" w:rsidRPr="00E41E07" w:rsidRDefault="00C76C37" w:rsidP="00C76C37">
      <w:pPr>
        <w:jc w:val="both"/>
        <w:rPr>
          <w:rFonts w:cs="Arial"/>
        </w:rPr>
      </w:pPr>
    </w:p>
    <w:p w14:paraId="780C1F0D" w14:textId="77777777" w:rsidR="00C76C37" w:rsidRPr="00E41E07" w:rsidRDefault="00C76C37" w:rsidP="00C76C37">
      <w:pPr>
        <w:numPr>
          <w:ilvl w:val="1"/>
          <w:numId w:val="1"/>
        </w:numPr>
        <w:jc w:val="both"/>
        <w:rPr>
          <w:b/>
        </w:rPr>
      </w:pPr>
      <w:r w:rsidRPr="00E41E07">
        <w:rPr>
          <w:b/>
        </w:rPr>
        <w:t>Variantne ponudbe</w:t>
      </w:r>
    </w:p>
    <w:p w14:paraId="041022AC" w14:textId="77777777" w:rsidR="00C76C37" w:rsidRPr="00E41E07" w:rsidRDefault="00C76C37" w:rsidP="00C76C37">
      <w:pPr>
        <w:rPr>
          <w:rFonts w:cs="Arial"/>
        </w:rPr>
      </w:pPr>
    </w:p>
    <w:p w14:paraId="7A0ED827" w14:textId="77777777" w:rsidR="00C76C37" w:rsidRPr="00E41E07" w:rsidRDefault="00C76C37" w:rsidP="00C76C37">
      <w:pPr>
        <w:jc w:val="both"/>
      </w:pPr>
      <w:r w:rsidRPr="00E41E07">
        <w:t>Variantne ponudbe niso dopustne. Ponudba, ki bo vsebovala variantno ponudbo, bo iz postopka oddaje javnega naročila izločena kot nedopustna.</w:t>
      </w:r>
    </w:p>
    <w:p w14:paraId="2BD1FE17" w14:textId="77777777" w:rsidR="00080BAD" w:rsidRPr="00E41E07" w:rsidRDefault="00080BAD" w:rsidP="00C76C37"/>
    <w:p w14:paraId="2FE6C10D" w14:textId="320D793F" w:rsidR="00C76C37" w:rsidRDefault="00C76C37" w:rsidP="00C76C37">
      <w:pPr>
        <w:numPr>
          <w:ilvl w:val="1"/>
          <w:numId w:val="1"/>
        </w:numPr>
        <w:jc w:val="both"/>
        <w:rPr>
          <w:b/>
        </w:rPr>
      </w:pPr>
      <w:r w:rsidRPr="00E41E07">
        <w:rPr>
          <w:b/>
        </w:rPr>
        <w:t>Rok plačila</w:t>
      </w:r>
    </w:p>
    <w:p w14:paraId="49F124E7" w14:textId="77777777" w:rsidR="00080BAD" w:rsidRPr="00E41E07" w:rsidRDefault="00080BAD" w:rsidP="00080BAD">
      <w:pPr>
        <w:ind w:left="705"/>
        <w:jc w:val="both"/>
        <w:rPr>
          <w:b/>
        </w:rPr>
      </w:pPr>
    </w:p>
    <w:p w14:paraId="743C73A1" w14:textId="75DB20EF" w:rsidR="00080BAD" w:rsidRPr="00080BAD" w:rsidRDefault="00080BAD" w:rsidP="00080BAD">
      <w:pPr>
        <w:pStyle w:val="Poglavje1"/>
        <w:numPr>
          <w:ilvl w:val="0"/>
          <w:numId w:val="0"/>
        </w:numPr>
        <w:rPr>
          <w:b w:val="0"/>
          <w:i w:val="0"/>
          <w:szCs w:val="20"/>
        </w:rPr>
      </w:pPr>
      <w:r w:rsidRPr="00080BAD">
        <w:rPr>
          <w:b w:val="0"/>
          <w:i w:val="0"/>
          <w:szCs w:val="20"/>
        </w:rPr>
        <w:t>Plačilni rok je največ 60 dni od dneva prejetega</w:t>
      </w:r>
      <w:r w:rsidR="00316973">
        <w:rPr>
          <w:b w:val="0"/>
          <w:i w:val="0"/>
          <w:szCs w:val="20"/>
        </w:rPr>
        <w:t xml:space="preserve"> ustreznega (priloge, opravljena storitev)</w:t>
      </w:r>
      <w:r w:rsidRPr="00080BAD">
        <w:rPr>
          <w:b w:val="0"/>
          <w:i w:val="0"/>
          <w:szCs w:val="20"/>
        </w:rPr>
        <w:t xml:space="preserve"> računa s strani </w:t>
      </w:r>
      <w:r w:rsidR="00316973">
        <w:rPr>
          <w:b w:val="0"/>
          <w:i w:val="0"/>
          <w:szCs w:val="20"/>
        </w:rPr>
        <w:t>izvajalca</w:t>
      </w:r>
      <w:r w:rsidRPr="00080BAD">
        <w:rPr>
          <w:b w:val="0"/>
          <w:i w:val="0"/>
          <w:szCs w:val="20"/>
        </w:rPr>
        <w:t>. V kolikor je v času izvajanja te pogodbe s posebnim zakonom za proračunske uporabnike določen drugačen</w:t>
      </w:r>
      <w:r w:rsidR="00316973">
        <w:rPr>
          <w:b w:val="0"/>
          <w:i w:val="0"/>
          <w:szCs w:val="20"/>
        </w:rPr>
        <w:t xml:space="preserve"> maksimalen</w:t>
      </w:r>
      <w:r w:rsidRPr="00080BAD">
        <w:rPr>
          <w:b w:val="0"/>
          <w:i w:val="0"/>
          <w:szCs w:val="20"/>
        </w:rPr>
        <w:t xml:space="preserve"> plačilni rok, potem velja le-ta. Priloga računa je</w:t>
      </w:r>
      <w:r w:rsidR="00271183">
        <w:rPr>
          <w:b w:val="0"/>
          <w:i w:val="0"/>
          <w:szCs w:val="20"/>
        </w:rPr>
        <w:t xml:space="preserve"> tehtalni list, evidenčni list</w:t>
      </w:r>
      <w:r w:rsidRPr="00080BAD">
        <w:rPr>
          <w:b w:val="0"/>
          <w:i w:val="0"/>
          <w:szCs w:val="20"/>
        </w:rPr>
        <w:t xml:space="preserve">. Na računu mora biti naveden sklic na pogodbo. </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5B5AFB68" w14:textId="77777777" w:rsidR="0058634B" w:rsidRPr="00DE289E" w:rsidRDefault="0058634B" w:rsidP="00C76C37">
      <w:pPr>
        <w:jc w:val="both"/>
        <w:rPr>
          <w:rFonts w:cs="Arial"/>
        </w:rPr>
      </w:pPr>
    </w:p>
    <w:p w14:paraId="39CD9D62" w14:textId="7CFDEC97" w:rsidR="0058634B" w:rsidRPr="0058634B" w:rsidRDefault="00C76C37" w:rsidP="0058634B">
      <w:pPr>
        <w:numPr>
          <w:ilvl w:val="1"/>
          <w:numId w:val="1"/>
        </w:numPr>
        <w:jc w:val="both"/>
        <w:rPr>
          <w:b/>
        </w:rPr>
      </w:pPr>
      <w:r w:rsidRPr="00DE289E">
        <w:rPr>
          <w:b/>
        </w:rPr>
        <w:t>Merila</w:t>
      </w:r>
    </w:p>
    <w:p w14:paraId="378E8275" w14:textId="77777777" w:rsidR="00C76C37" w:rsidRPr="00DE289E" w:rsidRDefault="00C76C37" w:rsidP="00C76C37">
      <w:pPr>
        <w:jc w:val="both"/>
        <w:outlineLvl w:val="0"/>
        <w:rPr>
          <w:rFonts w:cs="Arial"/>
        </w:rPr>
      </w:pPr>
    </w:p>
    <w:p w14:paraId="712FA0B0" w14:textId="01E2CD70" w:rsidR="00C76C37" w:rsidRPr="00DE289E" w:rsidRDefault="00C76C37" w:rsidP="00C76C37">
      <w:pPr>
        <w:jc w:val="both"/>
      </w:pPr>
      <w:r w:rsidRPr="00DE289E">
        <w:t>Naročnik bo najugodnejšo ponudbo</w:t>
      </w:r>
      <w:r w:rsidR="00DD603F">
        <w:t xml:space="preserve"> za posamezen sklop</w:t>
      </w:r>
      <w:r w:rsidRPr="00DE289E">
        <w:t xml:space="preserve"> izbral na osnovi naslednjih meril:</w:t>
      </w:r>
    </w:p>
    <w:p w14:paraId="7EBF1CDC" w14:textId="77777777" w:rsidR="008054A7" w:rsidRDefault="008054A7" w:rsidP="008054A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054A7" w:rsidRPr="00E170E3" w14:paraId="76080607"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04C30EA0" w14:textId="77777777" w:rsidR="008054A7" w:rsidRPr="00E170E3" w:rsidRDefault="008054A7" w:rsidP="006952C7">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4A14B66A" w14:textId="77777777" w:rsidR="008054A7" w:rsidRPr="00E170E3" w:rsidRDefault="008054A7" w:rsidP="006952C7">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7A6D362" w14:textId="6F939E17" w:rsidR="008054A7" w:rsidRPr="00E170E3" w:rsidRDefault="008054A7" w:rsidP="006952C7">
            <w:pPr>
              <w:jc w:val="center"/>
              <w:rPr>
                <w:rFonts w:cs="Arial"/>
                <w:b/>
              </w:rPr>
            </w:pPr>
            <w:r w:rsidRPr="00E170E3">
              <w:rPr>
                <w:rFonts w:cs="Arial"/>
                <w:b/>
              </w:rPr>
              <w:t>Udeležba (</w:t>
            </w:r>
            <w:r w:rsidR="00F96793">
              <w:rPr>
                <w:rFonts w:cs="Arial"/>
                <w:b/>
              </w:rPr>
              <w:t>%</w:t>
            </w:r>
            <w:r w:rsidRPr="00E170E3">
              <w:rPr>
                <w:rFonts w:cs="Arial"/>
                <w:b/>
              </w:rPr>
              <w:t>)</w:t>
            </w:r>
          </w:p>
        </w:tc>
      </w:tr>
      <w:tr w:rsidR="008054A7" w:rsidRPr="00E170E3" w14:paraId="7F852719"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2CDC39EC" w14:textId="77777777" w:rsidR="008054A7" w:rsidRPr="00E170E3" w:rsidRDefault="008054A7" w:rsidP="006952C7">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7A6E47C" w14:textId="498C5806" w:rsidR="008054A7" w:rsidRPr="00E170E3" w:rsidRDefault="008054A7" w:rsidP="006952C7">
            <w:pPr>
              <w:pStyle w:val="Glava"/>
              <w:tabs>
                <w:tab w:val="left" w:pos="708"/>
              </w:tabs>
              <w:rPr>
                <w:rFonts w:cs="Arial"/>
              </w:rPr>
            </w:pPr>
            <w:r w:rsidRPr="00E170E3">
              <w:rPr>
                <w:rFonts w:cs="Arial"/>
              </w:rPr>
              <w:t xml:space="preserve">Ekonomsko najugodnejša </w:t>
            </w:r>
            <w:r w:rsidRPr="00F96793">
              <w:rPr>
                <w:rFonts w:cs="Arial"/>
              </w:rPr>
              <w:t>ponudba</w:t>
            </w:r>
            <w:r w:rsidR="00B605DE" w:rsidRPr="00F96793">
              <w:rPr>
                <w:rFonts w:cs="Arial"/>
              </w:rPr>
              <w:t xml:space="preserve"> – cena*</w:t>
            </w:r>
          </w:p>
        </w:tc>
        <w:tc>
          <w:tcPr>
            <w:tcW w:w="2220" w:type="dxa"/>
            <w:tcBorders>
              <w:top w:val="single" w:sz="4" w:space="0" w:color="auto"/>
              <w:left w:val="single" w:sz="4" w:space="0" w:color="auto"/>
              <w:bottom w:val="single" w:sz="4" w:space="0" w:color="auto"/>
              <w:right w:val="single" w:sz="4" w:space="0" w:color="auto"/>
            </w:tcBorders>
          </w:tcPr>
          <w:p w14:paraId="7898230A" w14:textId="77777777" w:rsidR="008054A7" w:rsidRPr="00E170E3" w:rsidRDefault="008054A7" w:rsidP="006952C7">
            <w:pPr>
              <w:jc w:val="center"/>
              <w:rPr>
                <w:rFonts w:cs="Arial"/>
              </w:rPr>
            </w:pPr>
            <w:r>
              <w:rPr>
                <w:rFonts w:cs="Arial"/>
              </w:rPr>
              <w:t>100</w:t>
            </w:r>
          </w:p>
        </w:tc>
      </w:tr>
    </w:tbl>
    <w:p w14:paraId="217BCC8F" w14:textId="4597F15D" w:rsidR="00F96793" w:rsidRPr="00DE289E" w:rsidRDefault="00F96793" w:rsidP="00F96793">
      <w:pPr>
        <w:jc w:val="both"/>
        <w:rPr>
          <w:noProof/>
          <w:szCs w:val="24"/>
        </w:rPr>
      </w:pPr>
      <w:r w:rsidRPr="00CE7355">
        <w:rPr>
          <w:noProof/>
          <w:szCs w:val="24"/>
        </w:rPr>
        <w:t>* najnižja skupna vrednost v EUR z DDV</w:t>
      </w:r>
      <w:r>
        <w:rPr>
          <w:noProof/>
          <w:szCs w:val="24"/>
        </w:rPr>
        <w:t xml:space="preserve"> za obdobje dveh (2) let</w:t>
      </w:r>
    </w:p>
    <w:p w14:paraId="6A32C106" w14:textId="3823E928" w:rsidR="005C5733" w:rsidRDefault="005C5733" w:rsidP="008054A7">
      <w:pPr>
        <w:pStyle w:val="Telobesedila"/>
        <w:outlineLvl w:val="0"/>
        <w:rPr>
          <w:rFonts w:cs="Arial"/>
        </w:rPr>
      </w:pPr>
    </w:p>
    <w:p w14:paraId="54B48589" w14:textId="70F6358B" w:rsidR="005C5733" w:rsidRPr="00E170E3" w:rsidRDefault="005C5733" w:rsidP="005C5733">
      <w:pPr>
        <w:rPr>
          <w:rFonts w:cs="Arial"/>
        </w:rPr>
      </w:pPr>
      <w:r w:rsidRPr="00E9065C">
        <w:rPr>
          <w:rFonts w:cs="Arial"/>
        </w:rPr>
        <w:t>Izračun bo potekal na dve decimalni mesti.</w:t>
      </w:r>
    </w:p>
    <w:p w14:paraId="34A920A0" w14:textId="77777777" w:rsidR="00C76C37" w:rsidRPr="00DE289E" w:rsidRDefault="00C76C37" w:rsidP="00C76C37">
      <w:pPr>
        <w:jc w:val="both"/>
        <w:rPr>
          <w:noProof/>
          <w:szCs w:val="24"/>
          <w:u w:val="single"/>
        </w:rPr>
      </w:pPr>
    </w:p>
    <w:p w14:paraId="12680893" w14:textId="77777777" w:rsidR="005C5733" w:rsidRPr="00E9065C" w:rsidRDefault="005C5733" w:rsidP="005C5733">
      <w:pPr>
        <w:jc w:val="both"/>
        <w:rPr>
          <w:rFonts w:cs="Arial"/>
          <w:u w:val="single"/>
        </w:rPr>
      </w:pPr>
      <w:r w:rsidRPr="00E9065C">
        <w:rPr>
          <w:rFonts w:cs="Arial"/>
          <w:u w:val="single"/>
        </w:rPr>
        <w:t>Dodatno merilo:</w:t>
      </w:r>
      <w:r w:rsidRPr="00E9065C">
        <w:rPr>
          <w:rFonts w:cs="Arial"/>
        </w:rPr>
        <w:t xml:space="preserve"> V primeru, da po analizi ponudb ostaneta dve dopustni ponudbi z enakim številom točk, bo naročnik med njima izbral ponudbo z javnim žrebom.</w:t>
      </w:r>
    </w:p>
    <w:p w14:paraId="3C1DA2E1" w14:textId="77777777" w:rsidR="005C5733" w:rsidRPr="00E9065C" w:rsidRDefault="005C5733" w:rsidP="005C5733">
      <w:pPr>
        <w:jc w:val="both"/>
        <w:rPr>
          <w:rFonts w:cs="Arial"/>
          <w:lang w:eastAsia="en-US"/>
        </w:rPr>
      </w:pPr>
      <w:r w:rsidRPr="00E9065C">
        <w:rPr>
          <w:rFonts w:cs="Arial"/>
          <w:lang w:eastAsia="en-US"/>
        </w:rPr>
        <w:t>Protokol žreba:</w:t>
      </w:r>
    </w:p>
    <w:p w14:paraId="57FE6369" w14:textId="77777777" w:rsidR="005C5733" w:rsidRPr="00E9065C" w:rsidRDefault="005C5733" w:rsidP="00485051">
      <w:pPr>
        <w:numPr>
          <w:ilvl w:val="0"/>
          <w:numId w:val="16"/>
        </w:numPr>
        <w:jc w:val="both"/>
        <w:rPr>
          <w:rFonts w:cs="Arial"/>
          <w:lang w:eastAsia="en-US"/>
        </w:rPr>
      </w:pPr>
      <w:r w:rsidRPr="00E9065C">
        <w:rPr>
          <w:rFonts w:cs="Arial"/>
          <w:lang w:eastAsia="en-US"/>
        </w:rPr>
        <w:lastRenderedPageBreak/>
        <w:t>Žreb bo javen in se bo izvedel v prostorih naročnika.</w:t>
      </w:r>
    </w:p>
    <w:p w14:paraId="55388C88" w14:textId="77777777" w:rsidR="005C5733" w:rsidRPr="00E9065C" w:rsidRDefault="005C5733" w:rsidP="00485051">
      <w:pPr>
        <w:numPr>
          <w:ilvl w:val="0"/>
          <w:numId w:val="16"/>
        </w:numPr>
        <w:jc w:val="both"/>
        <w:rPr>
          <w:rFonts w:cs="Arial"/>
          <w:lang w:eastAsia="en-US"/>
        </w:rPr>
      </w:pPr>
      <w:r w:rsidRPr="00E9065C">
        <w:rPr>
          <w:rFonts w:cs="Arial"/>
          <w:lang w:eastAsia="en-US"/>
        </w:rPr>
        <w:t>Ponudniki, bodo o tem obveščeni in povabljeni po e-pošti najmanj tri delovne dni pred izvedbo žreba.</w:t>
      </w:r>
    </w:p>
    <w:p w14:paraId="757431FE" w14:textId="77777777" w:rsidR="005C5733" w:rsidRPr="00E9065C" w:rsidRDefault="005C5733" w:rsidP="00485051">
      <w:pPr>
        <w:numPr>
          <w:ilvl w:val="0"/>
          <w:numId w:val="16"/>
        </w:numPr>
        <w:jc w:val="both"/>
        <w:rPr>
          <w:rFonts w:cs="Arial"/>
          <w:lang w:eastAsia="en-US"/>
        </w:rPr>
      </w:pPr>
      <w:r w:rsidRPr="00E9065C">
        <w:rPr>
          <w:rFonts w:cs="Arial"/>
          <w:lang w:eastAsia="en-US"/>
        </w:rPr>
        <w:t>Postopek žrebanja bo izvedla imenovana komisija naročnika.</w:t>
      </w:r>
    </w:p>
    <w:p w14:paraId="05AECF65" w14:textId="77777777" w:rsidR="005C5733" w:rsidRPr="00E9065C" w:rsidRDefault="005C5733" w:rsidP="00485051">
      <w:pPr>
        <w:numPr>
          <w:ilvl w:val="0"/>
          <w:numId w:val="16"/>
        </w:numPr>
        <w:jc w:val="both"/>
        <w:rPr>
          <w:rFonts w:cs="Arial"/>
          <w:lang w:eastAsia="en-US"/>
        </w:rPr>
      </w:pPr>
      <w:r w:rsidRPr="00E9065C">
        <w:rPr>
          <w:rFonts w:cs="Arial"/>
          <w:lang w:eastAsia="en-US"/>
        </w:rPr>
        <w:t>Žreb bo izvedel predstavnik komisije naročnika v enem krogu.</w:t>
      </w:r>
    </w:p>
    <w:p w14:paraId="1E56FB62" w14:textId="77777777" w:rsidR="005C5733" w:rsidRPr="00E9065C" w:rsidRDefault="005C5733" w:rsidP="00485051">
      <w:pPr>
        <w:numPr>
          <w:ilvl w:val="0"/>
          <w:numId w:val="16"/>
        </w:numPr>
        <w:jc w:val="both"/>
        <w:rPr>
          <w:rFonts w:cs="Arial"/>
          <w:lang w:eastAsia="en-US"/>
        </w:rPr>
      </w:pPr>
      <w:r w:rsidRPr="00E9065C">
        <w:rPr>
          <w:rFonts w:cs="Arial"/>
          <w:lang w:eastAsia="en-US"/>
        </w:rPr>
        <w:t>Za vsakega ponudnika, ki bo sodeloval na javnem žrebu, bo napisan en listek z njegovim   imenom podjetij.  Vsi  listki bodo vstavljeni v vrečo za žreb.</w:t>
      </w:r>
    </w:p>
    <w:p w14:paraId="09F6A018" w14:textId="77777777" w:rsidR="005C5733" w:rsidRPr="00E9065C" w:rsidRDefault="005C5733" w:rsidP="00485051">
      <w:pPr>
        <w:numPr>
          <w:ilvl w:val="0"/>
          <w:numId w:val="16"/>
        </w:numPr>
        <w:jc w:val="both"/>
        <w:rPr>
          <w:rFonts w:cs="Arial"/>
          <w:lang w:eastAsia="en-US"/>
        </w:rPr>
      </w:pPr>
      <w:r w:rsidRPr="00E9065C">
        <w:rPr>
          <w:rFonts w:cs="Arial"/>
          <w:lang w:eastAsia="en-US"/>
        </w:rPr>
        <w:t xml:space="preserve">Predstavnik  komisije naročnika bo iz vreče izvlekel  en listek. </w:t>
      </w:r>
    </w:p>
    <w:p w14:paraId="556862C1" w14:textId="77777777" w:rsidR="005C5733" w:rsidRPr="00E9065C" w:rsidRDefault="005C5733" w:rsidP="00485051">
      <w:pPr>
        <w:numPr>
          <w:ilvl w:val="0"/>
          <w:numId w:val="16"/>
        </w:numPr>
        <w:jc w:val="both"/>
        <w:rPr>
          <w:rFonts w:cs="Arial"/>
          <w:lang w:eastAsia="en-US"/>
        </w:rPr>
      </w:pPr>
      <w:r w:rsidRPr="00E9065C">
        <w:rPr>
          <w:rFonts w:cs="Arial"/>
          <w:lang w:eastAsia="en-US"/>
        </w:rPr>
        <w:t>Ponudnik, ki bo naveden na izvlečenem / izžrebanem listku, bo izbran kot najugodnejši.</w:t>
      </w:r>
    </w:p>
    <w:p w14:paraId="20A15C22" w14:textId="35020CE4" w:rsidR="005C5733" w:rsidRDefault="005C5733" w:rsidP="00485051">
      <w:pPr>
        <w:numPr>
          <w:ilvl w:val="0"/>
          <w:numId w:val="16"/>
        </w:numPr>
        <w:jc w:val="both"/>
        <w:rPr>
          <w:rFonts w:cs="Arial"/>
          <w:lang w:eastAsia="en-US"/>
        </w:rPr>
      </w:pPr>
      <w:r w:rsidRPr="00E9065C">
        <w:rPr>
          <w:rFonts w:cs="Arial"/>
          <w:lang w:eastAsia="en-US"/>
        </w:rPr>
        <w:t>O žrebanju bo imenovana komisija sestavila zapisnik, ki bo posredovan vsem povabljenim ponudnikom.</w:t>
      </w:r>
    </w:p>
    <w:p w14:paraId="39DBA401" w14:textId="77777777" w:rsidR="00C76C37" w:rsidRPr="00DE289E" w:rsidRDefault="00C76C37" w:rsidP="00C76C37">
      <w:pPr>
        <w:jc w:val="both"/>
        <w:rPr>
          <w:noProof/>
          <w:szCs w:val="24"/>
        </w:rPr>
      </w:pPr>
    </w:p>
    <w:p w14:paraId="3A2F7ABA" w14:textId="278A869D" w:rsidR="00C76C37"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5990810C"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xml:space="preserve">, bo zagotovljeno v skladu z veljavno zakonodajo, ki ureja varovanje osebnih podatkov, vključno z Uredbo (EU) 2016/679 </w:t>
      </w:r>
      <w:r w:rsidR="00CE3AD1">
        <w:rPr>
          <w:rFonts w:cs="Arial"/>
        </w:rPr>
        <w:t>E</w:t>
      </w:r>
      <w:r w:rsidRPr="0021293A">
        <w:rPr>
          <w:rFonts w:cs="Arial"/>
        </w:rPr>
        <w:t xml:space="preserve">vropskega parlamenta in </w:t>
      </w:r>
      <w:r w:rsidR="00CE3AD1">
        <w:rPr>
          <w:rFonts w:cs="Arial"/>
        </w:rPr>
        <w:t>S</w:t>
      </w:r>
      <w:r w:rsidRPr="0021293A">
        <w:rPr>
          <w:rFonts w:cs="Arial"/>
        </w:rPr>
        <w:t xml:space="preserve">veta z dne 27. aprila 2016 o varstvu posameznikov pri obdelavi osebnih podatkov in o prostem pretoki takih podatkov </w:t>
      </w:r>
      <w:r w:rsidR="00CE3AD1" w:rsidRPr="00CE3AD1">
        <w:rPr>
          <w:rFonts w:cs="Arial"/>
        </w:rPr>
        <w:t>ter o razveljavitvi Direktive 95/46/ES (Splošna uredba o varstvu podatkov)</w:t>
      </w:r>
      <w:r w:rsidR="00CE3AD1">
        <w:rPr>
          <w:rFonts w:cs="Arial"/>
        </w:rPr>
        <w:t xml:space="preserve"> </w:t>
      </w:r>
      <w:r w:rsidRPr="0021293A">
        <w:rPr>
          <w:rFonts w:cs="Arial"/>
        </w:rPr>
        <w:t xml:space="preserve"> in Zakonom o varstvu osebnih podatkov (Uradni list RS, št. 163/22</w:t>
      </w:r>
      <w:r w:rsidR="00CE3AD1">
        <w:rPr>
          <w:rFonts w:cs="Arial"/>
        </w:rPr>
        <w:t xml:space="preserve"> s spremembami in dopolnitvami</w:t>
      </w:r>
      <w:r w:rsidRPr="0021293A">
        <w:rPr>
          <w:rFonts w:cs="Arial"/>
        </w:rPr>
        <w:t>).</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65714BCB" w14:textId="54C4BE2D" w:rsidR="003D1C23" w:rsidRDefault="00C76C37" w:rsidP="002E687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4F43CFFC" w:rsidR="00C76C37" w:rsidRDefault="00C76C37" w:rsidP="00C76C37">
      <w:pPr>
        <w:jc w:val="both"/>
      </w:pPr>
      <w:r w:rsidRPr="00DE289E">
        <w:t>Naročnik bo z izbranim ponudnikom sklenil pogodbo, ki po vsebini</w:t>
      </w:r>
      <w:r w:rsidR="001A557C">
        <w:t xml:space="preserve"> ne bo v ničemer bistveno drugačna od vzorca iz te razpisne dokumentacije.</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lastRenderedPageBreak/>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7F163121" w14:textId="612A9CCB" w:rsidR="00AD3BF2"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401517">
      <w:pPr>
        <w:tabs>
          <w:tab w:val="left" w:pos="708"/>
        </w:tabs>
        <w:jc w:val="both"/>
        <w:rPr>
          <w:b/>
        </w:rPr>
      </w:pP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6F11EE02" w:rsidR="00C76C37" w:rsidRDefault="00C76C37" w:rsidP="00C76C37">
      <w:pPr>
        <w:jc w:val="both"/>
      </w:pPr>
      <w:r>
        <w:t xml:space="preserve">Za zavarovanje obveznosti ponudnika je zahtevana predložitev </w:t>
      </w:r>
      <w:r w:rsidRPr="00BC25B9">
        <w:rPr>
          <w:b/>
        </w:rPr>
        <w:t>bančne garancije</w:t>
      </w:r>
      <w:r>
        <w:t xml:space="preserve"> kot in</w:t>
      </w:r>
      <w:r w:rsidR="00440E23">
        <w:t>š</w:t>
      </w:r>
      <w:r>
        <w:t>trumenta finančnega zavarovanja, ki jo izda banka s sedežem v EU</w:t>
      </w:r>
      <w:r w:rsidR="00401517">
        <w:t>.</w:t>
      </w:r>
      <w:r>
        <w:t xml:space="preserve"> Bančna garancija mora biti unovčljiva v banki s sedežem v Republiki Sloveniji, pri čemer je zahteva za unovčenje lahko podana v slovenskem jeziku. </w:t>
      </w:r>
    </w:p>
    <w:p w14:paraId="6BAFBFE9" w14:textId="77777777" w:rsidR="00C76C37" w:rsidRDefault="00C76C37" w:rsidP="00C76C37">
      <w:pPr>
        <w:jc w:val="both"/>
      </w:pPr>
    </w:p>
    <w:p w14:paraId="61C52407" w14:textId="08274BD7" w:rsidR="00C76C37" w:rsidRDefault="00C76C37" w:rsidP="00C76C37">
      <w:pPr>
        <w:jc w:val="both"/>
      </w:pPr>
      <w:r>
        <w:t xml:space="preserve">Zavarovanja morajo biti brezpogojna in plačljiva na prvi poziv. </w:t>
      </w:r>
    </w:p>
    <w:p w14:paraId="66953DB0" w14:textId="066C66D4" w:rsidR="00BC25B9" w:rsidRDefault="00BC25B9" w:rsidP="00C76C37">
      <w:pPr>
        <w:jc w:val="both"/>
      </w:pPr>
    </w:p>
    <w:p w14:paraId="07B176FC" w14:textId="3E2E5C37" w:rsidR="00BC25B9" w:rsidRDefault="00BC25B9" w:rsidP="00C76C37">
      <w:pPr>
        <w:jc w:val="both"/>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w:t>
      </w:r>
    </w:p>
    <w:p w14:paraId="1EA1A949" w14:textId="77777777" w:rsidR="009E24AD" w:rsidRPr="00510FD0" w:rsidRDefault="009E24AD" w:rsidP="009E24AD">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56040854" w:rsidR="00C76C37"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20C03EF8" w:rsidR="00C76C37" w:rsidRDefault="00C76C37" w:rsidP="00C76C37">
      <w:pPr>
        <w:jc w:val="both"/>
        <w:rPr>
          <w:rFonts w:cs="Arial"/>
        </w:rPr>
      </w:pPr>
      <w:bookmarkStart w:id="3" w:name="_Hlk189423599"/>
      <w:r w:rsidRPr="00F96793">
        <w:t xml:space="preserve">Izbrani ponudnik mora naročniku najkasneje v </w:t>
      </w:r>
      <w:r w:rsidRPr="00F96793">
        <w:rPr>
          <w:rFonts w:cs="Arial"/>
        </w:rPr>
        <w:t xml:space="preserve">desetih (10) dneh od podpisa pogodbe za </w:t>
      </w:r>
      <w:r w:rsidR="001E0162" w:rsidRPr="00F96793">
        <w:rPr>
          <w:rFonts w:cs="Arial"/>
        </w:rPr>
        <w:t xml:space="preserve">storitev </w:t>
      </w:r>
      <w:r w:rsidRPr="00F96793">
        <w:t>predložiti</w:t>
      </w:r>
      <w:r w:rsidR="009E24AD">
        <w:t xml:space="preserve"> nepreklicno brezpogojno</w:t>
      </w:r>
      <w:r w:rsidRPr="00F96793">
        <w:t xml:space="preserve"> </w:t>
      </w:r>
      <w:r w:rsidR="009E24AD">
        <w:t xml:space="preserve">bančno garancijo </w:t>
      </w:r>
      <w:r w:rsidRPr="00F96793">
        <w:t xml:space="preserve">zavarovanje </w:t>
      </w:r>
      <w:r w:rsidR="009E24AD">
        <w:t xml:space="preserve">na prvi poziv </w:t>
      </w:r>
      <w:r w:rsidRPr="00F96793">
        <w:t>za dobro izvedbo pogodbenih obveznosti</w:t>
      </w:r>
      <w:r w:rsidRPr="00F96793">
        <w:rPr>
          <w:rFonts w:cs="Arial"/>
        </w:rPr>
        <w:t xml:space="preserve">, in sicer v </w:t>
      </w:r>
      <w:r w:rsidRPr="00F96793">
        <w:rPr>
          <w:rFonts w:cs="Arial"/>
          <w:bCs/>
        </w:rPr>
        <w:t xml:space="preserve">višini </w:t>
      </w:r>
      <w:r w:rsidRPr="00F96793">
        <w:rPr>
          <w:rFonts w:cs="Arial"/>
          <w:b/>
          <w:bCs/>
        </w:rPr>
        <w:t xml:space="preserve">10 % </w:t>
      </w:r>
      <w:r w:rsidRPr="00F96793">
        <w:rPr>
          <w:b/>
          <w:bCs/>
        </w:rPr>
        <w:t>pogodbene cene  v EUR z DDV</w:t>
      </w:r>
      <w:bookmarkEnd w:id="3"/>
      <w:r w:rsidR="00510FD0">
        <w:rPr>
          <w:b/>
          <w:bCs/>
        </w:rPr>
        <w:t>/za posamezen sklop</w:t>
      </w:r>
      <w:r w:rsidRPr="00F96793">
        <w:rPr>
          <w:b/>
        </w:rPr>
        <w:t xml:space="preserve">. </w:t>
      </w:r>
      <w:r w:rsidRPr="00F96793">
        <w:rPr>
          <w:rFonts w:cs="Arial"/>
        </w:rPr>
        <w:t>Predloženo zavarovanje mora veljati še najmanj 30 dni dlje od poteka roka izvedbe vseh pogodbenih obveznosti</w:t>
      </w:r>
      <w:r w:rsidR="001E0162" w:rsidRPr="00F96793">
        <w:rPr>
          <w:rFonts w:cs="Arial"/>
        </w:rPr>
        <w:t>.</w:t>
      </w:r>
    </w:p>
    <w:p w14:paraId="2BE375CF" w14:textId="14D1E552" w:rsidR="00C76C37" w:rsidRDefault="00C76C37" w:rsidP="00C76C37">
      <w:pPr>
        <w:jc w:val="both"/>
        <w:rPr>
          <w:rFonts w:cs="Arial"/>
        </w:rPr>
      </w:pPr>
    </w:p>
    <w:p w14:paraId="14949339" w14:textId="2E3203F2" w:rsidR="009E24AD" w:rsidRPr="009E24AD" w:rsidRDefault="009E24AD" w:rsidP="009E24AD">
      <w:pPr>
        <w:jc w:val="both"/>
        <w:rPr>
          <w:rFonts w:cs="Arial"/>
          <w:sz w:val="22"/>
          <w:szCs w:val="22"/>
        </w:rPr>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 Ponudnik </w:t>
      </w:r>
      <w:r w:rsidRPr="009E24AD">
        <w:rPr>
          <w:rFonts w:cs="Arial"/>
        </w:rPr>
        <w:t>predloži kupcu zavarovanje najkasneje v 10 dneh po podpisu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w:t>
      </w:r>
      <w:r w:rsidRPr="009E24AD">
        <w:rPr>
          <w:rFonts w:cs="Arial"/>
          <w:sz w:val="22"/>
          <w:szCs w:val="22"/>
        </w:rPr>
        <w:t xml:space="preserve"> </w:t>
      </w:r>
    </w:p>
    <w:p w14:paraId="247309C9" w14:textId="77777777" w:rsidR="009E24AD" w:rsidRPr="00D26E13" w:rsidRDefault="009E24AD" w:rsidP="00C76C37">
      <w:pPr>
        <w:jc w:val="both"/>
        <w:rPr>
          <w:rFonts w:cs="Arial"/>
        </w:rPr>
      </w:pPr>
    </w:p>
    <w:p w14:paraId="502B5F5D" w14:textId="187F3C5D" w:rsidR="00C76C37" w:rsidRPr="00D26E13" w:rsidRDefault="00C76C37" w:rsidP="00C76C37">
      <w:pPr>
        <w:jc w:val="both"/>
        <w:rPr>
          <w:rFonts w:cs="Arial"/>
        </w:rPr>
      </w:pPr>
      <w:r w:rsidRPr="00D26E13">
        <w:rPr>
          <w:rFonts w:cs="Arial"/>
        </w:rPr>
        <w:t>Naročnik bo unovčil zavarovanje za dobro izvedbo pogodbenih obveznosti v primeru</w:t>
      </w:r>
      <w:r w:rsidR="00C76ECB">
        <w:rPr>
          <w:rFonts w:cs="Arial"/>
        </w:rPr>
        <w:t>, če izvajalec</w:t>
      </w:r>
      <w:r w:rsidRPr="00D26E13">
        <w:rPr>
          <w:rFonts w:cs="Arial"/>
        </w:rPr>
        <w:t>:</w:t>
      </w:r>
    </w:p>
    <w:p w14:paraId="79FAEC4F" w14:textId="77777777" w:rsidR="00D714E2" w:rsidRDefault="00D714E2" w:rsidP="00921887">
      <w:pPr>
        <w:jc w:val="both"/>
      </w:pPr>
      <w:bookmarkStart w:id="4" w:name="_Hlk208907437"/>
    </w:p>
    <w:bookmarkEnd w:id="4"/>
    <w:p w14:paraId="0231C58B" w14:textId="77777777" w:rsidR="00951B70" w:rsidRDefault="00951B70" w:rsidP="00485051">
      <w:pPr>
        <w:numPr>
          <w:ilvl w:val="0"/>
          <w:numId w:val="18"/>
        </w:numPr>
        <w:jc w:val="both"/>
      </w:pPr>
      <w:r>
        <w:t>če izbrani ponudnik ne bo pričel izvajati svojih pogodbenih obveznosti v skladu z določili pogodbe ali</w:t>
      </w:r>
    </w:p>
    <w:p w14:paraId="4A741FCA" w14:textId="77777777" w:rsidR="00951B70" w:rsidRDefault="00951B70" w:rsidP="00485051">
      <w:pPr>
        <w:numPr>
          <w:ilvl w:val="0"/>
          <w:numId w:val="18"/>
        </w:numPr>
        <w:jc w:val="both"/>
      </w:pPr>
      <w:r>
        <w:t>če izbrani ponudnik ne bo izpolnil svojih pogodbenih obveznosti v skladu z določili pogodbe ali</w:t>
      </w:r>
    </w:p>
    <w:p w14:paraId="63F46E5C" w14:textId="77777777" w:rsidR="00951B70" w:rsidRDefault="00951B70" w:rsidP="00485051">
      <w:pPr>
        <w:numPr>
          <w:ilvl w:val="0"/>
          <w:numId w:val="18"/>
        </w:numPr>
        <w:jc w:val="both"/>
      </w:pPr>
      <w:r>
        <w:t>če izbrani ponudnik ne bo pravočasno izpolnil svojih pogodbenih obveznosti v skladu z določili pogodbe ali</w:t>
      </w:r>
    </w:p>
    <w:p w14:paraId="333AB86F" w14:textId="77777777" w:rsidR="00951B70" w:rsidRDefault="00951B70" w:rsidP="00485051">
      <w:pPr>
        <w:numPr>
          <w:ilvl w:val="0"/>
          <w:numId w:val="18"/>
        </w:numPr>
        <w:jc w:val="both"/>
      </w:pPr>
      <w:r>
        <w:t>če izbrani ponudnik ne bo pravilno izpolnil svojih pogodbenih obveznosti v skladu z določili pogodbe ali</w:t>
      </w:r>
    </w:p>
    <w:p w14:paraId="6EC23B36" w14:textId="77777777" w:rsidR="00951B70" w:rsidRDefault="00951B70" w:rsidP="00485051">
      <w:pPr>
        <w:numPr>
          <w:ilvl w:val="0"/>
          <w:numId w:val="18"/>
        </w:numPr>
        <w:jc w:val="both"/>
      </w:pPr>
      <w:r>
        <w:t>če bo izbrani ponudnik prenehal izpolnjevati svoje pogodbene obveznosti v skladu z določili pogodbe.</w:t>
      </w:r>
    </w:p>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66BFCD3" w:rsidR="00885ABD" w:rsidRPr="00440E23" w:rsidRDefault="00C76C37" w:rsidP="00440E23">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lastRenderedPageBreak/>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5" w:name="_Hlk189426783"/>
      <w:r w:rsidRPr="004178FD">
        <w:t xml:space="preserve">ZJN-3 </w:t>
      </w:r>
      <w:bookmarkEnd w:id="5"/>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lastRenderedPageBreak/>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55DA6FE" w14:textId="77777777" w:rsidR="005D4418" w:rsidRDefault="005D4418" w:rsidP="00BC25B9">
      <w:pPr>
        <w:jc w:val="both"/>
        <w:rPr>
          <w:u w:val="single"/>
        </w:rPr>
      </w:pPr>
    </w:p>
    <w:p w14:paraId="64DC223B" w14:textId="77777777" w:rsidR="005D4418" w:rsidRPr="009D53BA" w:rsidRDefault="005D4418" w:rsidP="005D4418">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298C538A" w14:textId="0AA47631" w:rsidR="00C76C37" w:rsidRDefault="005D4418" w:rsidP="00440E23">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40E23" w:rsidRDefault="00C76C37" w:rsidP="00C76C37">
      <w:pPr>
        <w:ind w:left="312"/>
        <w:jc w:val="both"/>
        <w:rPr>
          <w:b/>
          <w:u w:val="single"/>
        </w:rPr>
      </w:pPr>
      <w:r w:rsidRPr="00440E23">
        <w:rPr>
          <w:b/>
          <w:u w:val="single"/>
        </w:rPr>
        <w:t>Ustreznost za opravljanje poklicne dejavnosti</w:t>
      </w:r>
    </w:p>
    <w:p w14:paraId="11A1802E" w14:textId="77777777" w:rsidR="00C76C37" w:rsidRPr="004178FD" w:rsidRDefault="00C76C37" w:rsidP="00C76C37">
      <w:pPr>
        <w:ind w:left="312"/>
        <w:jc w:val="both"/>
      </w:pPr>
    </w:p>
    <w:p w14:paraId="79A8CE91" w14:textId="5645C380" w:rsidR="00016D33" w:rsidRPr="004178FD" w:rsidRDefault="00016D33" w:rsidP="00016D33">
      <w:pPr>
        <w:ind w:left="312" w:hanging="312"/>
        <w:jc w:val="both"/>
      </w:pPr>
      <w:r w:rsidRPr="004178FD">
        <w:rPr>
          <w:b/>
        </w:rPr>
        <w:t>P</w:t>
      </w:r>
      <w:r>
        <w:rPr>
          <w:b/>
        </w:rPr>
        <w:t>7</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2A93DC6C" w14:textId="70E946F1" w:rsidR="00016D33" w:rsidRDefault="00016D33" w:rsidP="00440E23">
      <w:pPr>
        <w:ind w:left="312" w:hanging="28"/>
        <w:jc w:val="both"/>
        <w:rPr>
          <w:b/>
        </w:rPr>
      </w:pPr>
      <w:r w:rsidRPr="00971AED">
        <w:rPr>
          <w:b/>
        </w:rPr>
        <w:t xml:space="preserve">DOKAZILO: </w:t>
      </w:r>
      <w:r>
        <w:rPr>
          <w:b/>
        </w:rPr>
        <w:t>Izpolnjen</w:t>
      </w:r>
      <w:r w:rsidRPr="00B640EC">
        <w:rPr>
          <w:b/>
        </w:rPr>
        <w:t xml:space="preserve"> ESPD obrazec.</w:t>
      </w:r>
    </w:p>
    <w:p w14:paraId="6E57ED48" w14:textId="77777777" w:rsidR="00C76C37" w:rsidRPr="004178FD" w:rsidRDefault="00C76C37" w:rsidP="00C76C37">
      <w:pPr>
        <w:jc w:val="both"/>
      </w:pPr>
    </w:p>
    <w:p w14:paraId="3E36E5AF" w14:textId="77777777" w:rsidR="00C76C37" w:rsidRPr="00440E23" w:rsidRDefault="00C76C37" w:rsidP="00C76C37">
      <w:pPr>
        <w:ind w:left="312"/>
        <w:jc w:val="both"/>
        <w:rPr>
          <w:b/>
          <w:u w:val="single"/>
        </w:rPr>
      </w:pPr>
      <w:r w:rsidRPr="00440E23">
        <w:rPr>
          <w:b/>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0C458339" w:rsidR="00C76C37"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A30953">
      <w:pPr>
        <w:jc w:val="both"/>
      </w:pPr>
    </w:p>
    <w:p w14:paraId="1D64461B" w14:textId="77777777" w:rsidR="00C76C37" w:rsidRPr="001E2293" w:rsidRDefault="00C76C37" w:rsidP="00C76C37">
      <w:pPr>
        <w:ind w:left="312"/>
        <w:jc w:val="both"/>
        <w:rPr>
          <w:b/>
          <w:u w:val="single"/>
        </w:rPr>
      </w:pPr>
      <w:r w:rsidRPr="001E2293">
        <w:rPr>
          <w:b/>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Telobesedila"/>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Telobesedila"/>
        <w:ind w:left="284"/>
      </w:pPr>
    </w:p>
    <w:p w14:paraId="6CF7B721" w14:textId="32DDAE69" w:rsidR="003E77B1" w:rsidRDefault="003E77B1" w:rsidP="003E77B1">
      <w:pPr>
        <w:pStyle w:val="Telobesedila"/>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E41E07">
      <w:pPr>
        <w:pStyle w:val="Telobesedila"/>
      </w:pPr>
    </w:p>
    <w:p w14:paraId="44EF2AE0" w14:textId="77777777" w:rsidR="003E77B1" w:rsidRPr="00604FF7" w:rsidRDefault="003E77B1" w:rsidP="00951B70">
      <w:pPr>
        <w:pStyle w:val="Telobesedila"/>
      </w:pPr>
    </w:p>
    <w:p w14:paraId="264C9F5B" w14:textId="5757FFFB" w:rsidR="003E77B1" w:rsidRPr="00604FF7" w:rsidRDefault="003E77B1" w:rsidP="00951B70">
      <w:pPr>
        <w:pStyle w:val="Telobesedila"/>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951B70">
      <w:pPr>
        <w:ind w:left="284"/>
        <w:jc w:val="both"/>
      </w:pPr>
    </w:p>
    <w:p w14:paraId="2210A249" w14:textId="77777777" w:rsidR="003E77B1" w:rsidRPr="00604FF7" w:rsidRDefault="003E77B1" w:rsidP="00951B70">
      <w:pPr>
        <w:ind w:left="284"/>
        <w:jc w:val="both"/>
      </w:pPr>
      <w:r w:rsidRPr="00604FF7">
        <w:t>V primeru samostojne ponudbe mora pogoj izpolnjevati ponudnik, v primeru skupine gospodarskih subjektov lahko pogoj izpolnijo subjekti skupaj.</w:t>
      </w:r>
    </w:p>
    <w:p w14:paraId="5631E71C" w14:textId="77777777" w:rsidR="000D1603" w:rsidRPr="00604FF7" w:rsidRDefault="000D1603" w:rsidP="00116976">
      <w:pPr>
        <w:jc w:val="both"/>
      </w:pPr>
    </w:p>
    <w:p w14:paraId="2984A6B2" w14:textId="059B7E32" w:rsidR="00B14E75" w:rsidRDefault="00C76C37" w:rsidP="00BC25B9">
      <w:pPr>
        <w:ind w:left="284"/>
        <w:jc w:val="both"/>
        <w:rPr>
          <w:b/>
        </w:rPr>
      </w:pPr>
      <w:r w:rsidRPr="00604FF7">
        <w:rPr>
          <w:b/>
        </w:rPr>
        <w:t>DOKAZILO: Izpolnjen ESPD obrazec in podpisan, žigosan in priložen obrazec št. 1: Ponudba</w:t>
      </w:r>
      <w:r w:rsidR="00440E23" w:rsidRPr="00440E23">
        <w:rPr>
          <w:b/>
        </w:rPr>
        <w:t>.</w:t>
      </w:r>
    </w:p>
    <w:p w14:paraId="3944F9BD" w14:textId="262D9CA1" w:rsidR="00D71296" w:rsidRDefault="00D71296" w:rsidP="00BC25B9">
      <w:pPr>
        <w:ind w:left="284"/>
        <w:jc w:val="both"/>
        <w:rPr>
          <w:b/>
          <w:u w:val="single"/>
        </w:rPr>
      </w:pPr>
    </w:p>
    <w:p w14:paraId="3EDEA594" w14:textId="7E82F77A" w:rsidR="00D71296" w:rsidRDefault="00D71296" w:rsidP="00BC25B9">
      <w:pPr>
        <w:ind w:left="284"/>
        <w:jc w:val="both"/>
        <w:rPr>
          <w:b/>
          <w:u w:val="single"/>
        </w:rPr>
      </w:pPr>
    </w:p>
    <w:p w14:paraId="015D05ED" w14:textId="77777777" w:rsidR="00D71296" w:rsidRPr="00BC25B9" w:rsidRDefault="00D71296" w:rsidP="00BC25B9">
      <w:pPr>
        <w:ind w:left="284"/>
        <w:jc w:val="both"/>
        <w:rPr>
          <w:b/>
          <w:u w:val="single"/>
        </w:rPr>
      </w:pPr>
    </w:p>
    <w:p w14:paraId="10C65179" w14:textId="77777777" w:rsidR="00C76C37" w:rsidRDefault="00C76C37" w:rsidP="00A678AB">
      <w:pPr>
        <w:jc w:val="both"/>
        <w:rPr>
          <w:b/>
        </w:rPr>
      </w:pPr>
    </w:p>
    <w:p w14:paraId="23303D1D" w14:textId="1DE4A4A9" w:rsidR="00C76C37" w:rsidRPr="00DE289E" w:rsidRDefault="00C76C37" w:rsidP="00C76C37">
      <w:pPr>
        <w:numPr>
          <w:ilvl w:val="0"/>
          <w:numId w:val="1"/>
        </w:numPr>
        <w:jc w:val="both"/>
        <w:rPr>
          <w:b/>
          <w:i/>
          <w:szCs w:val="24"/>
        </w:rPr>
      </w:pPr>
      <w:r w:rsidRPr="00DE289E">
        <w:rPr>
          <w:b/>
          <w:i/>
          <w:szCs w:val="24"/>
        </w:rPr>
        <w:lastRenderedPageBreak/>
        <w:t>NAVODILO ZA IZDELAVO PONUDBE</w:t>
      </w:r>
    </w:p>
    <w:p w14:paraId="0CA5572F" w14:textId="77777777" w:rsidR="00C76C37" w:rsidRPr="00DE289E" w:rsidRDefault="00C76C37" w:rsidP="00C76C37">
      <w:pPr>
        <w:jc w:val="both"/>
        <w:rPr>
          <w:rFonts w:cs="Arial"/>
          <w:color w:val="000000"/>
        </w:rPr>
      </w:pPr>
    </w:p>
    <w:p w14:paraId="3E0E4ACA" w14:textId="411808EF" w:rsidR="00C76C37" w:rsidRDefault="00C76C37" w:rsidP="00C76C37">
      <w:pPr>
        <w:jc w:val="both"/>
        <w:rPr>
          <w:rFonts w:cs="Arial"/>
          <w:color w:val="000000"/>
        </w:rPr>
      </w:pPr>
      <w:r w:rsidRPr="00DC7CE2">
        <w:rPr>
          <w:rFonts w:cs="Arial"/>
          <w:color w:val="000000"/>
        </w:rPr>
        <w:t>Ponudba mora vsebovati vse spodaj navedene ustrezno izpolnjene obrazce in druge zahtevane dokumente:</w:t>
      </w:r>
    </w:p>
    <w:p w14:paraId="521B8015" w14:textId="77777777" w:rsidR="009E24AD" w:rsidRPr="00DC7CE2" w:rsidRDefault="009E24AD" w:rsidP="00C76C37">
      <w:pPr>
        <w:jc w:val="both"/>
        <w:rPr>
          <w:rFonts w:cs="Arial"/>
        </w:rPr>
      </w:pPr>
    </w:p>
    <w:p w14:paraId="4558015F" w14:textId="7A8C0A07" w:rsidR="00C76C37" w:rsidRPr="00DA0160" w:rsidRDefault="00C76C37" w:rsidP="008430A5">
      <w:pPr>
        <w:numPr>
          <w:ilvl w:val="0"/>
          <w:numId w:val="6"/>
        </w:numPr>
        <w:jc w:val="both"/>
        <w:rPr>
          <w:rFonts w:cs="Arial"/>
          <w:b/>
        </w:rPr>
      </w:pPr>
      <w:r w:rsidRPr="00DA0160">
        <w:rPr>
          <w:rFonts w:cs="Arial"/>
          <w:b/>
        </w:rPr>
        <w:t xml:space="preserve">obrazec št. 1 </w:t>
      </w:r>
      <w:r w:rsidR="00810493" w:rsidRPr="00DA0160">
        <w:rPr>
          <w:rFonts w:cs="Arial"/>
          <w:b/>
        </w:rPr>
        <w:t>-</w:t>
      </w:r>
      <w:r w:rsidRPr="00DA0160">
        <w:rPr>
          <w:rFonts w:cs="Arial"/>
          <w:b/>
        </w:rPr>
        <w:t xml:space="preserve"> Ponudba</w:t>
      </w:r>
      <w:r w:rsidRPr="00DA0160">
        <w:rPr>
          <w:rFonts w:cs="Arial"/>
        </w:rPr>
        <w:t>,</w:t>
      </w:r>
    </w:p>
    <w:p w14:paraId="5C39791E" w14:textId="2FF0D239" w:rsidR="00C76C37" w:rsidRPr="00DA0160" w:rsidRDefault="00C76C37" w:rsidP="008430A5">
      <w:pPr>
        <w:numPr>
          <w:ilvl w:val="0"/>
          <w:numId w:val="6"/>
        </w:numPr>
        <w:jc w:val="both"/>
        <w:rPr>
          <w:rFonts w:cs="Arial"/>
          <w:b/>
        </w:rPr>
      </w:pPr>
      <w:r w:rsidRPr="00DA0160">
        <w:rPr>
          <w:rFonts w:cs="Arial"/>
          <w:b/>
        </w:rPr>
        <w:t xml:space="preserve">obrazec št. 1A </w:t>
      </w:r>
      <w:r w:rsidR="00810493" w:rsidRPr="00DA0160">
        <w:rPr>
          <w:rFonts w:cs="Arial"/>
          <w:b/>
        </w:rPr>
        <w:t>-</w:t>
      </w:r>
      <w:r w:rsidRPr="00DA0160">
        <w:rPr>
          <w:rFonts w:cs="Arial"/>
          <w:b/>
        </w:rPr>
        <w:t xml:space="preserve"> Izjava o skupni ponudbi, </w:t>
      </w:r>
      <w:r w:rsidRPr="00DA0160">
        <w:rPr>
          <w:rFonts w:cs="Arial"/>
        </w:rPr>
        <w:t xml:space="preserve">če ponudnik nastopa </w:t>
      </w:r>
      <w:r w:rsidR="005700BA">
        <w:rPr>
          <w:rFonts w:cs="Arial"/>
        </w:rPr>
        <w:t>v</w:t>
      </w:r>
      <w:r w:rsidR="005700BA" w:rsidRPr="00DA0160">
        <w:rPr>
          <w:rFonts w:cs="Arial"/>
        </w:rPr>
        <w:t xml:space="preserve"> </w:t>
      </w:r>
      <w:r w:rsidRPr="00DA0160">
        <w:rPr>
          <w:rFonts w:cs="Arial"/>
        </w:rPr>
        <w:t>skupn</w:t>
      </w:r>
      <w:r w:rsidR="005700BA">
        <w:rPr>
          <w:rFonts w:cs="Arial"/>
        </w:rPr>
        <w:t>i</w:t>
      </w:r>
      <w:r w:rsidRPr="00DA0160">
        <w:rPr>
          <w:rFonts w:cs="Arial"/>
        </w:rPr>
        <w:t xml:space="preserve"> ponudb</w:t>
      </w:r>
      <w:r w:rsidR="005700BA">
        <w:rPr>
          <w:rFonts w:cs="Arial"/>
        </w:rPr>
        <w:t>i</w:t>
      </w:r>
      <w:r w:rsidRPr="00DA0160">
        <w:rPr>
          <w:rFonts w:cs="Arial"/>
        </w:rPr>
        <w:t xml:space="preserve">, </w:t>
      </w:r>
    </w:p>
    <w:p w14:paraId="23E86B69" w14:textId="2C60AE81" w:rsidR="00C76C37" w:rsidRPr="00DA0160" w:rsidRDefault="00C76C37" w:rsidP="008430A5">
      <w:pPr>
        <w:numPr>
          <w:ilvl w:val="0"/>
          <w:numId w:val="6"/>
        </w:numPr>
        <w:jc w:val="both"/>
        <w:rPr>
          <w:rFonts w:cs="Arial"/>
          <w:b/>
        </w:rPr>
      </w:pPr>
      <w:r w:rsidRPr="00DA0160">
        <w:rPr>
          <w:rFonts w:cs="Arial"/>
          <w:b/>
        </w:rPr>
        <w:t>obrazec št. 2</w:t>
      </w:r>
      <w:r w:rsidR="00510FD0" w:rsidRPr="00DA0160">
        <w:rPr>
          <w:rFonts w:cs="Arial"/>
          <w:b/>
        </w:rPr>
        <w:t xml:space="preserve"> (rekapitulacija) </w:t>
      </w:r>
      <w:r w:rsidRPr="00DA0160">
        <w:rPr>
          <w:rFonts w:cs="Arial"/>
          <w:b/>
        </w:rPr>
        <w:t xml:space="preserve"> in Ponudbeni predračun</w:t>
      </w:r>
      <w:r w:rsidR="00510FD0" w:rsidRPr="00DA0160">
        <w:rPr>
          <w:rFonts w:cs="Arial"/>
          <w:b/>
        </w:rPr>
        <w:t xml:space="preserve"> 2.1. - 2. 8.</w:t>
      </w:r>
      <w:r w:rsidRPr="00DA0160">
        <w:rPr>
          <w:rFonts w:cs="Arial"/>
          <w:b/>
        </w:rPr>
        <w:t xml:space="preserve"> (razčlenjen</w:t>
      </w:r>
      <w:r w:rsidR="00731045">
        <w:rPr>
          <w:rFonts w:cs="Arial"/>
          <w:b/>
        </w:rPr>
        <w:t xml:space="preserve"> po sklopih</w:t>
      </w:r>
      <w:r w:rsidRPr="00DA0160">
        <w:rPr>
          <w:rFonts w:cs="Arial"/>
          <w:b/>
        </w:rPr>
        <w:t>)</w:t>
      </w:r>
      <w:r w:rsidRPr="00DA0160">
        <w:rPr>
          <w:rFonts w:cs="Arial"/>
        </w:rPr>
        <w:t>,</w:t>
      </w:r>
    </w:p>
    <w:p w14:paraId="740B1640" w14:textId="77777777" w:rsidR="005700BA" w:rsidRDefault="00C76C37" w:rsidP="008430A5">
      <w:pPr>
        <w:numPr>
          <w:ilvl w:val="0"/>
          <w:numId w:val="6"/>
        </w:numPr>
        <w:jc w:val="both"/>
        <w:rPr>
          <w:rFonts w:cs="Arial"/>
          <w:b/>
        </w:rPr>
      </w:pPr>
      <w:r w:rsidRPr="00DA0160">
        <w:rPr>
          <w:rFonts w:cs="Arial"/>
          <w:b/>
        </w:rPr>
        <w:t>obrazec št. 3</w:t>
      </w:r>
      <w:r w:rsidR="00510FD0" w:rsidRPr="00DA0160">
        <w:rPr>
          <w:rFonts w:cs="Arial"/>
          <w:b/>
        </w:rPr>
        <w:t>.</w:t>
      </w:r>
      <w:r w:rsidR="005700BA">
        <w:rPr>
          <w:rFonts w:cs="Arial"/>
          <w:b/>
        </w:rPr>
        <w:t>2 – Tehnične zahteve in specifikacije Sklop 2</w:t>
      </w:r>
    </w:p>
    <w:p w14:paraId="49BF7915" w14:textId="5194F511" w:rsidR="005700BA" w:rsidRDefault="005700BA" w:rsidP="008430A5">
      <w:pPr>
        <w:numPr>
          <w:ilvl w:val="0"/>
          <w:numId w:val="6"/>
        </w:numPr>
        <w:jc w:val="both"/>
        <w:rPr>
          <w:rFonts w:cs="Arial"/>
          <w:b/>
        </w:rPr>
      </w:pPr>
      <w:r>
        <w:rPr>
          <w:rFonts w:cs="Arial"/>
          <w:b/>
        </w:rPr>
        <w:t>obrazec št. 3.3 – Tehnične zahteve in specifikacije Sklop 3</w:t>
      </w:r>
    </w:p>
    <w:p w14:paraId="5A8A703B" w14:textId="7C6CA548" w:rsidR="005700BA" w:rsidRDefault="005700BA" w:rsidP="008430A5">
      <w:pPr>
        <w:numPr>
          <w:ilvl w:val="0"/>
          <w:numId w:val="6"/>
        </w:numPr>
        <w:jc w:val="both"/>
        <w:rPr>
          <w:rFonts w:cs="Arial"/>
          <w:b/>
        </w:rPr>
      </w:pPr>
      <w:r>
        <w:rPr>
          <w:rFonts w:cs="Arial"/>
          <w:b/>
        </w:rPr>
        <w:t>obrazec št. 3.4 – Tehnične zahteve in specifikacije Sklop 4</w:t>
      </w:r>
    </w:p>
    <w:p w14:paraId="6F0DC2C6" w14:textId="14CDC89E" w:rsidR="005700BA" w:rsidRDefault="005700BA" w:rsidP="008430A5">
      <w:pPr>
        <w:numPr>
          <w:ilvl w:val="0"/>
          <w:numId w:val="6"/>
        </w:numPr>
        <w:jc w:val="both"/>
        <w:rPr>
          <w:rFonts w:cs="Arial"/>
          <w:b/>
        </w:rPr>
      </w:pPr>
      <w:r>
        <w:rPr>
          <w:rFonts w:cs="Arial"/>
          <w:b/>
        </w:rPr>
        <w:t>obrazec št. 3.5 – Tehnične zahteve in specifikacije Sklop 5</w:t>
      </w:r>
    </w:p>
    <w:p w14:paraId="359601D5" w14:textId="5C490259" w:rsidR="005700BA" w:rsidRDefault="005700BA" w:rsidP="008430A5">
      <w:pPr>
        <w:numPr>
          <w:ilvl w:val="0"/>
          <w:numId w:val="6"/>
        </w:numPr>
        <w:jc w:val="both"/>
        <w:rPr>
          <w:rFonts w:cs="Arial"/>
          <w:b/>
        </w:rPr>
      </w:pPr>
      <w:r>
        <w:rPr>
          <w:rFonts w:cs="Arial"/>
          <w:b/>
        </w:rPr>
        <w:t>obrazec št. 3.6 – Tehnične zahteve in specifikacije Sklop 6</w:t>
      </w:r>
    </w:p>
    <w:p w14:paraId="77EC0A63" w14:textId="773F03D2" w:rsidR="005700BA" w:rsidRDefault="005700BA" w:rsidP="008430A5">
      <w:pPr>
        <w:numPr>
          <w:ilvl w:val="0"/>
          <w:numId w:val="6"/>
        </w:numPr>
        <w:jc w:val="both"/>
        <w:rPr>
          <w:rFonts w:cs="Arial"/>
          <w:b/>
        </w:rPr>
      </w:pPr>
      <w:r>
        <w:rPr>
          <w:rFonts w:cs="Arial"/>
          <w:b/>
        </w:rPr>
        <w:t>obrazec št. 3.7 – Tehnične zahteve in specifikacije Sklop 7</w:t>
      </w:r>
    </w:p>
    <w:p w14:paraId="266D6A1F" w14:textId="6ACA472C" w:rsidR="00C76C37" w:rsidRPr="00401517" w:rsidRDefault="005700BA" w:rsidP="00401517">
      <w:pPr>
        <w:numPr>
          <w:ilvl w:val="0"/>
          <w:numId w:val="6"/>
        </w:numPr>
        <w:jc w:val="both"/>
        <w:rPr>
          <w:rFonts w:cs="Arial"/>
          <w:b/>
        </w:rPr>
      </w:pPr>
      <w:r>
        <w:rPr>
          <w:rFonts w:cs="Arial"/>
          <w:b/>
        </w:rPr>
        <w:t>obrazec št. 3.8 – Tehnične zahteve in specifikacije Sklop 8</w:t>
      </w:r>
    </w:p>
    <w:p w14:paraId="0F457897" w14:textId="7F965968" w:rsidR="00C76C37" w:rsidRPr="00DA0160" w:rsidRDefault="00C76C37" w:rsidP="008430A5">
      <w:pPr>
        <w:numPr>
          <w:ilvl w:val="0"/>
          <w:numId w:val="6"/>
        </w:numPr>
        <w:jc w:val="both"/>
        <w:rPr>
          <w:rFonts w:cs="Arial"/>
          <w:b/>
        </w:rPr>
      </w:pPr>
      <w:r w:rsidRPr="00DA0160">
        <w:rPr>
          <w:rFonts w:cs="Arial"/>
          <w:b/>
        </w:rPr>
        <w:t>obrazec št. 4  -</w:t>
      </w:r>
      <w:r w:rsidR="00810493" w:rsidRPr="00DA0160">
        <w:rPr>
          <w:rFonts w:cs="Arial"/>
          <w:b/>
        </w:rPr>
        <w:t xml:space="preserve"> Izjava o udeležbi fizičnih in pravnih oseb v lastništvu ponudnika</w:t>
      </w:r>
      <w:r w:rsidRPr="00DA0160">
        <w:rPr>
          <w:rFonts w:cs="Arial"/>
          <w:b/>
        </w:rPr>
        <w:t>,</w:t>
      </w:r>
    </w:p>
    <w:p w14:paraId="772FF71E" w14:textId="77ABBDF8" w:rsidR="00C76C37" w:rsidRPr="00DA0160" w:rsidRDefault="00C76C37" w:rsidP="008430A5">
      <w:pPr>
        <w:numPr>
          <w:ilvl w:val="0"/>
          <w:numId w:val="6"/>
        </w:numPr>
        <w:suppressAutoHyphens/>
        <w:autoSpaceDN w:val="0"/>
        <w:jc w:val="both"/>
        <w:textAlignment w:val="baseline"/>
        <w:rPr>
          <w:rFonts w:cs="Arial"/>
        </w:rPr>
      </w:pPr>
      <w:r w:rsidRPr="00DA0160">
        <w:rPr>
          <w:rFonts w:cs="Arial"/>
          <w:b/>
        </w:rPr>
        <w:t>obrazec št. 5</w:t>
      </w:r>
      <w:r w:rsidR="00366E8F" w:rsidRPr="00DA0160">
        <w:rPr>
          <w:rFonts w:cs="Arial"/>
          <w:b/>
        </w:rPr>
        <w:t>A</w:t>
      </w:r>
      <w:r w:rsidRPr="00DA0160">
        <w:rPr>
          <w:rFonts w:cs="Arial"/>
          <w:b/>
        </w:rPr>
        <w:t xml:space="preserve"> -</w:t>
      </w:r>
      <w:r w:rsidR="002876F0" w:rsidRPr="00DA0160">
        <w:rPr>
          <w:rFonts w:cs="Arial"/>
          <w:b/>
        </w:rPr>
        <w:t xml:space="preserve"> </w:t>
      </w:r>
      <w:r w:rsidR="00081496" w:rsidRPr="00DA0160">
        <w:rPr>
          <w:rFonts w:cs="Arial"/>
          <w:b/>
        </w:rPr>
        <w:t>Izjava</w:t>
      </w:r>
      <w:r w:rsidR="002876F0" w:rsidRPr="00DA0160">
        <w:rPr>
          <w:rFonts w:cs="Arial"/>
          <w:b/>
        </w:rPr>
        <w:t xml:space="preserve"> po 35. členu ZIntPK</w:t>
      </w:r>
      <w:r w:rsidRPr="00DA0160">
        <w:rPr>
          <w:rFonts w:cs="Arial"/>
        </w:rPr>
        <w:t>,</w:t>
      </w:r>
    </w:p>
    <w:p w14:paraId="06398264" w14:textId="7FBB9F0E" w:rsidR="0086115A" w:rsidRPr="00DA0160" w:rsidRDefault="0086115A" w:rsidP="0086115A">
      <w:pPr>
        <w:numPr>
          <w:ilvl w:val="0"/>
          <w:numId w:val="6"/>
        </w:numPr>
        <w:suppressAutoHyphens/>
        <w:autoSpaceDN w:val="0"/>
        <w:jc w:val="both"/>
        <w:textAlignment w:val="baseline"/>
        <w:rPr>
          <w:rFonts w:cs="Arial"/>
        </w:rPr>
      </w:pPr>
      <w:r w:rsidRPr="00DA0160">
        <w:rPr>
          <w:rFonts w:cs="Arial"/>
          <w:b/>
        </w:rPr>
        <w:t>obrazec št. 5</w:t>
      </w:r>
      <w:r w:rsidR="00DF3B2E" w:rsidRPr="00DA0160">
        <w:rPr>
          <w:rFonts w:cs="Arial"/>
          <w:b/>
        </w:rPr>
        <w:t>B</w:t>
      </w:r>
      <w:r w:rsidRPr="00DA0160">
        <w:rPr>
          <w:rFonts w:cs="Arial"/>
          <w:b/>
        </w:rPr>
        <w:t xml:space="preserve"> </w:t>
      </w:r>
      <w:r w:rsidR="00366E8F" w:rsidRPr="00DA0160">
        <w:rPr>
          <w:rFonts w:cs="Arial"/>
          <w:b/>
        </w:rPr>
        <w:t>–</w:t>
      </w:r>
      <w:r w:rsidRPr="00DA0160">
        <w:rPr>
          <w:rFonts w:cs="Arial"/>
          <w:b/>
        </w:rPr>
        <w:t xml:space="preserve"> </w:t>
      </w:r>
      <w:r w:rsidR="00366E8F" w:rsidRPr="00DA0160">
        <w:rPr>
          <w:rFonts w:cs="Arial"/>
          <w:b/>
        </w:rPr>
        <w:t>Izjava gospodarskega subjekta</w:t>
      </w:r>
      <w:r w:rsidRPr="00DA0160">
        <w:rPr>
          <w:rFonts w:cs="Arial"/>
        </w:rPr>
        <w:t>,</w:t>
      </w:r>
    </w:p>
    <w:p w14:paraId="4FF66D04" w14:textId="2D944BC7" w:rsidR="00C76C37" w:rsidRPr="00DA0160" w:rsidRDefault="00C76C37" w:rsidP="008430A5">
      <w:pPr>
        <w:numPr>
          <w:ilvl w:val="0"/>
          <w:numId w:val="6"/>
        </w:numPr>
        <w:contextualSpacing/>
        <w:rPr>
          <w:rFonts w:cs="Arial"/>
          <w:b/>
        </w:rPr>
      </w:pPr>
      <w:r w:rsidRPr="00DA0160">
        <w:rPr>
          <w:rFonts w:cs="Arial"/>
          <w:b/>
        </w:rPr>
        <w:t xml:space="preserve">obrazec </w:t>
      </w:r>
      <w:r w:rsidR="00DF3B2E" w:rsidRPr="00DA0160">
        <w:rPr>
          <w:rFonts w:cs="Arial"/>
          <w:b/>
        </w:rPr>
        <w:t xml:space="preserve">št. 6 - </w:t>
      </w:r>
      <w:r w:rsidRPr="00DA0160">
        <w:rPr>
          <w:rFonts w:cs="Arial"/>
          <w:b/>
        </w:rPr>
        <w:t>ESPD,</w:t>
      </w:r>
    </w:p>
    <w:p w14:paraId="3BC11E33" w14:textId="3FEB2FA2" w:rsidR="00C76C37" w:rsidRPr="00DA0160" w:rsidRDefault="00C76C37" w:rsidP="008430A5">
      <w:pPr>
        <w:numPr>
          <w:ilvl w:val="0"/>
          <w:numId w:val="6"/>
        </w:numPr>
        <w:contextualSpacing/>
        <w:rPr>
          <w:rFonts w:cs="Arial"/>
          <w:b/>
        </w:rPr>
      </w:pPr>
      <w:r w:rsidRPr="00DA0160">
        <w:rPr>
          <w:rFonts w:cs="Arial"/>
          <w:b/>
        </w:rPr>
        <w:t xml:space="preserve">obrazec št. 7 – </w:t>
      </w:r>
      <w:r w:rsidR="002876F0" w:rsidRPr="00DA0160">
        <w:rPr>
          <w:rFonts w:cs="Arial"/>
          <w:b/>
        </w:rPr>
        <w:t>Vzorec finančnega zavarovanja za dobro izvedbo pogodbenih obveznosti</w:t>
      </w:r>
      <w:r w:rsidR="00510FD0" w:rsidRPr="00DA0160">
        <w:rPr>
          <w:rFonts w:cs="Arial"/>
          <w:b/>
        </w:rPr>
        <w:t xml:space="preserve"> – bančna garancija</w:t>
      </w:r>
      <w:r w:rsidRPr="00DA0160">
        <w:rPr>
          <w:rFonts w:cs="Arial"/>
          <w:b/>
        </w:rPr>
        <w:t>,</w:t>
      </w:r>
    </w:p>
    <w:p w14:paraId="0B7932BD" w14:textId="12A17E59" w:rsidR="00510FD0" w:rsidRPr="00DA0160" w:rsidRDefault="00510FD0" w:rsidP="00510FD0">
      <w:pPr>
        <w:numPr>
          <w:ilvl w:val="0"/>
          <w:numId w:val="6"/>
        </w:numPr>
        <w:contextualSpacing/>
        <w:rPr>
          <w:rFonts w:cs="Arial"/>
          <w:b/>
        </w:rPr>
      </w:pPr>
      <w:r w:rsidRPr="00DA0160">
        <w:rPr>
          <w:rFonts w:cs="Arial"/>
          <w:b/>
        </w:rPr>
        <w:t xml:space="preserve">obrazec št. 7A – Vzorec finančnega zavarovanja za dobro izvedbo pogodbenih obveznosti - </w:t>
      </w:r>
      <w:proofErr w:type="spellStart"/>
      <w:r w:rsidRPr="00DA0160">
        <w:rPr>
          <w:rFonts w:cs="Arial"/>
          <w:b/>
        </w:rPr>
        <w:t>izvršnica</w:t>
      </w:r>
      <w:proofErr w:type="spellEnd"/>
      <w:r w:rsidRPr="00DA0160">
        <w:rPr>
          <w:rFonts w:cs="Arial"/>
          <w:b/>
        </w:rPr>
        <w:t>,</w:t>
      </w:r>
    </w:p>
    <w:p w14:paraId="7AB06C01" w14:textId="58E8F3D7" w:rsidR="00C76C37" w:rsidRDefault="00C76C37" w:rsidP="008430A5">
      <w:pPr>
        <w:numPr>
          <w:ilvl w:val="0"/>
          <w:numId w:val="6"/>
        </w:numPr>
        <w:jc w:val="both"/>
        <w:rPr>
          <w:rFonts w:cs="Arial"/>
        </w:rPr>
      </w:pPr>
      <w:r w:rsidRPr="00DA0160">
        <w:rPr>
          <w:rFonts w:cs="Arial"/>
          <w:b/>
        </w:rPr>
        <w:t xml:space="preserve">obrazec št. </w:t>
      </w:r>
      <w:r w:rsidR="002876F0" w:rsidRPr="00DA0160">
        <w:rPr>
          <w:rFonts w:cs="Arial"/>
          <w:b/>
        </w:rPr>
        <w:t>8</w:t>
      </w:r>
      <w:r w:rsidRPr="00DA0160">
        <w:rPr>
          <w:rFonts w:cs="Arial"/>
          <w:b/>
        </w:rPr>
        <w:t xml:space="preserve"> - Podatki o podizvajalcu</w:t>
      </w:r>
      <w:r w:rsidR="005700BA">
        <w:rPr>
          <w:rFonts w:cs="Arial"/>
          <w:b/>
        </w:rPr>
        <w:t xml:space="preserve"> z izjavo podizvajalca o izpolnjevanju osnovne sposobnosti in</w:t>
      </w:r>
      <w:r w:rsidRPr="00DA0160">
        <w:rPr>
          <w:rFonts w:cs="Arial"/>
          <w:b/>
        </w:rPr>
        <w:t xml:space="preserve"> Zahteva podizvajalca za neposredno plačilo</w:t>
      </w:r>
      <w:r w:rsidR="009029EB">
        <w:rPr>
          <w:rFonts w:cs="Arial"/>
          <w:b/>
        </w:rPr>
        <w:t>/Izjava podizvajalca, da neposrednega plačila ne zahteva</w:t>
      </w:r>
    </w:p>
    <w:p w14:paraId="6C0F90BC" w14:textId="482AE487" w:rsidR="00B6421F" w:rsidRPr="00401517" w:rsidRDefault="00B6421F" w:rsidP="008430A5">
      <w:pPr>
        <w:numPr>
          <w:ilvl w:val="0"/>
          <w:numId w:val="6"/>
        </w:numPr>
        <w:jc w:val="both"/>
        <w:rPr>
          <w:rFonts w:cs="Arial"/>
        </w:rPr>
      </w:pPr>
      <w:r>
        <w:rPr>
          <w:rFonts w:cs="Arial"/>
          <w:b/>
        </w:rPr>
        <w:t>obrazec št. 9.1 – vzorec pogodbe za Sklop 1</w:t>
      </w:r>
    </w:p>
    <w:p w14:paraId="308DFA44" w14:textId="276D2ECE" w:rsidR="00B6421F" w:rsidRPr="00401517" w:rsidRDefault="00B6421F" w:rsidP="008430A5">
      <w:pPr>
        <w:numPr>
          <w:ilvl w:val="0"/>
          <w:numId w:val="6"/>
        </w:numPr>
        <w:jc w:val="both"/>
        <w:rPr>
          <w:rFonts w:cs="Arial"/>
        </w:rPr>
      </w:pPr>
      <w:r>
        <w:rPr>
          <w:rFonts w:cs="Arial"/>
          <w:b/>
        </w:rPr>
        <w:t>obrazec št. 9.2 - vzorec pogodbe za Sklop 2</w:t>
      </w:r>
    </w:p>
    <w:p w14:paraId="22A96636" w14:textId="2BC79324" w:rsidR="00B6421F" w:rsidRPr="00401517" w:rsidRDefault="00B6421F" w:rsidP="008430A5">
      <w:pPr>
        <w:numPr>
          <w:ilvl w:val="0"/>
          <w:numId w:val="6"/>
        </w:numPr>
        <w:jc w:val="both"/>
        <w:rPr>
          <w:rFonts w:cs="Arial"/>
        </w:rPr>
      </w:pPr>
      <w:r>
        <w:rPr>
          <w:rFonts w:cs="Arial"/>
          <w:b/>
        </w:rPr>
        <w:t>obrazec št. 9.3 - vzorec pogodbe za Sklop 3</w:t>
      </w:r>
      <w:r w:rsidR="000A0007">
        <w:rPr>
          <w:rFonts w:cs="Arial"/>
          <w:b/>
        </w:rPr>
        <w:t xml:space="preserve"> ali</w:t>
      </w:r>
      <w:r>
        <w:rPr>
          <w:rFonts w:cs="Arial"/>
          <w:b/>
        </w:rPr>
        <w:t xml:space="preserve"> Sklop 4</w:t>
      </w:r>
      <w:r w:rsidR="000A0007">
        <w:rPr>
          <w:rFonts w:cs="Arial"/>
          <w:b/>
        </w:rPr>
        <w:t xml:space="preserve"> ali</w:t>
      </w:r>
      <w:r>
        <w:rPr>
          <w:rFonts w:cs="Arial"/>
          <w:b/>
        </w:rPr>
        <w:t xml:space="preserve"> Sklop</w:t>
      </w:r>
      <w:r w:rsidR="00FA2914">
        <w:rPr>
          <w:rFonts w:cs="Arial"/>
          <w:b/>
        </w:rPr>
        <w:t xml:space="preserve"> 6</w:t>
      </w:r>
      <w:r w:rsidR="000A0007">
        <w:rPr>
          <w:rFonts w:cs="Arial"/>
          <w:b/>
        </w:rPr>
        <w:t xml:space="preserve"> ali</w:t>
      </w:r>
      <w:r w:rsidR="00FA2914">
        <w:rPr>
          <w:rFonts w:cs="Arial"/>
          <w:b/>
        </w:rPr>
        <w:t xml:space="preserve"> Sklop 7</w:t>
      </w:r>
    </w:p>
    <w:p w14:paraId="64F6AF21" w14:textId="39B4DCB5" w:rsidR="00B6421F" w:rsidRPr="00401517" w:rsidRDefault="00B6421F" w:rsidP="008430A5">
      <w:pPr>
        <w:numPr>
          <w:ilvl w:val="0"/>
          <w:numId w:val="6"/>
        </w:numPr>
        <w:jc w:val="both"/>
        <w:rPr>
          <w:rFonts w:cs="Arial"/>
        </w:rPr>
      </w:pPr>
      <w:r>
        <w:rPr>
          <w:rFonts w:cs="Arial"/>
          <w:b/>
        </w:rPr>
        <w:t xml:space="preserve">obrazec št. 9.4 - vzorec pogodbe za Sklop </w:t>
      </w:r>
      <w:r w:rsidR="00FA2914">
        <w:rPr>
          <w:rFonts w:cs="Arial"/>
          <w:b/>
        </w:rPr>
        <w:t>5</w:t>
      </w:r>
      <w:r w:rsidR="000A0007">
        <w:rPr>
          <w:rFonts w:cs="Arial"/>
          <w:b/>
        </w:rPr>
        <w:t xml:space="preserve"> ali</w:t>
      </w:r>
      <w:r w:rsidR="00FA2914">
        <w:rPr>
          <w:rFonts w:cs="Arial"/>
          <w:b/>
        </w:rPr>
        <w:t xml:space="preserve"> Sklop 8</w:t>
      </w:r>
    </w:p>
    <w:p w14:paraId="7BEA961D" w14:textId="77777777" w:rsidR="00C76C37" w:rsidRPr="00DA0160" w:rsidRDefault="00C76C37" w:rsidP="00F90619">
      <w:pPr>
        <w:numPr>
          <w:ilvl w:val="0"/>
          <w:numId w:val="6"/>
        </w:numPr>
        <w:jc w:val="both"/>
        <w:rPr>
          <w:rFonts w:cs="Arial"/>
        </w:rPr>
      </w:pPr>
      <w:r w:rsidRPr="00DA0160">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F90619">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5BF7FC6B"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w:t>
      </w:r>
      <w:r w:rsidR="00644A08">
        <w:rPr>
          <w:rFonts w:cs="Arial"/>
          <w:b/>
          <w:color w:val="000000"/>
        </w:rPr>
        <w:t xml:space="preserve"> </w:t>
      </w:r>
      <w:r w:rsidRPr="00B75DE7">
        <w:rPr>
          <w:rFonts w:cs="Arial"/>
          <w:b/>
          <w:color w:val="000000"/>
        </w:rPr>
        <w:t>-</w:t>
      </w:r>
      <w:r w:rsidR="00644A08">
        <w:rPr>
          <w:rFonts w:cs="Arial"/>
          <w:b/>
          <w:color w:val="000000"/>
        </w:rPr>
        <w:t xml:space="preserve"> </w:t>
      </w:r>
      <w:r w:rsidRPr="00B75DE7">
        <w:rPr>
          <w:rFonts w:cs="Arial"/>
          <w:b/>
          <w:color w:val="000000"/>
        </w:rPr>
        <w:t>r</w:t>
      </w:r>
      <w:r>
        <w:rPr>
          <w:rFonts w:cs="Arial"/>
          <w:b/>
          <w:color w:val="000000"/>
        </w:rPr>
        <w:t>azčlenjen (obrazec št. 2</w:t>
      </w:r>
      <w:r w:rsidR="00401517">
        <w:rPr>
          <w:rFonts w:cs="Arial"/>
          <w:b/>
          <w:color w:val="000000"/>
        </w:rPr>
        <w:t xml:space="preserve">.1- 2.8 </w:t>
      </w:r>
      <w:r>
        <w:rPr>
          <w:rFonts w:cs="Arial"/>
          <w:b/>
          <w:color w:val="000000"/>
        </w:rPr>
        <w:t xml:space="preserve">)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52EF4DA5" w14:textId="2A93F287" w:rsidR="00951B70" w:rsidRPr="00401517" w:rsidRDefault="00EA1D08" w:rsidP="00401517">
      <w:pPr>
        <w:numPr>
          <w:ilvl w:val="0"/>
          <w:numId w:val="1"/>
        </w:numPr>
        <w:jc w:val="both"/>
        <w:rPr>
          <w:b/>
          <w:i/>
          <w:szCs w:val="24"/>
        </w:rPr>
      </w:pPr>
      <w:r w:rsidRPr="00401517">
        <w:rPr>
          <w:b/>
          <w:i/>
          <w:szCs w:val="24"/>
        </w:rPr>
        <w:t>PRAVNO VARSTVO</w:t>
      </w:r>
    </w:p>
    <w:p w14:paraId="08CC0029" w14:textId="152ED394" w:rsidR="00EA1D08" w:rsidRDefault="00EA1D08" w:rsidP="00C76C37">
      <w:pPr>
        <w:jc w:val="both"/>
        <w:rPr>
          <w:rFonts w:cs="Arial"/>
          <w:b/>
          <w:color w:val="000000"/>
        </w:rPr>
      </w:pPr>
    </w:p>
    <w:p w14:paraId="186C27D4" w14:textId="77777777" w:rsidR="00EA1D08" w:rsidRDefault="00EA1D08" w:rsidP="00EA1D08">
      <w:pPr>
        <w:jc w:val="both"/>
      </w:pPr>
      <w:r w:rsidRPr="0021293A">
        <w:lastRenderedPageBreak/>
        <w:t>Pravno varstvo ponudnik</w:t>
      </w:r>
      <w:r>
        <w:t>a, naročnika in javnega interesa</w:t>
      </w:r>
      <w:r w:rsidRPr="0021293A">
        <w:t xml:space="preserve"> v postopku</w:t>
      </w:r>
      <w:r>
        <w:t xml:space="preserve"> oddaje predmetnega</w:t>
      </w:r>
      <w:r w:rsidRPr="0021293A">
        <w:t xml:space="preserve"> javnega naroč</w:t>
      </w:r>
      <w:r>
        <w:t>ila</w:t>
      </w:r>
      <w:r w:rsidRPr="0021293A">
        <w:t xml:space="preserve"> </w:t>
      </w:r>
      <w:r>
        <w:t>se</w:t>
      </w:r>
      <w:r w:rsidRPr="0021293A">
        <w:t xml:space="preserve"> </w:t>
      </w:r>
      <w:r>
        <w:t>ureja</w:t>
      </w:r>
      <w:r w:rsidRPr="0021293A">
        <w:t xml:space="preserve"> v skladu z Zakonom o pravnem varstvu v postopkih javnega naročanja (Uradni list RS, št. 43/11, 60/11 – ZTP-D, 63/13, 90/14 – ZDU-1I, 60/17 in 72/19</w:t>
      </w:r>
      <w:r>
        <w:t>; v nadaljnjem besedilu: ZPVPJN</w:t>
      </w:r>
      <w:r w:rsidRPr="0021293A">
        <w:t>).</w:t>
      </w:r>
    </w:p>
    <w:p w14:paraId="0840A24C" w14:textId="77777777" w:rsidR="00EA1D08" w:rsidRDefault="00EA1D08" w:rsidP="00EA1D08">
      <w:pPr>
        <w:jc w:val="both"/>
      </w:pPr>
    </w:p>
    <w:p w14:paraId="329EEC84" w14:textId="77777777" w:rsidR="00EA1D08" w:rsidRDefault="00EA1D08" w:rsidP="00EA1D08">
      <w:pPr>
        <w:jc w:val="both"/>
      </w:pPr>
      <w:r w:rsidRPr="00915CF1">
        <w:t>Zahtevek za revizijo lahko vloži vsaka oseba, ki ima ali je imela interes za dodelitev javnega naročila in ji je ali bi ji lahko z domnevno kršitvijo nastala škoda, ter zagovornik javnega interesa.</w:t>
      </w:r>
    </w:p>
    <w:p w14:paraId="15E4528E" w14:textId="77777777" w:rsidR="00EA1D08" w:rsidRDefault="00EA1D08" w:rsidP="00EA1D08">
      <w:pPr>
        <w:jc w:val="both"/>
      </w:pPr>
    </w:p>
    <w:p w14:paraId="733FD9D0" w14:textId="77777777" w:rsidR="00EA1D08" w:rsidRDefault="00EA1D08" w:rsidP="00EA1D08">
      <w:pPr>
        <w:jc w:val="both"/>
      </w:pPr>
      <w:r w:rsidRPr="00915CF1">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739404A9" w14:textId="77777777" w:rsidR="00EA1D08" w:rsidRDefault="00EA1D08" w:rsidP="00EA1D08">
      <w:pPr>
        <w:jc w:val="both"/>
      </w:pPr>
    </w:p>
    <w:p w14:paraId="1083AA3A" w14:textId="77777777" w:rsidR="00EA1D08" w:rsidRPr="00915CF1" w:rsidRDefault="00EA1D08" w:rsidP="00EA1D08">
      <w:pPr>
        <w:jc w:val="both"/>
      </w:pPr>
      <w:r w:rsidRPr="00915CF1">
        <w:t xml:space="preserve">Zahtevek za revizijo se vloži preko portala </w:t>
      </w:r>
      <w:proofErr w:type="spellStart"/>
      <w:r w:rsidRPr="00915CF1">
        <w:t>eRevizija</w:t>
      </w:r>
      <w:proofErr w:type="spellEnd"/>
      <w:r w:rsidRPr="00915CF1">
        <w:t xml:space="preserve"> (</w:t>
      </w:r>
      <w:hyperlink r:id="rId13" w:history="1">
        <w:r w:rsidRPr="00915CF1">
          <w:rPr>
            <w:rStyle w:val="Hiperpovezava"/>
          </w:rPr>
          <w:t>https://www.portalerevizija.si/</w:t>
        </w:r>
      </w:hyperlink>
      <w:r w:rsidRPr="00915CF1">
        <w:t xml:space="preserve">). </w:t>
      </w:r>
    </w:p>
    <w:p w14:paraId="26263D07" w14:textId="77777777" w:rsidR="00EA1D08" w:rsidRPr="00915CF1" w:rsidRDefault="00EA1D08" w:rsidP="00EA1D08">
      <w:pPr>
        <w:jc w:val="both"/>
      </w:pPr>
    </w:p>
    <w:p w14:paraId="23FFF3BC" w14:textId="77777777" w:rsidR="00EA1D08" w:rsidRPr="00915CF1" w:rsidRDefault="00EA1D08" w:rsidP="00EA1D08">
      <w:pPr>
        <w:jc w:val="both"/>
      </w:pPr>
      <w:r w:rsidRPr="00915CF1">
        <w:t xml:space="preserve">Vlagatelj mora v zahtevku za revizijo navesti:  </w:t>
      </w:r>
    </w:p>
    <w:p w14:paraId="2D3643FF" w14:textId="77777777" w:rsidR="00EA1D08" w:rsidRPr="00915CF1" w:rsidRDefault="00EA1D08" w:rsidP="00EA1D08">
      <w:pPr>
        <w:jc w:val="both"/>
      </w:pPr>
      <w:r w:rsidRPr="00915CF1">
        <w:t>•</w:t>
      </w:r>
      <w:r w:rsidRPr="00915CF1">
        <w:tab/>
        <w:t xml:space="preserve">ime in naslov vlagatelja zahtevka in kontaktno osebo, </w:t>
      </w:r>
    </w:p>
    <w:p w14:paraId="15DB592B" w14:textId="77777777" w:rsidR="00EA1D08" w:rsidRPr="00915CF1" w:rsidRDefault="00EA1D08" w:rsidP="00EA1D08">
      <w:pPr>
        <w:jc w:val="both"/>
      </w:pPr>
      <w:r w:rsidRPr="00915CF1">
        <w:t>•</w:t>
      </w:r>
      <w:r w:rsidRPr="00915CF1">
        <w:tab/>
        <w:t xml:space="preserve">ime naročnika, </w:t>
      </w:r>
    </w:p>
    <w:p w14:paraId="1AF87DB2" w14:textId="77777777" w:rsidR="00EA1D08" w:rsidRPr="00915CF1" w:rsidRDefault="00EA1D08" w:rsidP="00EA1D08">
      <w:pPr>
        <w:jc w:val="both"/>
      </w:pPr>
      <w:r w:rsidRPr="00915CF1">
        <w:t>•</w:t>
      </w:r>
      <w:r w:rsidRPr="00915CF1">
        <w:tab/>
        <w:t xml:space="preserve">oznako (številko) javnega naročila oziroma odločitve o oddaji javnega naročila, </w:t>
      </w:r>
    </w:p>
    <w:p w14:paraId="49FADC8C" w14:textId="77777777" w:rsidR="00EA1D08" w:rsidRPr="00915CF1" w:rsidRDefault="00EA1D08" w:rsidP="00EA1D08">
      <w:pPr>
        <w:jc w:val="both"/>
      </w:pPr>
      <w:r w:rsidRPr="00915CF1">
        <w:t>•</w:t>
      </w:r>
      <w:r w:rsidRPr="00915CF1">
        <w:tab/>
        <w:t>predmet javnega naročila,</w:t>
      </w:r>
    </w:p>
    <w:p w14:paraId="37EBBA41" w14:textId="77777777" w:rsidR="00EA1D08" w:rsidRPr="00915CF1" w:rsidRDefault="00EA1D08" w:rsidP="00EA1D08">
      <w:pPr>
        <w:jc w:val="both"/>
      </w:pPr>
      <w:r w:rsidRPr="00915CF1">
        <w:t>•</w:t>
      </w:r>
      <w:r w:rsidRPr="00915CF1">
        <w:tab/>
        <w:t xml:space="preserve">očitane kršitve, </w:t>
      </w:r>
    </w:p>
    <w:p w14:paraId="69552FD2" w14:textId="77777777" w:rsidR="00EA1D08" w:rsidRPr="00915CF1" w:rsidRDefault="00EA1D08" w:rsidP="00EA1D08">
      <w:pPr>
        <w:jc w:val="both"/>
      </w:pPr>
      <w:r w:rsidRPr="00915CF1">
        <w:t>•</w:t>
      </w:r>
      <w:r w:rsidRPr="00915CF1">
        <w:tab/>
        <w:t>dejstva in dokaze, s katerimi se kršitve dokazujejo,</w:t>
      </w:r>
    </w:p>
    <w:p w14:paraId="04186DD3" w14:textId="77777777" w:rsidR="00EA1D08" w:rsidRPr="00915CF1" w:rsidRDefault="00EA1D08" w:rsidP="00EA1D08">
      <w:pPr>
        <w:jc w:val="both"/>
      </w:pPr>
      <w:r w:rsidRPr="00915CF1">
        <w:t xml:space="preserve">ter mora priložiti: </w:t>
      </w:r>
    </w:p>
    <w:p w14:paraId="3839E5A9" w14:textId="77777777" w:rsidR="00EA1D08" w:rsidRPr="00915CF1" w:rsidRDefault="00EA1D08" w:rsidP="00D71296">
      <w:pPr>
        <w:jc w:val="both"/>
      </w:pPr>
      <w:r w:rsidRPr="00915CF1">
        <w:t>•</w:t>
      </w:r>
      <w:r w:rsidRPr="00915CF1">
        <w:tab/>
        <w:t xml:space="preserve">pooblastilo za zastopanje v </w:t>
      </w:r>
      <w:proofErr w:type="spellStart"/>
      <w:r w:rsidRPr="00915CF1">
        <w:t>predrevizijskem</w:t>
      </w:r>
      <w:proofErr w:type="spellEnd"/>
      <w:r w:rsidRPr="00915CF1">
        <w:t xml:space="preserve"> in revizijskem postopku, če vlagatelj nastopa s pooblaščencem in</w:t>
      </w:r>
    </w:p>
    <w:p w14:paraId="202C4C1A" w14:textId="0A0A4C4B" w:rsidR="00EA1D08" w:rsidRPr="00915CF1" w:rsidRDefault="00EA1D08" w:rsidP="00EA1D08">
      <w:pPr>
        <w:jc w:val="both"/>
      </w:pPr>
      <w:r w:rsidRPr="00915CF1">
        <w:t>•</w:t>
      </w:r>
      <w:r w:rsidRPr="00915CF1">
        <w:tab/>
        <w:t xml:space="preserve">potrdilo o plačilu takse iz 71. člena ZPVPJN, na račun Ministrstva za finance št. 01100-1000358802. Na plačilnem nalogu je potrebno vpisati naslednje sklicevanje na številko odobritve: 11 16110-7111290-XXXXXXLL (zadnjih osem številk predstavlja številko objave na portalu javnih naročil). Višina takse je </w:t>
      </w:r>
      <w:r>
        <w:t>4</w:t>
      </w:r>
      <w:r w:rsidRPr="00915CF1">
        <w:t>.000,00 EUR, če se zahtevek za revizijo nanaša na vsebino objave, povabilo k oddaji ponudbe ali dokumentacijo.</w:t>
      </w:r>
    </w:p>
    <w:p w14:paraId="40778E76" w14:textId="77777777" w:rsidR="00EA1D08" w:rsidRDefault="00EA1D08" w:rsidP="00C76C37">
      <w:pPr>
        <w:jc w:val="both"/>
        <w:rPr>
          <w:rFonts w:cs="Arial"/>
          <w:b/>
          <w:color w:val="000000"/>
        </w:rPr>
      </w:pPr>
    </w:p>
    <w:p w14:paraId="157E4D03" w14:textId="539B86C3" w:rsidR="00426D13" w:rsidRDefault="00426D13" w:rsidP="00C76C37">
      <w:pPr>
        <w:jc w:val="both"/>
        <w:rPr>
          <w:rFonts w:cs="Arial"/>
          <w:b/>
          <w:color w:val="000000"/>
        </w:rPr>
      </w:pPr>
    </w:p>
    <w:p w14:paraId="108DC447" w14:textId="29AF9EAD" w:rsidR="00401517" w:rsidRDefault="00401517" w:rsidP="00C76C37">
      <w:pPr>
        <w:jc w:val="both"/>
        <w:rPr>
          <w:rFonts w:cs="Arial"/>
          <w:b/>
          <w:color w:val="000000"/>
        </w:rPr>
      </w:pPr>
    </w:p>
    <w:p w14:paraId="5167263E" w14:textId="7D32F8BA" w:rsidR="00401517" w:rsidRDefault="00401517" w:rsidP="00C76C37">
      <w:pPr>
        <w:jc w:val="both"/>
        <w:rPr>
          <w:rFonts w:cs="Arial"/>
          <w:b/>
          <w:color w:val="000000"/>
        </w:rPr>
      </w:pPr>
    </w:p>
    <w:p w14:paraId="277D0077" w14:textId="0187A9AE" w:rsidR="00401517" w:rsidRDefault="00401517" w:rsidP="00C76C37">
      <w:pPr>
        <w:jc w:val="both"/>
        <w:rPr>
          <w:rFonts w:cs="Arial"/>
          <w:b/>
          <w:color w:val="000000"/>
        </w:rPr>
      </w:pPr>
    </w:p>
    <w:p w14:paraId="4C852086" w14:textId="2A3D83E2" w:rsidR="00401517" w:rsidRDefault="00401517" w:rsidP="00C76C37">
      <w:pPr>
        <w:jc w:val="both"/>
        <w:rPr>
          <w:rFonts w:cs="Arial"/>
          <w:b/>
          <w:color w:val="000000"/>
        </w:rPr>
      </w:pPr>
    </w:p>
    <w:p w14:paraId="14F933D2" w14:textId="3745B40A" w:rsidR="00401517" w:rsidRDefault="00401517" w:rsidP="00C76C37">
      <w:pPr>
        <w:jc w:val="both"/>
        <w:rPr>
          <w:rFonts w:cs="Arial"/>
          <w:b/>
          <w:color w:val="000000"/>
        </w:rPr>
      </w:pPr>
    </w:p>
    <w:p w14:paraId="0818B8AE" w14:textId="3771A4E8" w:rsidR="00401517" w:rsidRDefault="00401517" w:rsidP="00C76C37">
      <w:pPr>
        <w:jc w:val="both"/>
        <w:rPr>
          <w:rFonts w:cs="Arial"/>
          <w:b/>
          <w:color w:val="000000"/>
        </w:rPr>
      </w:pPr>
    </w:p>
    <w:p w14:paraId="1DD02CE1" w14:textId="565669FC" w:rsidR="00401517" w:rsidRDefault="00401517" w:rsidP="00C76C37">
      <w:pPr>
        <w:jc w:val="both"/>
        <w:rPr>
          <w:rFonts w:cs="Arial"/>
          <w:b/>
          <w:color w:val="000000"/>
        </w:rPr>
      </w:pPr>
    </w:p>
    <w:p w14:paraId="4C2CD5DE" w14:textId="6F158002" w:rsidR="00401517" w:rsidRDefault="00401517" w:rsidP="00C76C37">
      <w:pPr>
        <w:jc w:val="both"/>
        <w:rPr>
          <w:rFonts w:cs="Arial"/>
          <w:b/>
          <w:color w:val="000000"/>
        </w:rPr>
      </w:pPr>
    </w:p>
    <w:p w14:paraId="26DCCF2E" w14:textId="0004D455" w:rsidR="00401517" w:rsidRDefault="00401517" w:rsidP="00C76C37">
      <w:pPr>
        <w:jc w:val="both"/>
        <w:rPr>
          <w:rFonts w:cs="Arial"/>
          <w:b/>
          <w:color w:val="000000"/>
        </w:rPr>
      </w:pPr>
    </w:p>
    <w:p w14:paraId="54527255" w14:textId="79F8FC38" w:rsidR="00401517" w:rsidRDefault="00401517" w:rsidP="00C76C37">
      <w:pPr>
        <w:jc w:val="both"/>
        <w:rPr>
          <w:rFonts w:cs="Arial"/>
          <w:b/>
          <w:color w:val="000000"/>
        </w:rPr>
      </w:pPr>
    </w:p>
    <w:p w14:paraId="5FF0FA23" w14:textId="3AB8EC0E" w:rsidR="00401517" w:rsidRDefault="00401517" w:rsidP="00C76C37">
      <w:pPr>
        <w:jc w:val="both"/>
        <w:rPr>
          <w:rFonts w:cs="Arial"/>
          <w:b/>
          <w:color w:val="000000"/>
        </w:rPr>
      </w:pPr>
    </w:p>
    <w:p w14:paraId="634498AB" w14:textId="59A1D22E" w:rsidR="00401517" w:rsidRDefault="00401517" w:rsidP="00C76C37">
      <w:pPr>
        <w:jc w:val="both"/>
        <w:rPr>
          <w:rFonts w:cs="Arial"/>
          <w:b/>
          <w:color w:val="000000"/>
        </w:rPr>
      </w:pPr>
    </w:p>
    <w:p w14:paraId="3009046E" w14:textId="64FBC201" w:rsidR="00401517" w:rsidRDefault="00401517" w:rsidP="00C76C37">
      <w:pPr>
        <w:jc w:val="both"/>
        <w:rPr>
          <w:rFonts w:cs="Arial"/>
          <w:b/>
          <w:color w:val="000000"/>
        </w:rPr>
      </w:pPr>
    </w:p>
    <w:p w14:paraId="294E9C99" w14:textId="47DA5334" w:rsidR="00401517" w:rsidRDefault="00401517" w:rsidP="00C76C37">
      <w:pPr>
        <w:jc w:val="both"/>
        <w:rPr>
          <w:rFonts w:cs="Arial"/>
          <w:b/>
          <w:color w:val="000000"/>
        </w:rPr>
      </w:pPr>
    </w:p>
    <w:p w14:paraId="1DB6BF85" w14:textId="06DE0BB0" w:rsidR="00401517" w:rsidRDefault="00401517" w:rsidP="00C76C37">
      <w:pPr>
        <w:jc w:val="both"/>
        <w:rPr>
          <w:rFonts w:cs="Arial"/>
          <w:b/>
          <w:color w:val="000000"/>
        </w:rPr>
      </w:pPr>
    </w:p>
    <w:p w14:paraId="0F732586" w14:textId="4F733D33" w:rsidR="00401517" w:rsidRDefault="00401517" w:rsidP="00C76C37">
      <w:pPr>
        <w:jc w:val="both"/>
        <w:rPr>
          <w:rFonts w:cs="Arial"/>
          <w:b/>
          <w:color w:val="000000"/>
        </w:rPr>
      </w:pPr>
    </w:p>
    <w:p w14:paraId="12FFBE39" w14:textId="78314B5F" w:rsidR="00401517" w:rsidRDefault="00401517" w:rsidP="00C76C37">
      <w:pPr>
        <w:jc w:val="both"/>
        <w:rPr>
          <w:rFonts w:cs="Arial"/>
          <w:b/>
          <w:color w:val="000000"/>
        </w:rPr>
      </w:pPr>
    </w:p>
    <w:p w14:paraId="16258455" w14:textId="38527E6E" w:rsidR="00401517" w:rsidRDefault="00401517" w:rsidP="00C76C37">
      <w:pPr>
        <w:jc w:val="both"/>
        <w:rPr>
          <w:rFonts w:cs="Arial"/>
          <w:b/>
          <w:color w:val="000000"/>
        </w:rPr>
      </w:pPr>
    </w:p>
    <w:p w14:paraId="4FC91BB9" w14:textId="71397945" w:rsidR="00401517" w:rsidRDefault="00401517" w:rsidP="00C76C37">
      <w:pPr>
        <w:jc w:val="both"/>
        <w:rPr>
          <w:rFonts w:cs="Arial"/>
          <w:b/>
          <w:color w:val="000000"/>
        </w:rPr>
      </w:pPr>
    </w:p>
    <w:p w14:paraId="44EE4FF1" w14:textId="057D9E68" w:rsidR="00401517" w:rsidRDefault="00401517" w:rsidP="00C76C37">
      <w:pPr>
        <w:jc w:val="both"/>
        <w:rPr>
          <w:rFonts w:cs="Arial"/>
          <w:b/>
          <w:color w:val="000000"/>
        </w:rPr>
      </w:pPr>
    </w:p>
    <w:p w14:paraId="3F32A4B1" w14:textId="14E4FAE3" w:rsidR="00401517" w:rsidRDefault="00401517" w:rsidP="00C76C37">
      <w:pPr>
        <w:jc w:val="both"/>
        <w:rPr>
          <w:rFonts w:cs="Arial"/>
          <w:b/>
          <w:color w:val="000000"/>
        </w:rPr>
      </w:pPr>
    </w:p>
    <w:p w14:paraId="2F798F1D" w14:textId="65740B4C" w:rsidR="00401517" w:rsidRDefault="00401517" w:rsidP="00C76C37">
      <w:pPr>
        <w:jc w:val="both"/>
        <w:rPr>
          <w:rFonts w:cs="Arial"/>
          <w:b/>
          <w:color w:val="000000"/>
        </w:rPr>
      </w:pPr>
    </w:p>
    <w:p w14:paraId="2FE2528E" w14:textId="1885D34D" w:rsidR="00401517" w:rsidRDefault="00401517" w:rsidP="00C76C37">
      <w:pPr>
        <w:jc w:val="both"/>
        <w:rPr>
          <w:rFonts w:cs="Arial"/>
          <w:b/>
          <w:color w:val="000000"/>
        </w:rPr>
      </w:pPr>
    </w:p>
    <w:p w14:paraId="6107EFE9" w14:textId="088BADAB" w:rsidR="00401517" w:rsidRDefault="00401517" w:rsidP="00C76C37">
      <w:pPr>
        <w:jc w:val="both"/>
        <w:rPr>
          <w:rFonts w:cs="Arial"/>
          <w:b/>
          <w:color w:val="000000"/>
        </w:rPr>
      </w:pPr>
    </w:p>
    <w:p w14:paraId="71921B70" w14:textId="0D3378DF" w:rsidR="00401517" w:rsidRDefault="00401517" w:rsidP="00C76C37">
      <w:pPr>
        <w:jc w:val="both"/>
        <w:rPr>
          <w:rFonts w:cs="Arial"/>
          <w:b/>
          <w:color w:val="000000"/>
        </w:rPr>
      </w:pPr>
    </w:p>
    <w:p w14:paraId="5811A82F" w14:textId="77777777" w:rsidR="00BC25B9" w:rsidRDefault="00BC25B9"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A4275D">
            <w:pPr>
              <w:jc w:val="both"/>
              <w:rPr>
                <w:b/>
                <w:szCs w:val="24"/>
                <w:lang w:eastAsia="en-US"/>
              </w:rPr>
            </w:pPr>
            <w:bookmarkStart w:id="6" w:name="zacetekGlava"/>
            <w:bookmarkEnd w:id="6"/>
            <w:r w:rsidRPr="00DE289E">
              <w:rPr>
                <w:b/>
              </w:rPr>
              <w:lastRenderedPageBreak/>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3061C166" w:rsidR="00C76C37" w:rsidRPr="001E718D" w:rsidRDefault="00C76C37" w:rsidP="001E718D">
      <w:pPr>
        <w:jc w:val="both"/>
        <w:rPr>
          <w:rFonts w:cs="Arial"/>
          <w:b/>
        </w:rPr>
      </w:pPr>
      <w:r w:rsidRPr="00DE289E">
        <w:rPr>
          <w:rFonts w:cs="Arial"/>
        </w:rPr>
        <w:t xml:space="preserve">Na osnovi javnega naročila št. </w:t>
      </w:r>
      <w:r w:rsidRPr="004010AC">
        <w:rPr>
          <w:rFonts w:cs="Arial"/>
        </w:rPr>
        <w:t>JN-00</w:t>
      </w:r>
      <w:r w:rsidR="00951B70">
        <w:rPr>
          <w:rFonts w:cs="Arial"/>
        </w:rPr>
        <w:t>13</w:t>
      </w:r>
      <w:r w:rsidRPr="004010AC">
        <w:rPr>
          <w:rFonts w:cs="Arial"/>
        </w:rPr>
        <w:t>/202</w:t>
      </w:r>
      <w:r w:rsidR="00C52FF5">
        <w:rPr>
          <w:rFonts w:cs="Arial"/>
        </w:rPr>
        <w:t>6</w:t>
      </w:r>
      <w:r>
        <w:rPr>
          <w:rFonts w:cs="Arial"/>
        </w:rPr>
        <w:t xml:space="preserve"> </w:t>
      </w:r>
      <w:r w:rsidRPr="00DE289E">
        <w:rPr>
          <w:rFonts w:cs="Arial"/>
        </w:rPr>
        <w:t xml:space="preserve">po </w:t>
      </w:r>
      <w:r>
        <w:rPr>
          <w:rFonts w:cs="Arial"/>
        </w:rPr>
        <w:t>odprtem postopku za »</w:t>
      </w:r>
      <w:r w:rsidR="00951B70">
        <w:rPr>
          <w:rFonts w:cs="Arial"/>
          <w:b/>
        </w:rPr>
        <w:t>ODPADKI</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A4275D">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A4275D">
            <w:pPr>
              <w:rPr>
                <w:rFonts w:cs="Arial"/>
                <w:lang w:eastAsia="en-US"/>
              </w:rPr>
            </w:pPr>
            <w:r w:rsidRPr="00DE289E">
              <w:rPr>
                <w:rFonts w:cs="Arial"/>
              </w:rPr>
              <w:t>POLNI NAZIV IN FIRMA PONUDNIKA:</w:t>
            </w:r>
          </w:p>
          <w:p w14:paraId="42B38EE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A4275D">
            <w:pPr>
              <w:jc w:val="both"/>
              <w:rPr>
                <w:rFonts w:cs="Arial"/>
                <w:lang w:eastAsia="en-US"/>
              </w:rPr>
            </w:pPr>
          </w:p>
        </w:tc>
      </w:tr>
      <w:tr w:rsidR="00C76C37" w:rsidRPr="00DE289E" w14:paraId="15949AFB" w14:textId="77777777" w:rsidTr="00A4275D">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A4275D">
            <w:pPr>
              <w:rPr>
                <w:rFonts w:cs="Arial"/>
                <w:lang w:eastAsia="en-US"/>
              </w:rPr>
            </w:pPr>
            <w:r w:rsidRPr="00DE289E">
              <w:rPr>
                <w:rFonts w:cs="Arial"/>
              </w:rPr>
              <w:t>NASLOV PONUDNIKA:</w:t>
            </w:r>
          </w:p>
          <w:p w14:paraId="0AEA64B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A4275D">
            <w:pPr>
              <w:jc w:val="both"/>
              <w:rPr>
                <w:rFonts w:cs="Arial"/>
                <w:lang w:eastAsia="en-US"/>
              </w:rPr>
            </w:pPr>
          </w:p>
        </w:tc>
      </w:tr>
      <w:tr w:rsidR="00C76C37" w:rsidRPr="00DE289E" w14:paraId="48B06D65" w14:textId="77777777" w:rsidTr="00A4275D">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A4275D">
            <w:pPr>
              <w:rPr>
                <w:rFonts w:cs="Arial"/>
                <w:lang w:eastAsia="en-US"/>
              </w:rPr>
            </w:pPr>
            <w:r w:rsidRPr="00DE289E">
              <w:rPr>
                <w:rFonts w:cs="Arial"/>
              </w:rPr>
              <w:t>KONTAKTNA OSEBA:</w:t>
            </w:r>
          </w:p>
          <w:p w14:paraId="00D768A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A4275D">
            <w:pPr>
              <w:jc w:val="both"/>
              <w:rPr>
                <w:rFonts w:cs="Arial"/>
                <w:lang w:eastAsia="en-US"/>
              </w:rPr>
            </w:pPr>
          </w:p>
        </w:tc>
      </w:tr>
      <w:tr w:rsidR="00C76C37" w:rsidRPr="00DE289E" w14:paraId="08BE9EF6" w14:textId="77777777" w:rsidTr="00A4275D">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A4275D">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A4275D">
            <w:pPr>
              <w:jc w:val="both"/>
              <w:rPr>
                <w:rFonts w:cs="Arial"/>
                <w:lang w:eastAsia="en-US"/>
              </w:rPr>
            </w:pPr>
          </w:p>
        </w:tc>
      </w:tr>
      <w:tr w:rsidR="00C76C37" w:rsidRPr="00DE289E" w14:paraId="7B2D730D" w14:textId="77777777" w:rsidTr="00A4275D">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A4275D">
            <w:pPr>
              <w:rPr>
                <w:rFonts w:cs="Arial"/>
                <w:lang w:eastAsia="en-US"/>
              </w:rPr>
            </w:pPr>
            <w:r w:rsidRPr="00DE289E">
              <w:rPr>
                <w:rFonts w:cs="Arial"/>
              </w:rPr>
              <w:t>TELEFON:</w:t>
            </w:r>
          </w:p>
          <w:p w14:paraId="50631F3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A4275D">
            <w:pPr>
              <w:jc w:val="both"/>
              <w:rPr>
                <w:rFonts w:cs="Arial"/>
                <w:lang w:eastAsia="en-US"/>
              </w:rPr>
            </w:pPr>
          </w:p>
        </w:tc>
      </w:tr>
      <w:tr w:rsidR="00C76C37" w:rsidRPr="00DE289E" w14:paraId="597CDAD8" w14:textId="77777777" w:rsidTr="00A4275D">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A4275D">
            <w:pPr>
              <w:rPr>
                <w:rFonts w:cs="Arial"/>
                <w:szCs w:val="24"/>
                <w:lang w:eastAsia="en-US"/>
              </w:rPr>
            </w:pPr>
            <w:r w:rsidRPr="00DE289E">
              <w:rPr>
                <w:rFonts w:cs="Arial"/>
              </w:rPr>
              <w:t>IDENTIFIKACIJSKA ŠTEVILKA ZA DDV:</w:t>
            </w:r>
          </w:p>
          <w:p w14:paraId="360E84C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A4275D">
            <w:pPr>
              <w:tabs>
                <w:tab w:val="right" w:pos="9072"/>
              </w:tabs>
              <w:jc w:val="both"/>
              <w:rPr>
                <w:rFonts w:cs="Arial"/>
              </w:rPr>
            </w:pPr>
          </w:p>
        </w:tc>
      </w:tr>
      <w:tr w:rsidR="00C76C37" w:rsidRPr="00DE289E" w14:paraId="0C872A01" w14:textId="77777777" w:rsidTr="00A4275D">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A4275D">
            <w:pPr>
              <w:rPr>
                <w:rFonts w:cs="Arial"/>
                <w:lang w:eastAsia="en-US"/>
              </w:rPr>
            </w:pPr>
            <w:r w:rsidRPr="00DE289E">
              <w:rPr>
                <w:rFonts w:cs="Arial"/>
              </w:rPr>
              <w:t>MATIČNA ŠTEVILKA:</w:t>
            </w:r>
          </w:p>
          <w:p w14:paraId="47DA7E58"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A4275D">
            <w:pPr>
              <w:jc w:val="both"/>
              <w:rPr>
                <w:rFonts w:cs="Arial"/>
                <w:lang w:eastAsia="en-US"/>
              </w:rPr>
            </w:pPr>
          </w:p>
        </w:tc>
      </w:tr>
      <w:tr w:rsidR="00C76C37" w:rsidRPr="00DE289E" w14:paraId="05AD18BD" w14:textId="77777777" w:rsidTr="00A4275D">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A4275D">
            <w:pPr>
              <w:rPr>
                <w:rFonts w:cs="Arial"/>
                <w:szCs w:val="24"/>
                <w:lang w:eastAsia="en-US"/>
              </w:rPr>
            </w:pPr>
            <w:r w:rsidRPr="00DE289E">
              <w:rPr>
                <w:rFonts w:cs="Arial"/>
              </w:rPr>
              <w:t>ŠT. TRR-ja IN BANKA:</w:t>
            </w:r>
          </w:p>
          <w:p w14:paraId="4DBCB271"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A4275D">
            <w:pPr>
              <w:jc w:val="both"/>
              <w:rPr>
                <w:rFonts w:cs="Arial"/>
                <w:lang w:eastAsia="en-US"/>
              </w:rPr>
            </w:pPr>
          </w:p>
        </w:tc>
      </w:tr>
      <w:tr w:rsidR="00C76C37" w:rsidRPr="00DE289E" w14:paraId="0DCB37D0" w14:textId="77777777" w:rsidTr="00A4275D">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A4275D">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A4275D">
            <w:pPr>
              <w:jc w:val="both"/>
              <w:rPr>
                <w:rFonts w:cs="Arial"/>
                <w:lang w:eastAsia="en-US"/>
              </w:rPr>
            </w:pPr>
          </w:p>
        </w:tc>
      </w:tr>
      <w:tr w:rsidR="00C76C37" w:rsidRPr="00DE289E" w14:paraId="4A32D452" w14:textId="77777777" w:rsidTr="00A4275D">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A4275D">
            <w:pPr>
              <w:rPr>
                <w:rFonts w:cs="Arial"/>
                <w:lang w:eastAsia="en-US"/>
              </w:rPr>
            </w:pPr>
            <w:r w:rsidRPr="00DE289E">
              <w:rPr>
                <w:rFonts w:cs="Arial"/>
              </w:rPr>
              <w:t>ZAKONITI ZASTOPNIKI:</w:t>
            </w:r>
          </w:p>
          <w:p w14:paraId="6463AABB"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A4275D">
            <w:pPr>
              <w:jc w:val="both"/>
              <w:rPr>
                <w:color w:val="FFFFFF"/>
                <w:szCs w:val="24"/>
                <w:lang w:eastAsia="en-US"/>
              </w:rPr>
            </w:pPr>
            <w:r w:rsidRPr="00DE289E">
              <w:rPr>
                <w:color w:val="FFFFFF"/>
                <w:vertAlign w:val="superscript"/>
              </w:rPr>
              <w:footnoteReference w:id="3"/>
            </w:r>
          </w:p>
        </w:tc>
      </w:tr>
      <w:tr w:rsidR="00C76C37" w:rsidRPr="00DE289E" w14:paraId="01911093" w14:textId="77777777" w:rsidTr="00A4275D">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A4275D">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A4275D">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1C3A1289"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JN-00</w:t>
      </w:r>
      <w:r w:rsidR="00951B70">
        <w:t>13</w:t>
      </w:r>
      <w:r w:rsidRPr="00831545">
        <w:t>/202</w:t>
      </w:r>
      <w:r w:rsidR="00C52FF5">
        <w:t>6</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lastRenderedPageBreak/>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Odstavekseznama"/>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A4275D">
        <w:tc>
          <w:tcPr>
            <w:tcW w:w="3430" w:type="dxa"/>
            <w:hideMark/>
          </w:tcPr>
          <w:p w14:paraId="246BA367" w14:textId="77777777" w:rsidR="00C76C37" w:rsidRPr="00DE289E" w:rsidRDefault="00C76C37" w:rsidP="00A4275D">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A4275D">
            <w:pPr>
              <w:jc w:val="both"/>
              <w:rPr>
                <w:rFonts w:cs="Arial"/>
                <w:color w:val="000000"/>
                <w:szCs w:val="24"/>
                <w:lang w:eastAsia="en-US"/>
              </w:rPr>
            </w:pPr>
          </w:p>
        </w:tc>
        <w:tc>
          <w:tcPr>
            <w:tcW w:w="3573" w:type="dxa"/>
            <w:hideMark/>
          </w:tcPr>
          <w:p w14:paraId="51A05195" w14:textId="77777777" w:rsidR="00C76C37" w:rsidRPr="00DE289E" w:rsidRDefault="00C76C37" w:rsidP="00A4275D">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A4275D">
        <w:tc>
          <w:tcPr>
            <w:tcW w:w="3430" w:type="dxa"/>
            <w:tcBorders>
              <w:top w:val="nil"/>
              <w:left w:val="nil"/>
              <w:bottom w:val="single" w:sz="4" w:space="0" w:color="auto"/>
              <w:right w:val="nil"/>
            </w:tcBorders>
          </w:tcPr>
          <w:p w14:paraId="126DA118" w14:textId="77777777" w:rsidR="00C76C37" w:rsidRPr="00DE289E" w:rsidRDefault="00C76C37" w:rsidP="00A4275D">
            <w:pPr>
              <w:rPr>
                <w:rFonts w:cs="Arial"/>
                <w:color w:val="000000"/>
                <w:szCs w:val="24"/>
                <w:lang w:eastAsia="en-US"/>
              </w:rPr>
            </w:pPr>
          </w:p>
          <w:p w14:paraId="12C9DAE1" w14:textId="77777777" w:rsidR="00C76C37" w:rsidRPr="00DE289E" w:rsidRDefault="00C76C37" w:rsidP="00A4275D">
            <w:pPr>
              <w:jc w:val="both"/>
              <w:rPr>
                <w:rFonts w:cs="Arial"/>
                <w:color w:val="000000"/>
                <w:szCs w:val="24"/>
                <w:lang w:eastAsia="en-US"/>
              </w:rPr>
            </w:pPr>
          </w:p>
        </w:tc>
        <w:tc>
          <w:tcPr>
            <w:tcW w:w="2067" w:type="dxa"/>
          </w:tcPr>
          <w:p w14:paraId="64DEB650" w14:textId="77777777" w:rsidR="00C76C37" w:rsidRPr="00DE289E" w:rsidRDefault="00C76C37" w:rsidP="00A4275D">
            <w:pPr>
              <w:rPr>
                <w:color w:val="FFFFFF"/>
                <w:szCs w:val="24"/>
                <w:lang w:eastAsia="en-US"/>
              </w:rPr>
            </w:pPr>
          </w:p>
          <w:p w14:paraId="4F050D54" w14:textId="77777777" w:rsidR="00C76C37" w:rsidRPr="00DE289E" w:rsidRDefault="00C76C37" w:rsidP="00A4275D">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FDD296F" w14:textId="77777777" w:rsidR="00C76C37" w:rsidRPr="00DE289E" w:rsidRDefault="00C76C37" w:rsidP="00A4275D">
            <w:pPr>
              <w:rPr>
                <w:rFonts w:cs="Arial"/>
                <w:color w:val="000000"/>
                <w:szCs w:val="24"/>
                <w:lang w:eastAsia="en-US"/>
              </w:rPr>
            </w:pPr>
          </w:p>
          <w:p w14:paraId="328B399A" w14:textId="77777777" w:rsidR="00C76C37" w:rsidRPr="00DE289E" w:rsidRDefault="00C76C37" w:rsidP="00A4275D">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68C61919" w:rsidR="00C76C37" w:rsidRDefault="00C76C37" w:rsidP="00C76C37">
      <w:pPr>
        <w:rPr>
          <w:color w:val="FFFFFF"/>
          <w:lang w:eastAsia="en-US"/>
        </w:rPr>
      </w:pPr>
    </w:p>
    <w:p w14:paraId="12BDB771" w14:textId="133317FC" w:rsidR="00401517" w:rsidRDefault="00401517" w:rsidP="00C76C37">
      <w:pPr>
        <w:rPr>
          <w:color w:val="FFFFFF"/>
          <w:lang w:eastAsia="en-US"/>
        </w:rPr>
      </w:pPr>
    </w:p>
    <w:p w14:paraId="1895D7A7" w14:textId="77777777" w:rsidR="00401517" w:rsidRDefault="0040151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18641464" w:rsidR="00C76C37" w:rsidRPr="00DE289E" w:rsidRDefault="00C76C37" w:rsidP="001E718D">
      <w:pPr>
        <w:jc w:val="both"/>
        <w:rPr>
          <w:rFonts w:cs="Arial"/>
          <w:b/>
        </w:rPr>
      </w:pPr>
      <w:r w:rsidRPr="00DE289E">
        <w:rPr>
          <w:rFonts w:cs="Arial"/>
        </w:rPr>
        <w:t>V zvezi z javnim naročilom »</w:t>
      </w:r>
      <w:r w:rsidR="00951B70">
        <w:rPr>
          <w:rFonts w:cs="Arial"/>
          <w:b/>
        </w:rPr>
        <w:t>ODPADKI</w:t>
      </w:r>
      <w:r w:rsidRPr="00DE289E">
        <w:rPr>
          <w:rFonts w:cs="Arial"/>
        </w:rPr>
        <w:t>«</w:t>
      </w:r>
      <w:r w:rsidR="005C487D">
        <w:rPr>
          <w:rFonts w:cs="Arial"/>
        </w:rPr>
        <w:t>, št. JN-00</w:t>
      </w:r>
      <w:r w:rsidR="00951B70">
        <w:rPr>
          <w:rFonts w:cs="Arial"/>
        </w:rPr>
        <w:t>13</w:t>
      </w:r>
      <w:r w:rsidR="005C487D">
        <w:rPr>
          <w:rFonts w:cs="Arial"/>
        </w:rPr>
        <w:t>/202</w:t>
      </w:r>
      <w:r w:rsidR="00C52FF5">
        <w:rPr>
          <w:rFonts w:cs="Arial"/>
        </w:rPr>
        <w:t>6</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A4275D">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B8D9BA5" w14:textId="526EF41A" w:rsidR="00C76C37" w:rsidRDefault="00C76C37" w:rsidP="00C76C37">
      <w:pPr>
        <w:tabs>
          <w:tab w:val="center" w:pos="4536"/>
          <w:tab w:val="right" w:pos="9072"/>
        </w:tabs>
        <w:rPr>
          <w:rFonts w:cs="Arial"/>
          <w:b/>
        </w:rPr>
      </w:pPr>
    </w:p>
    <w:p w14:paraId="059776FF" w14:textId="77777777" w:rsidR="00951B70" w:rsidRPr="00DE289E" w:rsidRDefault="00951B70"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A4275D">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45BF5598" w:rsidR="00C76C37"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58439324" w14:textId="3370ADA3" w:rsidR="00951B70" w:rsidRDefault="00951B70" w:rsidP="00951B70">
      <w:pPr>
        <w:widowControl w:val="0"/>
        <w:tabs>
          <w:tab w:val="left" w:pos="90"/>
          <w:tab w:val="left" w:pos="567"/>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6232"/>
        <w:gridCol w:w="2761"/>
      </w:tblGrid>
      <w:tr w:rsidR="00951B70" w:rsidRPr="00856287" w14:paraId="57A3F78F" w14:textId="77777777" w:rsidTr="00510FD0">
        <w:tc>
          <w:tcPr>
            <w:tcW w:w="3465" w:type="pct"/>
            <w:tcBorders>
              <w:top w:val="single" w:sz="4" w:space="0" w:color="auto"/>
              <w:left w:val="single" w:sz="4" w:space="0" w:color="auto"/>
              <w:bottom w:val="single" w:sz="4" w:space="0" w:color="auto"/>
              <w:right w:val="single" w:sz="4" w:space="0" w:color="auto"/>
            </w:tcBorders>
            <w:vAlign w:val="center"/>
            <w:hideMark/>
          </w:tcPr>
          <w:p w14:paraId="236EEC20" w14:textId="26F6AF82" w:rsidR="00951B70" w:rsidRPr="00856287" w:rsidRDefault="00951B70" w:rsidP="00951B70">
            <w:pPr>
              <w:rPr>
                <w:rFonts w:cs="Arial"/>
                <w:b/>
                <w:sz w:val="22"/>
              </w:rPr>
            </w:pPr>
            <w:r w:rsidRPr="00856287">
              <w:rPr>
                <w:rFonts w:cs="Arial"/>
                <w:b/>
                <w:sz w:val="22"/>
              </w:rPr>
              <w:t>Predmet javnega naročila</w:t>
            </w:r>
            <w:r>
              <w:rPr>
                <w:rFonts w:cs="Arial"/>
                <w:b/>
                <w:sz w:val="22"/>
              </w:rPr>
              <w:t xml:space="preserve"> – </w:t>
            </w:r>
            <w:r w:rsidR="00510FD0">
              <w:rPr>
                <w:rFonts w:cs="Arial"/>
                <w:b/>
                <w:sz w:val="22"/>
              </w:rPr>
              <w:t>SKLOP</w:t>
            </w:r>
          </w:p>
        </w:tc>
        <w:tc>
          <w:tcPr>
            <w:tcW w:w="1535" w:type="pct"/>
            <w:tcBorders>
              <w:top w:val="single" w:sz="4" w:space="0" w:color="auto"/>
              <w:left w:val="single" w:sz="4" w:space="0" w:color="auto"/>
              <w:bottom w:val="single" w:sz="4" w:space="0" w:color="auto"/>
              <w:right w:val="single" w:sz="4" w:space="0" w:color="auto"/>
            </w:tcBorders>
            <w:vAlign w:val="center"/>
          </w:tcPr>
          <w:p w14:paraId="71655612" w14:textId="77777777" w:rsidR="00951B70" w:rsidRPr="00856287" w:rsidRDefault="00951B70" w:rsidP="00951B70">
            <w:pPr>
              <w:jc w:val="center"/>
              <w:rPr>
                <w:rFonts w:cs="Arial"/>
                <w:b/>
                <w:sz w:val="22"/>
              </w:rPr>
            </w:pPr>
            <w:r w:rsidRPr="00856287">
              <w:rPr>
                <w:rFonts w:cs="Arial"/>
                <w:b/>
                <w:sz w:val="22"/>
              </w:rPr>
              <w:t xml:space="preserve">SKUPNA VREDNOST PONUDBE </w:t>
            </w:r>
            <w:r>
              <w:rPr>
                <w:rFonts w:cs="Arial"/>
                <w:b/>
                <w:sz w:val="22"/>
              </w:rPr>
              <w:t xml:space="preserve">v EUR </w:t>
            </w:r>
            <w:r w:rsidRPr="00856287">
              <w:rPr>
                <w:rFonts w:cs="Arial"/>
                <w:b/>
                <w:sz w:val="22"/>
              </w:rPr>
              <w:t>z DDV*</w:t>
            </w:r>
          </w:p>
        </w:tc>
      </w:tr>
      <w:tr w:rsidR="00951B70" w:rsidRPr="00856287" w14:paraId="7DBCB58A"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85D0F14" w14:textId="77777777" w:rsidR="00951B70" w:rsidRPr="00C6277D" w:rsidRDefault="00951B70" w:rsidP="00951B70">
            <w:pPr>
              <w:rPr>
                <w:rFonts w:cs="Arial"/>
                <w:b/>
              </w:rPr>
            </w:pPr>
            <w:r w:rsidRPr="00C6277D">
              <w:rPr>
                <w:rFonts w:cs="Arial"/>
                <w:b/>
              </w:rPr>
              <w:t>SKLOP 1: Sukcesivna dobava embalaže za ostre predmete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35183BD9" w14:textId="77777777" w:rsidR="00951B70" w:rsidRPr="00856287" w:rsidRDefault="00951B70" w:rsidP="00951B70">
            <w:pPr>
              <w:jc w:val="right"/>
              <w:rPr>
                <w:rFonts w:cs="Arial"/>
                <w:b/>
                <w:sz w:val="22"/>
              </w:rPr>
            </w:pPr>
          </w:p>
        </w:tc>
      </w:tr>
      <w:tr w:rsidR="00951B70" w:rsidRPr="00856287" w14:paraId="3A52BE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B8D7ACC" w14:textId="77777777" w:rsidR="00951B70" w:rsidRPr="00C6277D" w:rsidRDefault="00951B70" w:rsidP="00951B70">
            <w:pPr>
              <w:rPr>
                <w:rFonts w:cs="Arial"/>
                <w:b/>
              </w:rPr>
            </w:pPr>
            <w:r w:rsidRPr="00C6277D">
              <w:rPr>
                <w:rFonts w:cs="Arial"/>
                <w:b/>
              </w:rPr>
              <w:t>SKLOP 2: Odvoz odpadne embalaže in najem zabojnikov za potrebe shranjevanja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0DACD421" w14:textId="77777777" w:rsidR="00951B70" w:rsidRPr="00856287" w:rsidRDefault="00951B70" w:rsidP="00951B70">
            <w:pPr>
              <w:jc w:val="right"/>
              <w:rPr>
                <w:rFonts w:cs="Arial"/>
                <w:b/>
                <w:sz w:val="22"/>
              </w:rPr>
            </w:pPr>
          </w:p>
        </w:tc>
      </w:tr>
      <w:tr w:rsidR="00951B70" w:rsidRPr="00856287" w14:paraId="74A12C4E"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1369874E" w14:textId="77777777" w:rsidR="00951B70" w:rsidRPr="00C6277D" w:rsidRDefault="00951B70" w:rsidP="00951B70">
            <w:pPr>
              <w:rPr>
                <w:rFonts w:cs="Arial"/>
                <w:b/>
              </w:rPr>
            </w:pPr>
            <w:r w:rsidRPr="00C6277D">
              <w:rPr>
                <w:rFonts w:cs="Arial"/>
                <w:b/>
              </w:rPr>
              <w:t>SKLOP 3: Odvoz odpadkov iz zdravstva (klas. št. 18 01 04)</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278855D" w14:textId="77777777" w:rsidR="00951B70" w:rsidRPr="00856287" w:rsidRDefault="00951B70" w:rsidP="00951B70">
            <w:pPr>
              <w:jc w:val="right"/>
              <w:rPr>
                <w:rFonts w:cs="Arial"/>
                <w:b/>
                <w:sz w:val="22"/>
              </w:rPr>
            </w:pPr>
          </w:p>
        </w:tc>
      </w:tr>
      <w:tr w:rsidR="00951B70" w:rsidRPr="00856287" w14:paraId="765F7051"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62D9F46" w14:textId="77777777" w:rsidR="00951B70" w:rsidRPr="00C6277D" w:rsidRDefault="00951B70" w:rsidP="00951B70">
            <w:pPr>
              <w:rPr>
                <w:rFonts w:cs="Arial"/>
                <w:b/>
              </w:rPr>
            </w:pPr>
            <w:r w:rsidRPr="00C6277D">
              <w:rPr>
                <w:rFonts w:cs="Arial"/>
                <w:b/>
              </w:rPr>
              <w:t>SKLOP 4: Prevzem in odvoz odpadkov št. 18 01 02  - delov teles in organov, tudi vrečk s krvjo in konzervirano krvjo</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F4432D7" w14:textId="77777777" w:rsidR="00951B70" w:rsidRPr="00856287" w:rsidRDefault="00951B70" w:rsidP="00951B70">
            <w:pPr>
              <w:jc w:val="right"/>
              <w:rPr>
                <w:rFonts w:cs="Arial"/>
                <w:b/>
                <w:sz w:val="22"/>
              </w:rPr>
            </w:pPr>
          </w:p>
        </w:tc>
      </w:tr>
      <w:tr w:rsidR="00951B70" w:rsidRPr="00856287" w14:paraId="2B4328B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664CA56" w14:textId="77777777" w:rsidR="00951B70" w:rsidRPr="00951B70" w:rsidRDefault="00951B70" w:rsidP="00951B70">
            <w:pPr>
              <w:rPr>
                <w:rFonts w:cs="Arial"/>
                <w:b/>
              </w:rPr>
            </w:pPr>
            <w:r w:rsidRPr="00951B70">
              <w:rPr>
                <w:rFonts w:cs="Arial"/>
                <w:b/>
              </w:rPr>
              <w:t>SKLOP 5: Prevzem in odvoz odpadnih kemikalij 18 01 06*, odpadnih zdravil 18 01 09</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23B32946" w14:textId="77777777" w:rsidR="00951B70" w:rsidRPr="00856287" w:rsidRDefault="00951B70" w:rsidP="00951B70">
            <w:pPr>
              <w:jc w:val="right"/>
              <w:rPr>
                <w:rFonts w:cs="Arial"/>
                <w:b/>
                <w:sz w:val="22"/>
              </w:rPr>
            </w:pPr>
          </w:p>
        </w:tc>
      </w:tr>
      <w:tr w:rsidR="00951B70" w:rsidRPr="00856287" w14:paraId="41A48C0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A7DB67E" w14:textId="648DA01B" w:rsidR="00951B70" w:rsidRPr="00951B70" w:rsidRDefault="00951B70" w:rsidP="00951B70">
            <w:pPr>
              <w:rPr>
                <w:rFonts w:cs="Arial"/>
                <w:b/>
              </w:rPr>
            </w:pPr>
            <w:r w:rsidRPr="00951B70">
              <w:rPr>
                <w:rFonts w:cs="Arial"/>
                <w:b/>
              </w:rPr>
              <w:t>SKLOP 6: Prevzem in odvoz odpadkov št. 18 01 03</w:t>
            </w:r>
            <w:r w:rsidR="00450097">
              <w:rPr>
                <w:rFonts w:cs="Arial"/>
                <w:b/>
              </w:rPr>
              <w:t>*</w:t>
            </w:r>
            <w:r w:rsidRPr="00951B70">
              <w:rPr>
                <w:rFonts w:cs="Arial"/>
                <w:b/>
              </w:rPr>
              <w:t xml:space="preserve"> in 18 01 01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3CEDA96" w14:textId="77777777" w:rsidR="00951B70" w:rsidRPr="00856287" w:rsidRDefault="00951B70" w:rsidP="00951B70">
            <w:pPr>
              <w:jc w:val="right"/>
              <w:rPr>
                <w:rFonts w:cs="Arial"/>
                <w:b/>
                <w:sz w:val="22"/>
              </w:rPr>
            </w:pPr>
          </w:p>
        </w:tc>
      </w:tr>
      <w:tr w:rsidR="00951B70" w:rsidRPr="00856287" w14:paraId="560D12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09CB2B8" w14:textId="7D7D53FD" w:rsidR="00951B70" w:rsidRPr="00951B70" w:rsidRDefault="00951B70" w:rsidP="00951B70">
            <w:pPr>
              <w:rPr>
                <w:rFonts w:cs="Arial"/>
                <w:b/>
              </w:rPr>
            </w:pPr>
            <w:r w:rsidRPr="00951B70">
              <w:rPr>
                <w:rFonts w:cs="Arial"/>
                <w:b/>
              </w:rPr>
              <w:t>SKLOP 7: Prevzem in odvoz odpadkov št. 18 01 08</w:t>
            </w:r>
            <w:r w:rsidR="00450097">
              <w:rPr>
                <w:rFonts w:cs="Arial"/>
                <w:b/>
              </w:rPr>
              <w:t>*</w:t>
            </w:r>
            <w:r w:rsidRPr="00951B70">
              <w:rPr>
                <w:rFonts w:cs="Arial"/>
                <w:b/>
              </w:rPr>
              <w:t xml:space="preserve">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681364D" w14:textId="77777777" w:rsidR="00951B70" w:rsidRPr="00856287" w:rsidRDefault="00951B70" w:rsidP="00951B70">
            <w:pPr>
              <w:jc w:val="right"/>
              <w:rPr>
                <w:rFonts w:cs="Arial"/>
                <w:b/>
                <w:sz w:val="22"/>
              </w:rPr>
            </w:pPr>
          </w:p>
        </w:tc>
      </w:tr>
      <w:tr w:rsidR="00951B70" w:rsidRPr="00856287" w14:paraId="525B4249"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E921D23" w14:textId="77777777" w:rsidR="00951B70" w:rsidRPr="00951B70" w:rsidRDefault="00951B70" w:rsidP="00951B70">
            <w:pPr>
              <w:rPr>
                <w:rFonts w:cs="Arial"/>
                <w:b/>
              </w:rPr>
            </w:pPr>
            <w:r w:rsidRPr="00951B70">
              <w:rPr>
                <w:rFonts w:cs="Arial"/>
                <w:b/>
              </w:rPr>
              <w:t>SKLOP 8: Prevzem in odvoz drugih odpadkov</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6749A96" w14:textId="77777777" w:rsidR="00951B70" w:rsidRPr="00856287" w:rsidRDefault="00951B70" w:rsidP="00951B70">
            <w:pPr>
              <w:jc w:val="right"/>
              <w:rPr>
                <w:rFonts w:cs="Arial"/>
                <w:b/>
                <w:sz w:val="22"/>
              </w:rPr>
            </w:pPr>
          </w:p>
        </w:tc>
      </w:tr>
    </w:tbl>
    <w:p w14:paraId="120AC38A" w14:textId="77777777" w:rsidR="00951B70" w:rsidRPr="003166F3" w:rsidRDefault="00951B70" w:rsidP="00951B70">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 za posamezen sklop</w:t>
      </w:r>
    </w:p>
    <w:p w14:paraId="614E483C" w14:textId="2F16AC6E" w:rsidR="00C76C37" w:rsidRDefault="00C76C37" w:rsidP="00C76C37">
      <w:pPr>
        <w:widowControl w:val="0"/>
        <w:tabs>
          <w:tab w:val="left" w:pos="90"/>
          <w:tab w:val="left" w:pos="964"/>
        </w:tabs>
        <w:autoSpaceDE w:val="0"/>
        <w:autoSpaceDN w:val="0"/>
        <w:adjustRightInd w:val="0"/>
        <w:jc w:val="both"/>
        <w:rPr>
          <w:rFonts w:cs="Arial"/>
          <w:color w:val="000000"/>
        </w:rPr>
      </w:pPr>
    </w:p>
    <w:p w14:paraId="13E1BF98" w14:textId="77777777" w:rsidR="002E6873" w:rsidRDefault="002E6873"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285E1E" w14:textId="6ED4EB27" w:rsidR="00DC7CE2" w:rsidRDefault="00C76C37"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794E2FE0" w14:textId="77777777" w:rsidR="00951B70" w:rsidRPr="00951B70" w:rsidRDefault="00951B70"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p>
    <w:p w14:paraId="767E4BC0" w14:textId="77777777" w:rsidR="00DC7CE2" w:rsidRDefault="00DC7CE2"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76208" w14:paraId="2CD27CCB" w14:textId="77777777" w:rsidTr="00DF0FC1">
        <w:tc>
          <w:tcPr>
            <w:tcW w:w="3430" w:type="dxa"/>
            <w:hideMark/>
          </w:tcPr>
          <w:p w14:paraId="09BC44F2"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DF0FC1">
        <w:tc>
          <w:tcPr>
            <w:tcW w:w="3430" w:type="dxa"/>
            <w:tcBorders>
              <w:top w:val="nil"/>
              <w:left w:val="nil"/>
              <w:bottom w:val="single" w:sz="4" w:space="0" w:color="auto"/>
              <w:right w:val="nil"/>
            </w:tcBorders>
          </w:tcPr>
          <w:p w14:paraId="220A3F28"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r>
    </w:tbl>
    <w:p w14:paraId="7F6F5498" w14:textId="386DE605" w:rsidR="003D1C23" w:rsidRDefault="003D1C23" w:rsidP="003D1C23">
      <w:pPr>
        <w:rPr>
          <w:lang w:eastAsia="en-US"/>
        </w:rPr>
      </w:pPr>
      <w:bookmarkStart w:id="7" w:name="_Hlk167094017"/>
      <w:bookmarkStart w:id="8" w:name="_Hlk193717382"/>
      <w:bookmarkStart w:id="9" w:name="_Hlk198193269"/>
    </w:p>
    <w:p w14:paraId="5EDAD997" w14:textId="77777777" w:rsidR="00BC25B9" w:rsidRPr="0040545F" w:rsidRDefault="00BC25B9" w:rsidP="003D1C23">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742CDCD8"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1D930AB" w14:textId="77777777" w:rsidR="00951B70" w:rsidRPr="00BC25B9" w:rsidRDefault="00951B70" w:rsidP="00951B70">
            <w:pPr>
              <w:jc w:val="both"/>
              <w:rPr>
                <w:b/>
              </w:rPr>
            </w:pPr>
            <w:r w:rsidRPr="00BC25B9">
              <w:rPr>
                <w:b/>
              </w:rPr>
              <w:lastRenderedPageBreak/>
              <w:t>Obrazec št. 3.1</w:t>
            </w:r>
          </w:p>
        </w:tc>
      </w:tr>
    </w:tbl>
    <w:p w14:paraId="78214AAB" w14:textId="77777777" w:rsidR="00951B70" w:rsidRPr="00951B70" w:rsidRDefault="00951B70" w:rsidP="00951B70">
      <w:pPr>
        <w:jc w:val="center"/>
        <w:rPr>
          <w:rFonts w:cs="Arial"/>
          <w:b/>
          <w:bCs/>
          <w:highlight w:val="yellow"/>
        </w:rPr>
      </w:pPr>
    </w:p>
    <w:p w14:paraId="303A7A3C" w14:textId="77777777" w:rsidR="00951B70" w:rsidRPr="00951B70" w:rsidRDefault="00951B70" w:rsidP="00951B70">
      <w:pPr>
        <w:jc w:val="center"/>
        <w:rPr>
          <w:rFonts w:cs="Arial"/>
          <w:b/>
          <w:bCs/>
          <w:highlight w:val="yellow"/>
        </w:rPr>
      </w:pPr>
    </w:p>
    <w:p w14:paraId="6096A699"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E8225AF" w14:textId="77777777" w:rsidR="00450097" w:rsidRPr="005657E0" w:rsidRDefault="00450097" w:rsidP="00450097">
      <w:pPr>
        <w:jc w:val="center"/>
        <w:rPr>
          <w:rFonts w:cs="Arial"/>
          <w:b/>
          <w:bCs/>
        </w:rPr>
      </w:pPr>
      <w:r w:rsidRPr="005657E0">
        <w:rPr>
          <w:rFonts w:cs="Arial"/>
          <w:b/>
          <w:bCs/>
        </w:rPr>
        <w:t>SKLOP 1: Sukcesivna dobava embalaže za ostre predmete</w:t>
      </w:r>
    </w:p>
    <w:p w14:paraId="31EC65D8" w14:textId="77777777" w:rsidR="00450097" w:rsidRPr="005657E0" w:rsidRDefault="00450097" w:rsidP="00450097">
      <w:pPr>
        <w:rPr>
          <w:rFonts w:cs="Arial"/>
          <w:highlight w:val="yellow"/>
        </w:rPr>
      </w:pPr>
    </w:p>
    <w:p w14:paraId="550BDCF2" w14:textId="77777777" w:rsidR="00450097" w:rsidRPr="005657E0" w:rsidRDefault="00450097" w:rsidP="00450097"/>
    <w:p w14:paraId="432802B6" w14:textId="77777777" w:rsidR="00450097" w:rsidRPr="005657E0" w:rsidRDefault="00450097" w:rsidP="00450097">
      <w:pPr>
        <w:pStyle w:val="Brezrazmikov"/>
      </w:pPr>
      <w:r w:rsidRPr="005657E0">
        <w:rPr>
          <w:b/>
          <w:u w:val="single"/>
        </w:rPr>
        <w:t>Namembnost:</w:t>
      </w:r>
      <w:r w:rsidRPr="005657E0">
        <w:t xml:space="preserve"> </w:t>
      </w:r>
    </w:p>
    <w:p w14:paraId="70FCCEF0" w14:textId="77777777" w:rsidR="00450097" w:rsidRPr="005657E0" w:rsidRDefault="00450097" w:rsidP="00450097">
      <w:pPr>
        <w:pStyle w:val="Brezrazmikov"/>
      </w:pPr>
    </w:p>
    <w:p w14:paraId="2D9BD0B0" w14:textId="77777777" w:rsidR="00450097" w:rsidRPr="005657E0" w:rsidRDefault="00450097" w:rsidP="00450097">
      <w:pPr>
        <w:pStyle w:val="Brezrazmikov"/>
      </w:pPr>
      <w:r w:rsidRPr="005657E0">
        <w:t xml:space="preserve">Za odpadke iz zdravstva – ostre infektivne oz. </w:t>
      </w:r>
      <w:proofErr w:type="spellStart"/>
      <w:r w:rsidRPr="005657E0">
        <w:t>neinfektivne</w:t>
      </w:r>
      <w:proofErr w:type="spellEnd"/>
      <w:r w:rsidRPr="005657E0">
        <w:t xml:space="preserve"> predmete ter odpadnih zdravil.</w:t>
      </w:r>
    </w:p>
    <w:p w14:paraId="4DA1C162" w14:textId="77777777" w:rsidR="00450097" w:rsidRPr="005657E0" w:rsidRDefault="00450097" w:rsidP="00450097">
      <w:pPr>
        <w:pStyle w:val="Brezrazmikov"/>
        <w:rPr>
          <w:b/>
          <w:u w:val="single"/>
        </w:rPr>
      </w:pPr>
    </w:p>
    <w:p w14:paraId="5184B773" w14:textId="77777777" w:rsidR="00450097" w:rsidRPr="005657E0" w:rsidRDefault="00450097" w:rsidP="00450097">
      <w:pPr>
        <w:pStyle w:val="Brezrazmikov"/>
      </w:pPr>
      <w:r w:rsidRPr="005657E0">
        <w:rPr>
          <w:b/>
          <w:u w:val="single"/>
        </w:rPr>
        <w:t>Velikost zabojnikov:</w:t>
      </w:r>
      <w:r w:rsidRPr="005657E0">
        <w:t xml:space="preserve"> </w:t>
      </w:r>
    </w:p>
    <w:p w14:paraId="6B7E915D" w14:textId="77777777" w:rsidR="00450097" w:rsidRPr="005657E0" w:rsidRDefault="00450097" w:rsidP="00450097">
      <w:pPr>
        <w:pStyle w:val="Brezrazmikov"/>
      </w:pPr>
    </w:p>
    <w:p w14:paraId="719B8DC6" w14:textId="77777777" w:rsidR="00450097" w:rsidRPr="005657E0" w:rsidRDefault="00450097" w:rsidP="00450097">
      <w:pPr>
        <w:pStyle w:val="Brezrazmikov"/>
      </w:pPr>
      <w:r w:rsidRPr="005657E0">
        <w:t>Zabojniki v velikosti od 10 do 12 litrov, 1,5 litra ter od 0,5 do 0,6 litra morajo biti  okrogle oblike. Višina telesa ne  sme presegati 200%  premera.</w:t>
      </w:r>
    </w:p>
    <w:p w14:paraId="779AE1D5" w14:textId="77777777" w:rsidR="00450097" w:rsidRPr="005657E0" w:rsidRDefault="00450097" w:rsidP="00450097">
      <w:pPr>
        <w:pStyle w:val="Brezrazmikov"/>
      </w:pPr>
    </w:p>
    <w:p w14:paraId="0BD6A0CB" w14:textId="77777777" w:rsidR="00450097" w:rsidRPr="005657E0" w:rsidRDefault="00450097" w:rsidP="00450097">
      <w:pPr>
        <w:pStyle w:val="Brezrazmikov"/>
      </w:pPr>
      <w:r w:rsidRPr="005657E0">
        <w:t>Zabojniki v velikosti od 5 do 6 litrov in 3 litre morajo biti pravokotne oblike. Višina telesa ne sme presegati 200%  širine oziroma globine zabojnika.</w:t>
      </w:r>
    </w:p>
    <w:p w14:paraId="43E33B53" w14:textId="77777777" w:rsidR="00450097" w:rsidRPr="005657E0" w:rsidRDefault="00450097" w:rsidP="00450097">
      <w:pPr>
        <w:pStyle w:val="Brezrazmikov"/>
      </w:pPr>
    </w:p>
    <w:p w14:paraId="7F67C61A" w14:textId="40963D09" w:rsidR="00450097" w:rsidRPr="005657E0" w:rsidRDefault="00450097" w:rsidP="00450097">
      <w:pPr>
        <w:pStyle w:val="Brezrazmikov"/>
      </w:pPr>
      <w:r w:rsidRPr="005657E0">
        <w:t>Zabojniki v velikosti  30</w:t>
      </w:r>
      <w:r w:rsidR="00B10E9A">
        <w:t xml:space="preserve"> </w:t>
      </w:r>
      <w:r w:rsidRPr="005657E0">
        <w:t>l za odpadna zdravila, ki omogoča hermetično zapiranje.</w:t>
      </w:r>
    </w:p>
    <w:p w14:paraId="4B27C350" w14:textId="77777777" w:rsidR="00450097" w:rsidRPr="005657E0" w:rsidRDefault="00450097" w:rsidP="00450097">
      <w:pPr>
        <w:pStyle w:val="Brezrazmikov"/>
      </w:pPr>
    </w:p>
    <w:p w14:paraId="4F7CB53E" w14:textId="77777777" w:rsidR="00450097" w:rsidRPr="005657E0" w:rsidRDefault="00450097" w:rsidP="00450097">
      <w:pPr>
        <w:pStyle w:val="Brezrazmikov"/>
      </w:pPr>
      <w:r w:rsidRPr="005657E0">
        <w:rPr>
          <w:b/>
          <w:u w:val="single"/>
        </w:rPr>
        <w:t>Material:</w:t>
      </w:r>
      <w:r w:rsidRPr="005657E0">
        <w:t xml:space="preserve"> </w:t>
      </w:r>
    </w:p>
    <w:p w14:paraId="7E41FBEA" w14:textId="77777777" w:rsidR="00450097" w:rsidRPr="005657E0" w:rsidRDefault="00450097" w:rsidP="00450097">
      <w:pPr>
        <w:pStyle w:val="Brezrazmikov"/>
      </w:pPr>
    </w:p>
    <w:p w14:paraId="446A2B88" w14:textId="77777777" w:rsidR="00450097" w:rsidRPr="005657E0" w:rsidRDefault="00450097" w:rsidP="00450097">
      <w:pPr>
        <w:pStyle w:val="Brezrazmikov"/>
      </w:pPr>
      <w:r w:rsidRPr="005657E0">
        <w:t>Polietilen oz. materiala, ki pri se sežigu dodatno ne obremenjuje okolja.</w:t>
      </w:r>
    </w:p>
    <w:p w14:paraId="3814CD0F" w14:textId="77777777" w:rsidR="00450097" w:rsidRPr="005657E0" w:rsidRDefault="00450097" w:rsidP="00450097">
      <w:pPr>
        <w:pStyle w:val="Brezrazmikov"/>
      </w:pPr>
    </w:p>
    <w:p w14:paraId="110B8B53" w14:textId="77777777" w:rsidR="00450097" w:rsidRPr="005657E0" w:rsidRDefault="00450097" w:rsidP="00450097">
      <w:pPr>
        <w:pStyle w:val="Brezrazmikov"/>
      </w:pPr>
      <w:r w:rsidRPr="005657E0">
        <w:rPr>
          <w:b/>
          <w:u w:val="single"/>
        </w:rPr>
        <w:t>Oblika pokrova:</w:t>
      </w:r>
      <w:r w:rsidRPr="005657E0">
        <w:t xml:space="preserve"> </w:t>
      </w:r>
    </w:p>
    <w:p w14:paraId="02EC9E96" w14:textId="77777777" w:rsidR="00450097" w:rsidRPr="005657E0" w:rsidRDefault="00450097" w:rsidP="00450097">
      <w:pPr>
        <w:pStyle w:val="Brezrazmikov"/>
      </w:pPr>
    </w:p>
    <w:p w14:paraId="4A8C9325" w14:textId="77777777" w:rsidR="00450097" w:rsidRPr="005657E0" w:rsidRDefault="00450097" w:rsidP="00450097">
      <w:pPr>
        <w:pStyle w:val="Brezrazmikov"/>
      </w:pPr>
      <w:r w:rsidRPr="005657E0">
        <w:t>Za ostre predmete dvojni pokrov z nastavkom za odstranjevanje igel. Za odpadna zdravila enojni pokrov.</w:t>
      </w:r>
    </w:p>
    <w:p w14:paraId="0DF5C432" w14:textId="77777777" w:rsidR="00450097" w:rsidRPr="005657E0" w:rsidRDefault="00450097" w:rsidP="00450097">
      <w:pPr>
        <w:pStyle w:val="Brezrazmikov"/>
      </w:pPr>
    </w:p>
    <w:p w14:paraId="28745CCD" w14:textId="77777777" w:rsidR="00450097" w:rsidRPr="005657E0" w:rsidRDefault="00450097" w:rsidP="00450097">
      <w:pPr>
        <w:pStyle w:val="Brezrazmikov"/>
      </w:pPr>
      <w:r w:rsidRPr="005657E0">
        <w:rPr>
          <w:b/>
          <w:u w:val="single"/>
        </w:rPr>
        <w:t>Barva teles, pokrovov in potiska kot je razvidno v tabeli</w:t>
      </w:r>
    </w:p>
    <w:p w14:paraId="1318E583" w14:textId="77777777" w:rsidR="00450097" w:rsidRPr="005657E0" w:rsidRDefault="00450097" w:rsidP="00450097">
      <w:pPr>
        <w:pStyle w:val="Brezrazmikov"/>
      </w:pPr>
    </w:p>
    <w:p w14:paraId="3D299F8B" w14:textId="77777777" w:rsidR="00450097" w:rsidRPr="005657E0" w:rsidRDefault="00450097" w:rsidP="00450097">
      <w:pPr>
        <w:pStyle w:val="Brezrazmikov"/>
        <w:rPr>
          <w:b/>
          <w:u w:val="single"/>
        </w:rPr>
      </w:pPr>
      <w:r w:rsidRPr="005657E0">
        <w:rPr>
          <w:b/>
          <w:u w:val="single"/>
        </w:rPr>
        <w:t xml:space="preserve">Skladnost: </w:t>
      </w:r>
    </w:p>
    <w:p w14:paraId="00DA5FE2" w14:textId="77777777" w:rsidR="00450097" w:rsidRPr="005657E0" w:rsidRDefault="00450097" w:rsidP="00450097">
      <w:pPr>
        <w:pStyle w:val="Brezrazmikov"/>
      </w:pPr>
    </w:p>
    <w:p w14:paraId="549D000C" w14:textId="77777777" w:rsidR="00450097" w:rsidRPr="005657E0" w:rsidRDefault="00450097" w:rsidP="00450097">
      <w:pPr>
        <w:pStyle w:val="Brezrazmikov"/>
        <w:jc w:val="both"/>
      </w:pPr>
      <w:r w:rsidRPr="005657E0">
        <w:t xml:space="preserve">Zadostiti morajo zahtevam v skladu z </w:t>
      </w:r>
      <w:bookmarkStart w:id="10" w:name="_Hlk162008365"/>
      <w:r w:rsidRPr="005657E0">
        <w:t>Uredbo  o ravnanju z odpadki, ki nastajajo pri opravljanju zdravstvene in veterinarske dejavnosti ter z njima povezanih raziskavah (Uradni list RS, št. 89/08 in 44/22) in ZVO-2:</w:t>
      </w:r>
    </w:p>
    <w:bookmarkEnd w:id="10"/>
    <w:p w14:paraId="2617A6E0" w14:textId="77777777" w:rsidR="00450097" w:rsidRPr="005657E0" w:rsidRDefault="00450097" w:rsidP="00450097">
      <w:pPr>
        <w:pStyle w:val="Brezrazmikov"/>
        <w:rPr>
          <w:b/>
          <w:u w:val="single"/>
        </w:rPr>
      </w:pPr>
    </w:p>
    <w:p w14:paraId="7469AE7F" w14:textId="77777777" w:rsidR="00450097" w:rsidRPr="005657E0" w:rsidRDefault="00450097" w:rsidP="00450097">
      <w:pPr>
        <w:pStyle w:val="Brezrazmikov"/>
        <w:numPr>
          <w:ilvl w:val="0"/>
          <w:numId w:val="29"/>
        </w:numPr>
      </w:pPr>
      <w:r w:rsidRPr="005657E0">
        <w:t>imeti morajo certifikat v skladu z evropskim sporazumom o mednarodnem cestnem in železniškem prevozu nevarnega blaga (</w:t>
      </w:r>
      <w:proofErr w:type="spellStart"/>
      <w:r w:rsidRPr="005657E0">
        <w:t>adr</w:t>
      </w:r>
      <w:proofErr w:type="spellEnd"/>
      <w:r w:rsidRPr="005657E0">
        <w:t xml:space="preserve"> in rid) – </w:t>
      </w:r>
      <w:proofErr w:type="spellStart"/>
      <w:r w:rsidRPr="005657E0">
        <w:t>un</w:t>
      </w:r>
      <w:proofErr w:type="spellEnd"/>
      <w:r w:rsidRPr="005657E0">
        <w:t xml:space="preserve"> 3291.</w:t>
      </w:r>
    </w:p>
    <w:p w14:paraId="15583726" w14:textId="77777777" w:rsidR="00450097" w:rsidRPr="005657E0" w:rsidRDefault="00450097" w:rsidP="00450097">
      <w:pPr>
        <w:pStyle w:val="Brezrazmikov"/>
      </w:pPr>
    </w:p>
    <w:p w14:paraId="74486DC4" w14:textId="77777777" w:rsidR="00450097" w:rsidRPr="005657E0" w:rsidRDefault="00450097" w:rsidP="00450097">
      <w:pPr>
        <w:pStyle w:val="Brezrazmikov"/>
        <w:numPr>
          <w:ilvl w:val="0"/>
          <w:numId w:val="29"/>
        </w:numPr>
      </w:pPr>
      <w:r w:rsidRPr="005657E0">
        <w:t>za ostre predmete morajo imeti ustrezen certifikat, ki dokazuje, da so zabojniki primerni za shranjevanje ostrih predmetov iz zdravstva.</w:t>
      </w:r>
    </w:p>
    <w:p w14:paraId="19A7E48D" w14:textId="77777777" w:rsidR="00450097" w:rsidRPr="005657E0" w:rsidRDefault="00450097" w:rsidP="00450097">
      <w:pPr>
        <w:pStyle w:val="Brezrazmikov"/>
      </w:pPr>
    </w:p>
    <w:p w14:paraId="58F7C1E0" w14:textId="77777777" w:rsidR="00450097" w:rsidRPr="005657E0" w:rsidRDefault="00450097" w:rsidP="00450097">
      <w:pPr>
        <w:pStyle w:val="Brezrazmikov"/>
        <w:rPr>
          <w:b/>
        </w:rPr>
      </w:pPr>
      <w:r w:rsidRPr="005657E0">
        <w:rPr>
          <w:b/>
          <w:u w:val="single"/>
        </w:rPr>
        <w:t>Označba oz. potisk</w:t>
      </w:r>
      <w:r w:rsidRPr="005657E0">
        <w:rPr>
          <w:b/>
        </w:rPr>
        <w:t xml:space="preserve">: </w:t>
      </w:r>
    </w:p>
    <w:p w14:paraId="33D5813F" w14:textId="77777777" w:rsidR="00450097" w:rsidRPr="005657E0" w:rsidRDefault="00450097" w:rsidP="00450097">
      <w:pPr>
        <w:pStyle w:val="Brezrazmikov"/>
        <w:rPr>
          <w:b/>
        </w:rPr>
      </w:pPr>
    </w:p>
    <w:p w14:paraId="20CC23AF" w14:textId="77777777" w:rsidR="00450097" w:rsidRPr="005657E0" w:rsidRDefault="00450097" w:rsidP="00450097">
      <w:pPr>
        <w:pStyle w:val="Brezrazmikov"/>
        <w:rPr>
          <w:u w:val="single"/>
        </w:rPr>
      </w:pPr>
      <w:r w:rsidRPr="005657E0">
        <w:t xml:space="preserve">Na zabojnikih pod zaporedno številko 1,2,3,5,6 mora biti potisk v črni barvi, s simbolom za infektivni odpadek, klasifikacijsko številko (18 01 03*) ter naziv odpadka. Hkrati mora biti na potisku omogočeno, da se lahko dopišejo podatki o  oddelku, datumu nastanka (od - do)  ter količina. S pripisom: </w:t>
      </w:r>
      <w:r w:rsidRPr="005657E0">
        <w:rPr>
          <w:u w:val="single"/>
        </w:rPr>
        <w:t>V kolikor se zabojnik ob izteku 7 dni ne napolni, se ga mora kljub temu zapreti in zamenjati!</w:t>
      </w:r>
    </w:p>
    <w:p w14:paraId="5281A33A" w14:textId="77777777" w:rsidR="00450097" w:rsidRPr="005657E0" w:rsidRDefault="00450097" w:rsidP="00450097">
      <w:pPr>
        <w:pStyle w:val="Brezrazmikov"/>
      </w:pPr>
    </w:p>
    <w:p w14:paraId="525FB9D1" w14:textId="77777777" w:rsidR="00450097" w:rsidRPr="005657E0" w:rsidRDefault="00450097" w:rsidP="00450097">
      <w:pPr>
        <w:pStyle w:val="Brezrazmikov"/>
        <w:rPr>
          <w:u w:val="single"/>
        </w:rPr>
      </w:pPr>
      <w:r w:rsidRPr="005657E0">
        <w:t xml:space="preserve">Na zabojnikih pod zaporedno številko 4 mora biti potisk v oranžni barvi s klasifikacijsko številko 18 01 01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3D686749" w14:textId="77777777" w:rsidR="00450097" w:rsidRPr="005657E0" w:rsidRDefault="00450097" w:rsidP="00450097">
      <w:pPr>
        <w:pStyle w:val="Brezrazmikov"/>
      </w:pPr>
    </w:p>
    <w:p w14:paraId="694F259F" w14:textId="77777777" w:rsidR="00450097" w:rsidRPr="005657E0" w:rsidRDefault="00450097" w:rsidP="00450097">
      <w:pPr>
        <w:pStyle w:val="Brezrazmikov"/>
        <w:rPr>
          <w:u w:val="single"/>
        </w:rPr>
      </w:pPr>
      <w:r w:rsidRPr="005657E0">
        <w:t xml:space="preserve">Na zabojnikih pod zaporedno številko 7 mora biti potisk v črni barvi z belo podlago s klasifikacijsko številko 18 01 09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1C633741" w14:textId="77777777" w:rsidR="00450097" w:rsidRPr="005657E0" w:rsidRDefault="00450097" w:rsidP="00450097">
      <w:pPr>
        <w:pStyle w:val="Brezrazmikov"/>
      </w:pPr>
    </w:p>
    <w:p w14:paraId="254B8112" w14:textId="77777777" w:rsidR="00450097" w:rsidRPr="005657E0" w:rsidRDefault="00450097" w:rsidP="00450097">
      <w:pPr>
        <w:pStyle w:val="Brezrazmikov"/>
      </w:pPr>
      <w:r w:rsidRPr="00DC1377">
        <w:lastRenderedPageBreak/>
        <w:t>* vzorci potiska so v prilogi!</w:t>
      </w:r>
    </w:p>
    <w:p w14:paraId="5CA35BD1" w14:textId="77777777" w:rsidR="00450097" w:rsidRPr="005657E0" w:rsidRDefault="00450097" w:rsidP="00450097">
      <w:pPr>
        <w:rPr>
          <w:b/>
          <w:u w:val="single"/>
        </w:rPr>
      </w:pPr>
    </w:p>
    <w:p w14:paraId="02063752" w14:textId="77777777" w:rsidR="00450097" w:rsidRPr="005657E0" w:rsidRDefault="00450097" w:rsidP="00450097">
      <w:pPr>
        <w:rPr>
          <w:b/>
          <w:u w:val="single"/>
        </w:rPr>
      </w:pPr>
      <w:r w:rsidRPr="005657E0">
        <w:rPr>
          <w:b/>
          <w:u w:val="single"/>
        </w:rPr>
        <w:t>Dobava:</w:t>
      </w:r>
    </w:p>
    <w:p w14:paraId="438508D3" w14:textId="77777777" w:rsidR="00450097" w:rsidRPr="005657E0" w:rsidRDefault="00450097" w:rsidP="00450097">
      <w:pPr>
        <w:rPr>
          <w:b/>
        </w:rPr>
      </w:pPr>
    </w:p>
    <w:p w14:paraId="61B05DCB" w14:textId="77777777" w:rsidR="00450097" w:rsidRPr="005657E0" w:rsidRDefault="00450097" w:rsidP="00450097">
      <w:r w:rsidRPr="005657E0">
        <w:t>Najkasneje 3 dni po naročilu in sicer sukcesivno.</w:t>
      </w:r>
    </w:p>
    <w:p w14:paraId="460B2F1B" w14:textId="77777777" w:rsidR="00450097" w:rsidRPr="005657E0" w:rsidRDefault="00450097" w:rsidP="00450097"/>
    <w:tbl>
      <w:tblPr>
        <w:tblW w:w="79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467"/>
        <w:gridCol w:w="1064"/>
        <w:gridCol w:w="1189"/>
        <w:gridCol w:w="1453"/>
        <w:gridCol w:w="1206"/>
        <w:gridCol w:w="961"/>
      </w:tblGrid>
      <w:tr w:rsidR="00450097" w:rsidRPr="005657E0" w14:paraId="3A61019E" w14:textId="77777777" w:rsidTr="003A069F">
        <w:trPr>
          <w:trHeight w:val="264"/>
        </w:trPr>
        <w:tc>
          <w:tcPr>
            <w:tcW w:w="632" w:type="dxa"/>
          </w:tcPr>
          <w:p w14:paraId="361AEA0A" w14:textId="77777777" w:rsidR="00450097" w:rsidRPr="005657E0" w:rsidRDefault="00450097" w:rsidP="003A069F">
            <w:pPr>
              <w:rPr>
                <w:b/>
              </w:rPr>
            </w:pPr>
            <w:proofErr w:type="spellStart"/>
            <w:r w:rsidRPr="005657E0">
              <w:rPr>
                <w:b/>
              </w:rPr>
              <w:t>Zap</w:t>
            </w:r>
            <w:proofErr w:type="spellEnd"/>
            <w:r w:rsidRPr="005657E0">
              <w:rPr>
                <w:b/>
              </w:rPr>
              <w:t>. Št.</w:t>
            </w:r>
          </w:p>
        </w:tc>
        <w:tc>
          <w:tcPr>
            <w:tcW w:w="1467" w:type="dxa"/>
            <w:shd w:val="clear" w:color="auto" w:fill="auto"/>
            <w:noWrap/>
            <w:vAlign w:val="bottom"/>
          </w:tcPr>
          <w:p w14:paraId="41914332" w14:textId="77777777" w:rsidR="00450097" w:rsidRPr="005657E0" w:rsidRDefault="00450097" w:rsidP="003A069F">
            <w:pPr>
              <w:rPr>
                <w:b/>
              </w:rPr>
            </w:pPr>
            <w:r w:rsidRPr="005657E0">
              <w:rPr>
                <w:b/>
              </w:rPr>
              <w:t>Volumen v litrih</w:t>
            </w:r>
          </w:p>
        </w:tc>
        <w:tc>
          <w:tcPr>
            <w:tcW w:w="1064" w:type="dxa"/>
            <w:shd w:val="clear" w:color="auto" w:fill="auto"/>
            <w:noWrap/>
            <w:vAlign w:val="bottom"/>
          </w:tcPr>
          <w:p w14:paraId="7CCBAC87" w14:textId="77777777" w:rsidR="00450097" w:rsidRPr="005657E0" w:rsidRDefault="00450097" w:rsidP="003A069F">
            <w:pPr>
              <w:rPr>
                <w:b/>
              </w:rPr>
            </w:pPr>
            <w:r w:rsidRPr="005657E0">
              <w:rPr>
                <w:b/>
              </w:rPr>
              <w:t>Barva telesa</w:t>
            </w:r>
          </w:p>
        </w:tc>
        <w:tc>
          <w:tcPr>
            <w:tcW w:w="1189" w:type="dxa"/>
            <w:shd w:val="clear" w:color="auto" w:fill="auto"/>
            <w:noWrap/>
            <w:vAlign w:val="bottom"/>
          </w:tcPr>
          <w:p w14:paraId="2CA6AF4E" w14:textId="77777777" w:rsidR="00450097" w:rsidRPr="005657E0" w:rsidRDefault="00450097" w:rsidP="003A069F">
            <w:pPr>
              <w:rPr>
                <w:b/>
              </w:rPr>
            </w:pPr>
            <w:r w:rsidRPr="005657E0">
              <w:rPr>
                <w:b/>
              </w:rPr>
              <w:t>Barva pokrova</w:t>
            </w:r>
          </w:p>
        </w:tc>
        <w:tc>
          <w:tcPr>
            <w:tcW w:w="1453" w:type="dxa"/>
          </w:tcPr>
          <w:p w14:paraId="11A00B58" w14:textId="77777777" w:rsidR="00450097" w:rsidRPr="005657E0" w:rsidRDefault="00450097" w:rsidP="003A069F">
            <w:pPr>
              <w:rPr>
                <w:b/>
              </w:rPr>
            </w:pPr>
          </w:p>
          <w:p w14:paraId="43DFF7CD" w14:textId="77777777" w:rsidR="00450097" w:rsidRPr="005657E0" w:rsidRDefault="00450097" w:rsidP="003A069F">
            <w:pPr>
              <w:rPr>
                <w:b/>
              </w:rPr>
            </w:pPr>
            <w:r w:rsidRPr="005657E0">
              <w:rPr>
                <w:b/>
              </w:rPr>
              <w:t>Barva potiska</w:t>
            </w:r>
          </w:p>
        </w:tc>
        <w:tc>
          <w:tcPr>
            <w:tcW w:w="1206" w:type="dxa"/>
            <w:shd w:val="clear" w:color="auto" w:fill="auto"/>
            <w:noWrap/>
            <w:vAlign w:val="bottom"/>
          </w:tcPr>
          <w:p w14:paraId="02323C3B" w14:textId="77777777" w:rsidR="00450097" w:rsidRPr="005657E0" w:rsidRDefault="00450097" w:rsidP="003A069F">
            <w:pPr>
              <w:rPr>
                <w:b/>
              </w:rPr>
            </w:pPr>
            <w:r w:rsidRPr="005657E0">
              <w:rPr>
                <w:b/>
              </w:rPr>
              <w:t>Oblika</w:t>
            </w:r>
          </w:p>
        </w:tc>
        <w:tc>
          <w:tcPr>
            <w:tcW w:w="961" w:type="dxa"/>
            <w:shd w:val="clear" w:color="auto" w:fill="auto"/>
            <w:noWrap/>
            <w:vAlign w:val="bottom"/>
          </w:tcPr>
          <w:p w14:paraId="5C3D6538" w14:textId="77777777" w:rsidR="00450097" w:rsidRPr="005657E0" w:rsidRDefault="00450097" w:rsidP="003A069F">
            <w:pPr>
              <w:jc w:val="center"/>
              <w:rPr>
                <w:b/>
              </w:rPr>
            </w:pPr>
            <w:r w:rsidRPr="005657E0">
              <w:rPr>
                <w:b/>
              </w:rPr>
              <w:t>Okvirna letna količina</w:t>
            </w:r>
          </w:p>
        </w:tc>
      </w:tr>
      <w:tr w:rsidR="00450097" w:rsidRPr="005657E0" w14:paraId="37AB82F0" w14:textId="77777777" w:rsidTr="003A069F">
        <w:trPr>
          <w:trHeight w:val="264"/>
        </w:trPr>
        <w:tc>
          <w:tcPr>
            <w:tcW w:w="632" w:type="dxa"/>
          </w:tcPr>
          <w:p w14:paraId="3687E6F0" w14:textId="77777777" w:rsidR="00450097" w:rsidRPr="005657E0" w:rsidRDefault="00450097" w:rsidP="003A069F">
            <w:r w:rsidRPr="005657E0">
              <w:t>1</w:t>
            </w:r>
          </w:p>
        </w:tc>
        <w:tc>
          <w:tcPr>
            <w:tcW w:w="1467" w:type="dxa"/>
            <w:shd w:val="clear" w:color="auto" w:fill="auto"/>
            <w:noWrap/>
            <w:vAlign w:val="bottom"/>
          </w:tcPr>
          <w:p w14:paraId="16B3452E" w14:textId="77777777" w:rsidR="00450097" w:rsidRPr="005657E0" w:rsidRDefault="00450097" w:rsidP="003A069F">
            <w:r w:rsidRPr="005657E0">
              <w:t>10 do 12</w:t>
            </w:r>
          </w:p>
        </w:tc>
        <w:tc>
          <w:tcPr>
            <w:tcW w:w="1064" w:type="dxa"/>
            <w:shd w:val="clear" w:color="auto" w:fill="auto"/>
            <w:noWrap/>
            <w:vAlign w:val="bottom"/>
          </w:tcPr>
          <w:p w14:paraId="7671ADD4" w14:textId="77777777" w:rsidR="00450097" w:rsidRPr="005657E0" w:rsidRDefault="00450097" w:rsidP="003A069F">
            <w:r w:rsidRPr="005657E0">
              <w:t>rumena</w:t>
            </w:r>
          </w:p>
        </w:tc>
        <w:tc>
          <w:tcPr>
            <w:tcW w:w="1189" w:type="dxa"/>
            <w:shd w:val="clear" w:color="auto" w:fill="auto"/>
            <w:noWrap/>
            <w:vAlign w:val="bottom"/>
          </w:tcPr>
          <w:p w14:paraId="0226A018" w14:textId="77777777" w:rsidR="00450097" w:rsidRPr="005657E0" w:rsidRDefault="00450097" w:rsidP="003A069F">
            <w:r w:rsidRPr="005657E0">
              <w:t>rdeča</w:t>
            </w:r>
          </w:p>
        </w:tc>
        <w:tc>
          <w:tcPr>
            <w:tcW w:w="1453" w:type="dxa"/>
          </w:tcPr>
          <w:p w14:paraId="1ED878C9" w14:textId="77777777" w:rsidR="00450097" w:rsidRPr="005657E0" w:rsidRDefault="00450097" w:rsidP="003A069F">
            <w:r w:rsidRPr="005657E0">
              <w:t>Črna</w:t>
            </w:r>
          </w:p>
        </w:tc>
        <w:tc>
          <w:tcPr>
            <w:tcW w:w="1206" w:type="dxa"/>
            <w:shd w:val="clear" w:color="auto" w:fill="auto"/>
            <w:noWrap/>
            <w:vAlign w:val="bottom"/>
          </w:tcPr>
          <w:p w14:paraId="719E761C" w14:textId="77777777" w:rsidR="00450097" w:rsidRPr="005657E0" w:rsidRDefault="00450097" w:rsidP="003A069F">
            <w:r w:rsidRPr="005657E0">
              <w:t>okrogla</w:t>
            </w:r>
          </w:p>
        </w:tc>
        <w:tc>
          <w:tcPr>
            <w:tcW w:w="961" w:type="dxa"/>
            <w:shd w:val="clear" w:color="auto" w:fill="auto"/>
            <w:noWrap/>
            <w:vAlign w:val="bottom"/>
          </w:tcPr>
          <w:p w14:paraId="6725FEC4" w14:textId="77777777" w:rsidR="00450097" w:rsidRPr="005657E0" w:rsidRDefault="00450097" w:rsidP="003A069F">
            <w:pPr>
              <w:jc w:val="center"/>
            </w:pPr>
            <w:r w:rsidRPr="005657E0">
              <w:t>1</w:t>
            </w:r>
            <w:r>
              <w:t>5</w:t>
            </w:r>
            <w:r w:rsidRPr="005657E0">
              <w:t>00</w:t>
            </w:r>
          </w:p>
        </w:tc>
      </w:tr>
      <w:tr w:rsidR="00450097" w:rsidRPr="005657E0" w14:paraId="16C89FD5" w14:textId="77777777" w:rsidTr="003A069F">
        <w:trPr>
          <w:trHeight w:val="264"/>
        </w:trPr>
        <w:tc>
          <w:tcPr>
            <w:tcW w:w="632" w:type="dxa"/>
          </w:tcPr>
          <w:p w14:paraId="49CB13F1" w14:textId="77777777" w:rsidR="00450097" w:rsidRPr="005657E0" w:rsidRDefault="00450097" w:rsidP="003A069F">
            <w:r w:rsidRPr="005657E0">
              <w:t>2</w:t>
            </w:r>
          </w:p>
        </w:tc>
        <w:tc>
          <w:tcPr>
            <w:tcW w:w="1467" w:type="dxa"/>
            <w:shd w:val="clear" w:color="auto" w:fill="auto"/>
            <w:noWrap/>
            <w:vAlign w:val="bottom"/>
          </w:tcPr>
          <w:p w14:paraId="0EC8EDD4" w14:textId="77777777" w:rsidR="00450097" w:rsidRPr="005657E0" w:rsidRDefault="00450097" w:rsidP="003A069F">
            <w:r w:rsidRPr="005657E0">
              <w:t>5 do 6</w:t>
            </w:r>
          </w:p>
        </w:tc>
        <w:tc>
          <w:tcPr>
            <w:tcW w:w="1064" w:type="dxa"/>
            <w:shd w:val="clear" w:color="auto" w:fill="auto"/>
            <w:noWrap/>
            <w:vAlign w:val="bottom"/>
          </w:tcPr>
          <w:p w14:paraId="4D58995C" w14:textId="77777777" w:rsidR="00450097" w:rsidRPr="005657E0" w:rsidRDefault="00450097" w:rsidP="003A069F">
            <w:r w:rsidRPr="005657E0">
              <w:t>rumena</w:t>
            </w:r>
          </w:p>
        </w:tc>
        <w:tc>
          <w:tcPr>
            <w:tcW w:w="1189" w:type="dxa"/>
            <w:shd w:val="clear" w:color="auto" w:fill="auto"/>
            <w:noWrap/>
            <w:vAlign w:val="bottom"/>
          </w:tcPr>
          <w:p w14:paraId="5B0032DD" w14:textId="77777777" w:rsidR="00450097" w:rsidRPr="005657E0" w:rsidRDefault="00450097" w:rsidP="003A069F">
            <w:r w:rsidRPr="005657E0">
              <w:t>rdeča</w:t>
            </w:r>
          </w:p>
        </w:tc>
        <w:tc>
          <w:tcPr>
            <w:tcW w:w="1453" w:type="dxa"/>
          </w:tcPr>
          <w:p w14:paraId="31AC3D53" w14:textId="77777777" w:rsidR="00450097" w:rsidRPr="005657E0" w:rsidRDefault="00450097" w:rsidP="003A069F">
            <w:r w:rsidRPr="005657E0">
              <w:t>Črna</w:t>
            </w:r>
          </w:p>
        </w:tc>
        <w:tc>
          <w:tcPr>
            <w:tcW w:w="1206" w:type="dxa"/>
            <w:shd w:val="clear" w:color="auto" w:fill="auto"/>
            <w:noWrap/>
            <w:vAlign w:val="bottom"/>
          </w:tcPr>
          <w:p w14:paraId="37B9685A" w14:textId="77777777" w:rsidR="00450097" w:rsidRPr="005657E0" w:rsidRDefault="00450097" w:rsidP="003A069F">
            <w:r w:rsidRPr="005657E0">
              <w:t>pravokotna</w:t>
            </w:r>
          </w:p>
        </w:tc>
        <w:tc>
          <w:tcPr>
            <w:tcW w:w="961" w:type="dxa"/>
            <w:shd w:val="clear" w:color="auto" w:fill="auto"/>
            <w:noWrap/>
            <w:vAlign w:val="bottom"/>
          </w:tcPr>
          <w:p w14:paraId="5EE51E4F" w14:textId="77777777" w:rsidR="00450097" w:rsidRPr="002273BB" w:rsidRDefault="00450097" w:rsidP="003A069F">
            <w:pPr>
              <w:jc w:val="center"/>
            </w:pPr>
            <w:r w:rsidRPr="002273BB">
              <w:t>500</w:t>
            </w:r>
          </w:p>
        </w:tc>
      </w:tr>
      <w:tr w:rsidR="00450097" w:rsidRPr="005657E0" w14:paraId="5A2F3025" w14:textId="77777777" w:rsidTr="003A069F">
        <w:trPr>
          <w:trHeight w:val="264"/>
        </w:trPr>
        <w:tc>
          <w:tcPr>
            <w:tcW w:w="632" w:type="dxa"/>
          </w:tcPr>
          <w:p w14:paraId="29A86DC5" w14:textId="77777777" w:rsidR="00450097" w:rsidRPr="005657E0" w:rsidRDefault="00450097" w:rsidP="003A069F">
            <w:r w:rsidRPr="005657E0">
              <w:t>3</w:t>
            </w:r>
          </w:p>
        </w:tc>
        <w:tc>
          <w:tcPr>
            <w:tcW w:w="1467" w:type="dxa"/>
            <w:shd w:val="clear" w:color="auto" w:fill="auto"/>
            <w:noWrap/>
            <w:vAlign w:val="bottom"/>
          </w:tcPr>
          <w:p w14:paraId="3D87EBAB" w14:textId="77777777" w:rsidR="00450097" w:rsidRPr="005657E0" w:rsidRDefault="00450097" w:rsidP="003A069F">
            <w:r w:rsidRPr="005657E0">
              <w:t>3</w:t>
            </w:r>
          </w:p>
        </w:tc>
        <w:tc>
          <w:tcPr>
            <w:tcW w:w="1064" w:type="dxa"/>
            <w:shd w:val="clear" w:color="auto" w:fill="auto"/>
            <w:noWrap/>
            <w:vAlign w:val="bottom"/>
          </w:tcPr>
          <w:p w14:paraId="2268D571" w14:textId="77777777" w:rsidR="00450097" w:rsidRPr="005657E0" w:rsidRDefault="00450097" w:rsidP="003A069F">
            <w:r w:rsidRPr="005657E0">
              <w:t>rumena</w:t>
            </w:r>
          </w:p>
        </w:tc>
        <w:tc>
          <w:tcPr>
            <w:tcW w:w="1189" w:type="dxa"/>
            <w:shd w:val="clear" w:color="auto" w:fill="auto"/>
            <w:noWrap/>
            <w:vAlign w:val="bottom"/>
          </w:tcPr>
          <w:p w14:paraId="2AD10D1E" w14:textId="77777777" w:rsidR="00450097" w:rsidRPr="005657E0" w:rsidRDefault="00450097" w:rsidP="003A069F">
            <w:r w:rsidRPr="005657E0">
              <w:t>rdeča</w:t>
            </w:r>
          </w:p>
        </w:tc>
        <w:tc>
          <w:tcPr>
            <w:tcW w:w="1453" w:type="dxa"/>
          </w:tcPr>
          <w:p w14:paraId="30F1132A" w14:textId="77777777" w:rsidR="00450097" w:rsidRPr="005657E0" w:rsidRDefault="00450097" w:rsidP="003A069F">
            <w:r w:rsidRPr="005657E0">
              <w:t>Črna</w:t>
            </w:r>
          </w:p>
        </w:tc>
        <w:tc>
          <w:tcPr>
            <w:tcW w:w="1206" w:type="dxa"/>
            <w:shd w:val="clear" w:color="auto" w:fill="auto"/>
            <w:noWrap/>
            <w:vAlign w:val="bottom"/>
          </w:tcPr>
          <w:p w14:paraId="2B78EEE0" w14:textId="77777777" w:rsidR="00450097" w:rsidRPr="005657E0" w:rsidRDefault="00450097" w:rsidP="003A069F">
            <w:r w:rsidRPr="005657E0">
              <w:t>pravokotna</w:t>
            </w:r>
          </w:p>
        </w:tc>
        <w:tc>
          <w:tcPr>
            <w:tcW w:w="961" w:type="dxa"/>
            <w:shd w:val="clear" w:color="auto" w:fill="auto"/>
            <w:noWrap/>
            <w:vAlign w:val="bottom"/>
          </w:tcPr>
          <w:p w14:paraId="5970DF31" w14:textId="77777777" w:rsidR="00450097" w:rsidRPr="002273BB" w:rsidRDefault="00450097" w:rsidP="003A069F">
            <w:pPr>
              <w:jc w:val="center"/>
            </w:pPr>
            <w:r w:rsidRPr="002273BB">
              <w:t>3400</w:t>
            </w:r>
          </w:p>
        </w:tc>
      </w:tr>
      <w:tr w:rsidR="00450097" w:rsidRPr="005657E0" w14:paraId="49F31759" w14:textId="77777777" w:rsidTr="003A069F">
        <w:trPr>
          <w:trHeight w:val="264"/>
        </w:trPr>
        <w:tc>
          <w:tcPr>
            <w:tcW w:w="632" w:type="dxa"/>
          </w:tcPr>
          <w:p w14:paraId="5F56D102" w14:textId="77777777" w:rsidR="00450097" w:rsidRPr="005657E0" w:rsidRDefault="00450097" w:rsidP="003A069F">
            <w:r w:rsidRPr="005657E0">
              <w:t>4</w:t>
            </w:r>
          </w:p>
        </w:tc>
        <w:tc>
          <w:tcPr>
            <w:tcW w:w="1467" w:type="dxa"/>
            <w:shd w:val="clear" w:color="auto" w:fill="auto"/>
            <w:noWrap/>
            <w:vAlign w:val="bottom"/>
          </w:tcPr>
          <w:p w14:paraId="209D2434" w14:textId="77777777" w:rsidR="00450097" w:rsidRPr="005657E0" w:rsidRDefault="00450097" w:rsidP="003A069F">
            <w:r w:rsidRPr="005657E0">
              <w:t>3</w:t>
            </w:r>
          </w:p>
        </w:tc>
        <w:tc>
          <w:tcPr>
            <w:tcW w:w="1064" w:type="dxa"/>
            <w:shd w:val="clear" w:color="auto" w:fill="auto"/>
            <w:noWrap/>
            <w:vAlign w:val="bottom"/>
          </w:tcPr>
          <w:p w14:paraId="478296A3" w14:textId="77777777" w:rsidR="00450097" w:rsidRPr="005657E0" w:rsidRDefault="00450097" w:rsidP="003A069F">
            <w:r w:rsidRPr="005657E0">
              <w:t>rumena</w:t>
            </w:r>
          </w:p>
        </w:tc>
        <w:tc>
          <w:tcPr>
            <w:tcW w:w="1189" w:type="dxa"/>
            <w:shd w:val="clear" w:color="auto" w:fill="auto"/>
            <w:noWrap/>
            <w:vAlign w:val="bottom"/>
          </w:tcPr>
          <w:p w14:paraId="77D9CA72" w14:textId="77777777" w:rsidR="00450097" w:rsidRPr="005657E0" w:rsidRDefault="00450097" w:rsidP="003A069F">
            <w:r w:rsidRPr="005657E0">
              <w:t>oranžna</w:t>
            </w:r>
          </w:p>
        </w:tc>
        <w:tc>
          <w:tcPr>
            <w:tcW w:w="1453" w:type="dxa"/>
          </w:tcPr>
          <w:p w14:paraId="79387271" w14:textId="77777777" w:rsidR="00450097" w:rsidRPr="005657E0" w:rsidRDefault="00450097" w:rsidP="003A069F">
            <w:r w:rsidRPr="005657E0">
              <w:t>Oranžna</w:t>
            </w:r>
          </w:p>
        </w:tc>
        <w:tc>
          <w:tcPr>
            <w:tcW w:w="1206" w:type="dxa"/>
            <w:shd w:val="clear" w:color="auto" w:fill="auto"/>
            <w:noWrap/>
            <w:vAlign w:val="bottom"/>
          </w:tcPr>
          <w:p w14:paraId="058B6326" w14:textId="77777777" w:rsidR="00450097" w:rsidRPr="005657E0" w:rsidRDefault="00450097" w:rsidP="003A069F">
            <w:r w:rsidRPr="005657E0">
              <w:t>pravokotna</w:t>
            </w:r>
          </w:p>
        </w:tc>
        <w:tc>
          <w:tcPr>
            <w:tcW w:w="961" w:type="dxa"/>
            <w:shd w:val="clear" w:color="auto" w:fill="auto"/>
            <w:noWrap/>
            <w:vAlign w:val="bottom"/>
          </w:tcPr>
          <w:p w14:paraId="4F67534A" w14:textId="77777777" w:rsidR="00450097" w:rsidRPr="002273BB" w:rsidRDefault="00450097" w:rsidP="003A069F">
            <w:pPr>
              <w:jc w:val="center"/>
            </w:pPr>
            <w:r w:rsidRPr="002273BB">
              <w:t>1700</w:t>
            </w:r>
          </w:p>
        </w:tc>
      </w:tr>
      <w:tr w:rsidR="00450097" w:rsidRPr="005657E0" w14:paraId="38714AC9" w14:textId="77777777" w:rsidTr="003A069F">
        <w:trPr>
          <w:trHeight w:val="264"/>
        </w:trPr>
        <w:tc>
          <w:tcPr>
            <w:tcW w:w="632" w:type="dxa"/>
          </w:tcPr>
          <w:p w14:paraId="0DD38687" w14:textId="77777777" w:rsidR="00450097" w:rsidRPr="005657E0" w:rsidRDefault="00450097" w:rsidP="003A069F">
            <w:r w:rsidRPr="005657E0">
              <w:t>5</w:t>
            </w:r>
          </w:p>
        </w:tc>
        <w:tc>
          <w:tcPr>
            <w:tcW w:w="1467" w:type="dxa"/>
            <w:shd w:val="clear" w:color="auto" w:fill="auto"/>
            <w:noWrap/>
            <w:vAlign w:val="bottom"/>
          </w:tcPr>
          <w:p w14:paraId="06DCB0AE" w14:textId="77777777" w:rsidR="00450097" w:rsidRPr="005657E0" w:rsidRDefault="00450097" w:rsidP="003A069F">
            <w:r w:rsidRPr="005657E0">
              <w:t>1,5</w:t>
            </w:r>
          </w:p>
        </w:tc>
        <w:tc>
          <w:tcPr>
            <w:tcW w:w="1064" w:type="dxa"/>
            <w:shd w:val="clear" w:color="auto" w:fill="auto"/>
            <w:noWrap/>
            <w:vAlign w:val="bottom"/>
          </w:tcPr>
          <w:p w14:paraId="5B72A933" w14:textId="77777777" w:rsidR="00450097" w:rsidRPr="005657E0" w:rsidRDefault="00450097" w:rsidP="003A069F">
            <w:r w:rsidRPr="005657E0">
              <w:t>rumena</w:t>
            </w:r>
          </w:p>
        </w:tc>
        <w:tc>
          <w:tcPr>
            <w:tcW w:w="1189" w:type="dxa"/>
            <w:shd w:val="clear" w:color="auto" w:fill="auto"/>
            <w:noWrap/>
            <w:vAlign w:val="bottom"/>
          </w:tcPr>
          <w:p w14:paraId="58D1E6E3" w14:textId="77777777" w:rsidR="00450097" w:rsidRPr="005657E0" w:rsidRDefault="00450097" w:rsidP="003A069F">
            <w:r w:rsidRPr="005657E0">
              <w:t>rdeča</w:t>
            </w:r>
          </w:p>
        </w:tc>
        <w:tc>
          <w:tcPr>
            <w:tcW w:w="1453" w:type="dxa"/>
          </w:tcPr>
          <w:p w14:paraId="079378BF" w14:textId="77777777" w:rsidR="00450097" w:rsidRPr="005657E0" w:rsidRDefault="00450097" w:rsidP="003A069F">
            <w:r w:rsidRPr="005657E0">
              <w:t>Črna</w:t>
            </w:r>
          </w:p>
        </w:tc>
        <w:tc>
          <w:tcPr>
            <w:tcW w:w="1206" w:type="dxa"/>
            <w:shd w:val="clear" w:color="auto" w:fill="auto"/>
            <w:noWrap/>
            <w:vAlign w:val="bottom"/>
          </w:tcPr>
          <w:p w14:paraId="3F8BE88A" w14:textId="77777777" w:rsidR="00450097" w:rsidRPr="005657E0" w:rsidRDefault="00450097" w:rsidP="003A069F">
            <w:r w:rsidRPr="005657E0">
              <w:t>okrogla</w:t>
            </w:r>
          </w:p>
        </w:tc>
        <w:tc>
          <w:tcPr>
            <w:tcW w:w="961" w:type="dxa"/>
            <w:shd w:val="clear" w:color="auto" w:fill="auto"/>
            <w:noWrap/>
            <w:vAlign w:val="bottom"/>
          </w:tcPr>
          <w:p w14:paraId="7564D5F7" w14:textId="77777777" w:rsidR="00450097" w:rsidRPr="002273BB" w:rsidRDefault="00450097" w:rsidP="003A069F">
            <w:pPr>
              <w:jc w:val="center"/>
            </w:pPr>
            <w:r w:rsidRPr="002273BB">
              <w:t>6500</w:t>
            </w:r>
          </w:p>
        </w:tc>
      </w:tr>
      <w:tr w:rsidR="00450097" w:rsidRPr="005657E0" w14:paraId="0766AD34" w14:textId="77777777" w:rsidTr="003A069F">
        <w:trPr>
          <w:trHeight w:val="264"/>
        </w:trPr>
        <w:tc>
          <w:tcPr>
            <w:tcW w:w="632" w:type="dxa"/>
          </w:tcPr>
          <w:p w14:paraId="6D4EC3C7" w14:textId="77777777" w:rsidR="00450097" w:rsidRPr="005657E0" w:rsidRDefault="00450097" w:rsidP="003A069F">
            <w:r w:rsidRPr="005657E0">
              <w:t>6</w:t>
            </w:r>
          </w:p>
        </w:tc>
        <w:tc>
          <w:tcPr>
            <w:tcW w:w="1467" w:type="dxa"/>
            <w:shd w:val="clear" w:color="auto" w:fill="auto"/>
            <w:noWrap/>
            <w:vAlign w:val="bottom"/>
          </w:tcPr>
          <w:p w14:paraId="01B9A36E" w14:textId="77777777" w:rsidR="00450097" w:rsidRPr="005657E0" w:rsidRDefault="00450097" w:rsidP="003A069F">
            <w:r w:rsidRPr="005657E0">
              <w:t>0,5 do 0,6</w:t>
            </w:r>
          </w:p>
        </w:tc>
        <w:tc>
          <w:tcPr>
            <w:tcW w:w="1064" w:type="dxa"/>
            <w:shd w:val="clear" w:color="auto" w:fill="auto"/>
            <w:noWrap/>
            <w:vAlign w:val="bottom"/>
          </w:tcPr>
          <w:p w14:paraId="49BF696F" w14:textId="77777777" w:rsidR="00450097" w:rsidRPr="005657E0" w:rsidRDefault="00450097" w:rsidP="003A069F">
            <w:r w:rsidRPr="005657E0">
              <w:t>rumena</w:t>
            </w:r>
          </w:p>
        </w:tc>
        <w:tc>
          <w:tcPr>
            <w:tcW w:w="1189" w:type="dxa"/>
            <w:shd w:val="clear" w:color="auto" w:fill="auto"/>
            <w:noWrap/>
            <w:vAlign w:val="bottom"/>
          </w:tcPr>
          <w:p w14:paraId="4F3CA330" w14:textId="77777777" w:rsidR="00450097" w:rsidRPr="005657E0" w:rsidRDefault="00450097" w:rsidP="003A069F">
            <w:r w:rsidRPr="005657E0">
              <w:t>rdeča</w:t>
            </w:r>
          </w:p>
        </w:tc>
        <w:tc>
          <w:tcPr>
            <w:tcW w:w="1453" w:type="dxa"/>
          </w:tcPr>
          <w:p w14:paraId="644D4D70" w14:textId="77777777" w:rsidR="00450097" w:rsidRPr="005657E0" w:rsidRDefault="00450097" w:rsidP="003A069F">
            <w:r w:rsidRPr="005657E0">
              <w:t>Črna</w:t>
            </w:r>
          </w:p>
        </w:tc>
        <w:tc>
          <w:tcPr>
            <w:tcW w:w="1206" w:type="dxa"/>
            <w:shd w:val="clear" w:color="auto" w:fill="auto"/>
            <w:noWrap/>
            <w:vAlign w:val="bottom"/>
          </w:tcPr>
          <w:p w14:paraId="04A0BC33" w14:textId="77777777" w:rsidR="00450097" w:rsidRPr="005657E0" w:rsidRDefault="00450097" w:rsidP="003A069F">
            <w:r w:rsidRPr="005657E0">
              <w:t>okrogla</w:t>
            </w:r>
          </w:p>
        </w:tc>
        <w:tc>
          <w:tcPr>
            <w:tcW w:w="961" w:type="dxa"/>
            <w:shd w:val="clear" w:color="auto" w:fill="auto"/>
            <w:noWrap/>
            <w:vAlign w:val="bottom"/>
          </w:tcPr>
          <w:p w14:paraId="2560A355" w14:textId="77777777" w:rsidR="00450097" w:rsidRPr="002273BB" w:rsidRDefault="00450097" w:rsidP="003A069F">
            <w:pPr>
              <w:jc w:val="center"/>
            </w:pPr>
            <w:r w:rsidRPr="002273BB">
              <w:t>900</w:t>
            </w:r>
          </w:p>
        </w:tc>
      </w:tr>
      <w:tr w:rsidR="00450097" w:rsidRPr="005657E0" w14:paraId="52BFD0E2" w14:textId="77777777" w:rsidTr="003A069F">
        <w:trPr>
          <w:trHeight w:val="264"/>
        </w:trPr>
        <w:tc>
          <w:tcPr>
            <w:tcW w:w="632" w:type="dxa"/>
          </w:tcPr>
          <w:p w14:paraId="090F55A6" w14:textId="77777777" w:rsidR="00450097" w:rsidRPr="005657E0" w:rsidRDefault="00450097" w:rsidP="003A069F">
            <w:r w:rsidRPr="005657E0">
              <w:t>7</w:t>
            </w:r>
          </w:p>
        </w:tc>
        <w:tc>
          <w:tcPr>
            <w:tcW w:w="1467" w:type="dxa"/>
            <w:shd w:val="clear" w:color="auto" w:fill="auto"/>
            <w:noWrap/>
            <w:vAlign w:val="bottom"/>
          </w:tcPr>
          <w:p w14:paraId="2C5565CC" w14:textId="77777777" w:rsidR="00450097" w:rsidRPr="005657E0" w:rsidRDefault="00450097" w:rsidP="003A069F">
            <w:r w:rsidRPr="005657E0">
              <w:t>30</w:t>
            </w:r>
          </w:p>
        </w:tc>
        <w:tc>
          <w:tcPr>
            <w:tcW w:w="1064" w:type="dxa"/>
            <w:shd w:val="clear" w:color="auto" w:fill="auto"/>
            <w:noWrap/>
            <w:vAlign w:val="bottom"/>
          </w:tcPr>
          <w:p w14:paraId="632F0831" w14:textId="77777777" w:rsidR="00450097" w:rsidRPr="005657E0" w:rsidRDefault="00450097" w:rsidP="003A069F">
            <w:r w:rsidRPr="005657E0">
              <w:t>črna</w:t>
            </w:r>
          </w:p>
        </w:tc>
        <w:tc>
          <w:tcPr>
            <w:tcW w:w="1189" w:type="dxa"/>
            <w:shd w:val="clear" w:color="auto" w:fill="auto"/>
            <w:noWrap/>
            <w:vAlign w:val="bottom"/>
          </w:tcPr>
          <w:p w14:paraId="1E5A2BC6" w14:textId="77777777" w:rsidR="00450097" w:rsidRPr="005657E0" w:rsidRDefault="00450097" w:rsidP="003A069F">
            <w:r w:rsidRPr="005657E0">
              <w:t>zelena</w:t>
            </w:r>
          </w:p>
        </w:tc>
        <w:tc>
          <w:tcPr>
            <w:tcW w:w="1453" w:type="dxa"/>
          </w:tcPr>
          <w:p w14:paraId="044E1AF5" w14:textId="77777777" w:rsidR="00450097" w:rsidRPr="005657E0" w:rsidRDefault="00450097" w:rsidP="003A069F">
            <w:r w:rsidRPr="005657E0">
              <w:t>Črna-belo ozadje</w:t>
            </w:r>
          </w:p>
        </w:tc>
        <w:tc>
          <w:tcPr>
            <w:tcW w:w="1206" w:type="dxa"/>
            <w:shd w:val="clear" w:color="auto" w:fill="auto"/>
            <w:noWrap/>
            <w:vAlign w:val="bottom"/>
          </w:tcPr>
          <w:p w14:paraId="436CDC2E" w14:textId="77777777" w:rsidR="00450097" w:rsidRPr="005657E0" w:rsidRDefault="00450097" w:rsidP="003A069F">
            <w:r w:rsidRPr="005657E0">
              <w:t>pravokotna</w:t>
            </w:r>
          </w:p>
        </w:tc>
        <w:tc>
          <w:tcPr>
            <w:tcW w:w="961" w:type="dxa"/>
            <w:shd w:val="clear" w:color="auto" w:fill="auto"/>
            <w:noWrap/>
            <w:vAlign w:val="bottom"/>
          </w:tcPr>
          <w:p w14:paraId="4247ACDF" w14:textId="77777777" w:rsidR="00450097" w:rsidRPr="002273BB" w:rsidRDefault="00450097" w:rsidP="003A069F">
            <w:pPr>
              <w:jc w:val="center"/>
            </w:pPr>
            <w:r w:rsidRPr="002273BB">
              <w:t>390</w:t>
            </w:r>
          </w:p>
        </w:tc>
      </w:tr>
    </w:tbl>
    <w:p w14:paraId="23BD6132" w14:textId="77777777" w:rsidR="00450097" w:rsidRPr="005657E0" w:rsidRDefault="00450097" w:rsidP="00450097">
      <w:pPr>
        <w:rPr>
          <w:rFonts w:cs="Arial"/>
          <w:b/>
        </w:rPr>
      </w:pPr>
    </w:p>
    <w:p w14:paraId="33466EA4" w14:textId="77777777" w:rsidR="00450097" w:rsidRPr="005657E0" w:rsidRDefault="00450097" w:rsidP="00450097">
      <w:pPr>
        <w:rPr>
          <w:i/>
        </w:rPr>
      </w:pPr>
    </w:p>
    <w:p w14:paraId="300F5B40" w14:textId="77777777" w:rsidR="00450097" w:rsidRPr="005657E0" w:rsidRDefault="00450097" w:rsidP="00450097">
      <w:pPr>
        <w:rPr>
          <w:b/>
          <w:bCs/>
          <w:i/>
        </w:rPr>
      </w:pPr>
      <w:r w:rsidRPr="005657E0">
        <w:rPr>
          <w:b/>
          <w:bCs/>
          <w:i/>
        </w:rPr>
        <w:t>IZJAVA:</w:t>
      </w:r>
    </w:p>
    <w:p w14:paraId="582C7FA3" w14:textId="77777777" w:rsidR="00450097" w:rsidRPr="005657E0" w:rsidRDefault="00450097" w:rsidP="00450097">
      <w:pPr>
        <w:rPr>
          <w:b/>
          <w:bCs/>
          <w:i/>
        </w:rPr>
      </w:pPr>
    </w:p>
    <w:p w14:paraId="3E2984CE" w14:textId="77777777" w:rsidR="00450097" w:rsidRPr="005657E0" w:rsidRDefault="00450097" w:rsidP="00450097">
      <w:pPr>
        <w:rPr>
          <w:i/>
        </w:rPr>
      </w:pPr>
      <w:r w:rsidRPr="005657E0">
        <w:rPr>
          <w:i/>
        </w:rPr>
        <w:t>Izjavljamo, da se v celoti strinjamo z zgoraj navedenimi zahtevami in smo jih sposobni izvajati.</w:t>
      </w:r>
    </w:p>
    <w:p w14:paraId="59D89E96" w14:textId="77777777" w:rsidR="00450097" w:rsidRPr="005657E0" w:rsidRDefault="00450097" w:rsidP="00450097">
      <w:pPr>
        <w:rPr>
          <w:i/>
        </w:rPr>
      </w:pPr>
      <w:r w:rsidRPr="005657E0">
        <w:rPr>
          <w:i/>
        </w:rPr>
        <w:t>S podpisom tega obrazca  ponudnik tudi potrjuje, da se strinja tudi z ostalimi zahtevami iz razpisne dokumentacije.</w:t>
      </w:r>
    </w:p>
    <w:p w14:paraId="6648D2D5" w14:textId="77777777" w:rsidR="00450097" w:rsidRPr="005657E0" w:rsidRDefault="00450097" w:rsidP="00450097">
      <w:pPr>
        <w:rPr>
          <w:i/>
        </w:rPr>
      </w:pPr>
    </w:p>
    <w:p w14:paraId="12CD1644" w14:textId="77777777" w:rsidR="00450097" w:rsidRPr="005657E0" w:rsidRDefault="00450097" w:rsidP="00450097">
      <w:pPr>
        <w:rPr>
          <w:i/>
        </w:rPr>
      </w:pPr>
      <w:r w:rsidRPr="005657E0">
        <w:rPr>
          <w:i/>
        </w:rPr>
        <w:t xml:space="preserve">Datum: _______________                                                  Ime zakonitega zastopnika / pooblaščenca  </w:t>
      </w:r>
    </w:p>
    <w:p w14:paraId="60DBDCDB" w14:textId="77777777" w:rsidR="00450097" w:rsidRPr="005657E0" w:rsidRDefault="00450097" w:rsidP="00450097">
      <w:pPr>
        <w:rPr>
          <w:i/>
        </w:rPr>
      </w:pPr>
      <w:r w:rsidRPr="005657E0">
        <w:rPr>
          <w:i/>
        </w:rPr>
        <w:t xml:space="preserve">  </w:t>
      </w:r>
    </w:p>
    <w:p w14:paraId="6DB4B990" w14:textId="77777777" w:rsidR="00450097" w:rsidRPr="005657E0" w:rsidRDefault="00450097" w:rsidP="00450097">
      <w:pPr>
        <w:rPr>
          <w:i/>
        </w:rPr>
      </w:pPr>
      <w:r w:rsidRPr="005657E0">
        <w:rPr>
          <w:i/>
        </w:rPr>
        <w:t xml:space="preserve">                                                                                               ________________________________    </w:t>
      </w:r>
    </w:p>
    <w:p w14:paraId="493FBAC1" w14:textId="77777777" w:rsidR="00450097" w:rsidRPr="005657E0" w:rsidRDefault="00450097" w:rsidP="00450097">
      <w:pPr>
        <w:rPr>
          <w:i/>
        </w:rPr>
      </w:pPr>
    </w:p>
    <w:p w14:paraId="2CEC5841" w14:textId="77777777" w:rsidR="00450097" w:rsidRPr="005657E0" w:rsidRDefault="00450097" w:rsidP="00450097">
      <w:pPr>
        <w:rPr>
          <w:i/>
        </w:rPr>
      </w:pPr>
      <w:r w:rsidRPr="005657E0">
        <w:rPr>
          <w:i/>
        </w:rPr>
        <w:t xml:space="preserve">                                                                                                                   Podpis:</w:t>
      </w:r>
    </w:p>
    <w:p w14:paraId="02027CCD" w14:textId="77777777" w:rsidR="00450097" w:rsidRPr="005657E0" w:rsidRDefault="00450097" w:rsidP="00450097">
      <w:pPr>
        <w:rPr>
          <w:i/>
        </w:rPr>
      </w:pPr>
      <w:r w:rsidRPr="005657E0">
        <w:rPr>
          <w:i/>
        </w:rPr>
        <w:t xml:space="preserve">                                                                                                          _________________</w:t>
      </w:r>
    </w:p>
    <w:p w14:paraId="347A6704" w14:textId="77777777" w:rsidR="00450097" w:rsidRPr="005657E0" w:rsidRDefault="00450097" w:rsidP="00450097">
      <w:pPr>
        <w:rPr>
          <w:i/>
        </w:rPr>
      </w:pPr>
    </w:p>
    <w:p w14:paraId="68B8940B" w14:textId="77777777" w:rsidR="00951B70" w:rsidRPr="00951B70" w:rsidRDefault="00951B70" w:rsidP="00951B70">
      <w:pPr>
        <w:rPr>
          <w:i/>
          <w:highlight w:val="yellow"/>
        </w:rPr>
      </w:pPr>
    </w:p>
    <w:p w14:paraId="0C1461F6" w14:textId="77777777" w:rsidR="00951B70" w:rsidRPr="00951B70" w:rsidRDefault="00951B70" w:rsidP="00951B70">
      <w:pPr>
        <w:rPr>
          <w:rFonts w:cs="Arial"/>
          <w:b/>
          <w:highlight w:val="yellow"/>
        </w:rPr>
      </w:pPr>
    </w:p>
    <w:p w14:paraId="04FEC66E" w14:textId="77777777" w:rsidR="00951B70" w:rsidRPr="00951B70" w:rsidRDefault="00951B70" w:rsidP="00951B70">
      <w:pPr>
        <w:rPr>
          <w:rFonts w:cs="Arial"/>
          <w:b/>
          <w:highlight w:val="yellow"/>
        </w:rPr>
      </w:pPr>
    </w:p>
    <w:p w14:paraId="3D0F15F2" w14:textId="77777777" w:rsidR="00951B70" w:rsidRPr="00951B70" w:rsidRDefault="00951B70" w:rsidP="00951B70">
      <w:pPr>
        <w:rPr>
          <w:rFonts w:cs="Arial"/>
          <w:b/>
          <w:highlight w:val="yellow"/>
        </w:rPr>
      </w:pPr>
    </w:p>
    <w:p w14:paraId="06C9B04C" w14:textId="77777777" w:rsidR="00951B70" w:rsidRPr="00951B70" w:rsidRDefault="00951B70" w:rsidP="00951B70">
      <w:pPr>
        <w:rPr>
          <w:rFonts w:cs="Arial"/>
          <w:b/>
          <w:highlight w:val="yellow"/>
        </w:rPr>
      </w:pPr>
    </w:p>
    <w:p w14:paraId="027CFCC0" w14:textId="77777777" w:rsidR="00951B70" w:rsidRPr="00951B70" w:rsidRDefault="00951B70" w:rsidP="00951B70">
      <w:pPr>
        <w:rPr>
          <w:rFonts w:cs="Arial"/>
          <w:b/>
          <w:highlight w:val="yellow"/>
        </w:rPr>
      </w:pPr>
    </w:p>
    <w:p w14:paraId="0FF8FA84" w14:textId="77777777" w:rsidR="00951B70" w:rsidRPr="00951B70" w:rsidRDefault="00951B70" w:rsidP="00951B70">
      <w:pPr>
        <w:rPr>
          <w:rFonts w:cs="Arial"/>
          <w:b/>
          <w:highlight w:val="yellow"/>
        </w:rPr>
      </w:pPr>
    </w:p>
    <w:p w14:paraId="5DAF463D" w14:textId="77777777" w:rsidR="00951B70" w:rsidRPr="00951B70" w:rsidRDefault="00951B70" w:rsidP="00951B70">
      <w:pPr>
        <w:rPr>
          <w:rFonts w:cs="Arial"/>
          <w:b/>
          <w:highlight w:val="yellow"/>
        </w:rPr>
      </w:pPr>
    </w:p>
    <w:p w14:paraId="28266A0E" w14:textId="77777777" w:rsidR="00951B70" w:rsidRPr="00951B70" w:rsidRDefault="00951B70" w:rsidP="00951B70">
      <w:pPr>
        <w:rPr>
          <w:rFonts w:cs="Arial"/>
          <w:b/>
          <w:highlight w:val="yellow"/>
        </w:rPr>
      </w:pPr>
    </w:p>
    <w:p w14:paraId="64BF5108" w14:textId="77777777" w:rsidR="00951B70" w:rsidRPr="00951B70" w:rsidRDefault="00951B70" w:rsidP="00951B70">
      <w:pPr>
        <w:rPr>
          <w:rFonts w:cs="Arial"/>
          <w:b/>
          <w:highlight w:val="yellow"/>
        </w:rPr>
      </w:pPr>
    </w:p>
    <w:p w14:paraId="1A9497B8" w14:textId="77777777" w:rsidR="00951B70" w:rsidRPr="00951B70" w:rsidRDefault="00951B70" w:rsidP="00951B70">
      <w:pPr>
        <w:rPr>
          <w:rFonts w:cs="Arial"/>
          <w:b/>
          <w:highlight w:val="yellow"/>
        </w:rPr>
      </w:pPr>
    </w:p>
    <w:p w14:paraId="518D3254" w14:textId="77777777" w:rsidR="00951B70" w:rsidRPr="00951B70" w:rsidRDefault="00951B70" w:rsidP="00951B70">
      <w:pPr>
        <w:rPr>
          <w:rFonts w:cs="Arial"/>
          <w:b/>
          <w:highlight w:val="yellow"/>
        </w:rPr>
      </w:pPr>
    </w:p>
    <w:p w14:paraId="30D09B1B" w14:textId="77777777" w:rsidR="00951B70" w:rsidRPr="00951B70" w:rsidRDefault="00951B70" w:rsidP="00951B70">
      <w:pPr>
        <w:rPr>
          <w:rFonts w:cs="Arial"/>
          <w:b/>
          <w:highlight w:val="yellow"/>
        </w:rPr>
      </w:pPr>
    </w:p>
    <w:p w14:paraId="4DDB2570" w14:textId="77777777" w:rsidR="00951B70" w:rsidRPr="00951B70" w:rsidRDefault="00951B70" w:rsidP="00951B70">
      <w:pPr>
        <w:rPr>
          <w:rFonts w:cs="Arial"/>
          <w:b/>
          <w:highlight w:val="yellow"/>
        </w:rPr>
      </w:pPr>
    </w:p>
    <w:p w14:paraId="6B38103A"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BE559D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60D37967" w14:textId="77777777" w:rsidR="00951B70" w:rsidRPr="00BC25B9" w:rsidRDefault="00951B70" w:rsidP="00951B70">
            <w:pPr>
              <w:jc w:val="both"/>
              <w:rPr>
                <w:b/>
              </w:rPr>
            </w:pPr>
            <w:r w:rsidRPr="00BC25B9">
              <w:rPr>
                <w:b/>
              </w:rPr>
              <w:lastRenderedPageBreak/>
              <w:t>Obrazec št. 3.2</w:t>
            </w:r>
          </w:p>
        </w:tc>
      </w:tr>
    </w:tbl>
    <w:p w14:paraId="18B40C0F" w14:textId="77777777" w:rsidR="00951B70" w:rsidRPr="00951B70" w:rsidRDefault="00951B70" w:rsidP="00951B70">
      <w:pPr>
        <w:jc w:val="center"/>
        <w:rPr>
          <w:rFonts w:cs="Arial"/>
          <w:b/>
          <w:bCs/>
          <w:highlight w:val="yellow"/>
        </w:rPr>
      </w:pPr>
    </w:p>
    <w:p w14:paraId="3F1B075A" w14:textId="77777777" w:rsidR="00450097" w:rsidRPr="005657E0" w:rsidRDefault="00450097" w:rsidP="00450097">
      <w:pPr>
        <w:jc w:val="center"/>
        <w:rPr>
          <w:rFonts w:cs="Arial"/>
          <w:b/>
          <w:bCs/>
        </w:rPr>
      </w:pPr>
    </w:p>
    <w:p w14:paraId="0AF5CC8F"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2B53AA8" w14:textId="77777777" w:rsidR="00450097" w:rsidRPr="005657E0" w:rsidRDefault="00450097" w:rsidP="00450097">
      <w:pPr>
        <w:jc w:val="center"/>
        <w:rPr>
          <w:rFonts w:cs="Arial"/>
          <w:b/>
          <w:bCs/>
        </w:rPr>
      </w:pPr>
      <w:r w:rsidRPr="005657E0">
        <w:rPr>
          <w:rFonts w:cs="Arial"/>
          <w:b/>
          <w:bCs/>
        </w:rPr>
        <w:t xml:space="preserve">SKLOP 2: </w:t>
      </w:r>
      <w:r w:rsidRPr="005657E0">
        <w:rPr>
          <w:rFonts w:cs="Arial"/>
          <w:b/>
        </w:rPr>
        <w:t>Odvoz odpadne embalaže in najem zabojnikov za potrebe shranjevanja embalaže</w:t>
      </w:r>
    </w:p>
    <w:p w14:paraId="4D97F50E" w14:textId="77777777" w:rsidR="00450097" w:rsidRPr="005657E0" w:rsidRDefault="00450097" w:rsidP="00450097">
      <w:pPr>
        <w:pStyle w:val="Brezrazmikov"/>
        <w:rPr>
          <w:rFonts w:cs="Arial"/>
          <w:b/>
          <w:bCs/>
        </w:rPr>
      </w:pPr>
    </w:p>
    <w:p w14:paraId="59A0F280" w14:textId="77777777" w:rsidR="00450097" w:rsidRPr="005657E0" w:rsidRDefault="00450097" w:rsidP="00450097">
      <w:pPr>
        <w:pStyle w:val="Brezrazmikov"/>
        <w:rPr>
          <w:rFonts w:cs="Arial"/>
          <w:b/>
          <w:bCs/>
          <w:u w:val="single"/>
        </w:rPr>
      </w:pPr>
      <w:r w:rsidRPr="005657E0">
        <w:rPr>
          <w:rFonts w:cs="Arial"/>
          <w:b/>
          <w:bCs/>
          <w:u w:val="single"/>
        </w:rPr>
        <w:t>Ponudnik mora imeti:</w:t>
      </w:r>
    </w:p>
    <w:p w14:paraId="0E83FF3B" w14:textId="77777777" w:rsidR="00450097" w:rsidRPr="005657E0" w:rsidRDefault="00450097" w:rsidP="00450097">
      <w:pPr>
        <w:pStyle w:val="Brezrazmikov"/>
        <w:rPr>
          <w:rFonts w:cs="Arial"/>
          <w:b/>
          <w:bCs/>
        </w:rPr>
      </w:pPr>
    </w:p>
    <w:p w14:paraId="78E32F08" w14:textId="77777777" w:rsidR="00450097" w:rsidRPr="005657E0" w:rsidRDefault="00450097" w:rsidP="00450097">
      <w:pPr>
        <w:ind w:left="360"/>
        <w:contextualSpacing/>
        <w:jc w:val="both"/>
        <w:rPr>
          <w:rFonts w:cs="Arial"/>
        </w:rPr>
      </w:pPr>
      <w:r w:rsidRPr="005657E0">
        <w:rPr>
          <w:rFonts w:cs="Arial"/>
        </w:rPr>
        <w:t>Veljavno okoljevarstveno dovoljenje za ravnanje z odpadno embalažo. Njegovi podizvajalci morajo izpolnjevati vse zakonske zahteve glede prevzema, prevoza ter nadaljnjega ravnanja z odpadno embalažo,</w:t>
      </w:r>
    </w:p>
    <w:p w14:paraId="3E903360" w14:textId="77777777" w:rsidR="00450097" w:rsidRPr="005657E0" w:rsidRDefault="00450097" w:rsidP="00450097">
      <w:pPr>
        <w:ind w:left="360"/>
        <w:contextualSpacing/>
        <w:jc w:val="both"/>
        <w:rPr>
          <w:rFonts w:cs="Arial"/>
        </w:rPr>
      </w:pPr>
    </w:p>
    <w:p w14:paraId="3D0FD240" w14:textId="77777777" w:rsidR="00450097" w:rsidRPr="005657E0" w:rsidRDefault="00450097" w:rsidP="00450097">
      <w:pPr>
        <w:ind w:left="360"/>
        <w:contextualSpacing/>
        <w:jc w:val="both"/>
        <w:rPr>
          <w:rFonts w:cs="Arial"/>
        </w:rPr>
      </w:pPr>
      <w:r w:rsidRPr="005657E0">
        <w:rPr>
          <w:rFonts w:cs="Arial"/>
        </w:rPr>
        <w:t xml:space="preserve">ali </w:t>
      </w:r>
    </w:p>
    <w:p w14:paraId="2301BC11" w14:textId="77777777" w:rsidR="00450097" w:rsidRPr="005657E0" w:rsidRDefault="00450097" w:rsidP="00450097">
      <w:pPr>
        <w:ind w:left="360"/>
        <w:contextualSpacing/>
        <w:jc w:val="both"/>
        <w:rPr>
          <w:rFonts w:cs="Arial"/>
        </w:rPr>
      </w:pPr>
    </w:p>
    <w:p w14:paraId="14989159" w14:textId="77777777" w:rsidR="00450097" w:rsidRPr="005657E0" w:rsidRDefault="00450097" w:rsidP="00450097">
      <w:pPr>
        <w:ind w:left="360"/>
        <w:contextualSpacing/>
        <w:jc w:val="both"/>
        <w:rPr>
          <w:rFonts w:cs="Arial"/>
        </w:rPr>
      </w:pPr>
      <w:r w:rsidRPr="005657E0">
        <w:rPr>
          <w:rFonts w:cs="Arial"/>
        </w:rPr>
        <w:t xml:space="preserve">morajo biti na seznamu zbiralcev ali predelovalcev za odpadno embalažo  (15 01 01, 15 01 02, 15 01 03, 15 01 07) ter imajo urejeno pogodbeno razmerje z eno od družb za ravnanje z odpadno embalažo, ki ima veljavno okoljevarstveno dovoljenje. </w:t>
      </w:r>
    </w:p>
    <w:p w14:paraId="3C0CCD83" w14:textId="77777777" w:rsidR="00450097" w:rsidRPr="005657E0" w:rsidRDefault="00450097" w:rsidP="00450097">
      <w:pPr>
        <w:ind w:left="360"/>
        <w:contextualSpacing/>
        <w:jc w:val="both"/>
        <w:rPr>
          <w:rFonts w:cs="Arial"/>
        </w:rPr>
      </w:pPr>
    </w:p>
    <w:p w14:paraId="5234EDAF" w14:textId="77777777" w:rsidR="00450097" w:rsidRPr="005657E0" w:rsidRDefault="00450097" w:rsidP="00450097">
      <w:pPr>
        <w:ind w:left="360"/>
        <w:contextualSpacing/>
        <w:jc w:val="both"/>
        <w:rPr>
          <w:rFonts w:cs="Arial"/>
        </w:rPr>
      </w:pPr>
      <w:r w:rsidRPr="005657E0">
        <w:rPr>
          <w:rFonts w:cs="Arial"/>
        </w:rPr>
        <w:t>Ponudnik bo moral za izpolnjevanje te zahteve predložiti kopijo pogodbe z eno od družb za ravnanje z odpadno embalažo oziroma originalno potrdilo družbe, s katerim bo družba potrdila, da je ponudnik njihov pogodbeni partner.</w:t>
      </w:r>
    </w:p>
    <w:p w14:paraId="538F3D45" w14:textId="77777777" w:rsidR="00450097" w:rsidRPr="005657E0" w:rsidRDefault="00450097" w:rsidP="00450097">
      <w:pPr>
        <w:jc w:val="both"/>
        <w:rPr>
          <w:rFonts w:cs="Arial"/>
          <w:b/>
          <w:u w:val="single"/>
        </w:rPr>
      </w:pPr>
    </w:p>
    <w:p w14:paraId="392E7315" w14:textId="77777777" w:rsidR="00450097" w:rsidRPr="005657E0" w:rsidRDefault="00450097" w:rsidP="00450097">
      <w:pPr>
        <w:jc w:val="both"/>
        <w:rPr>
          <w:rFonts w:cs="Arial"/>
          <w:b/>
          <w:u w:val="single"/>
        </w:rPr>
      </w:pPr>
      <w:r w:rsidRPr="005657E0">
        <w:rPr>
          <w:rFonts w:cs="Arial"/>
          <w:b/>
          <w:u w:val="single"/>
        </w:rPr>
        <w:t>Letne količine :</w:t>
      </w:r>
    </w:p>
    <w:p w14:paraId="4601BF80" w14:textId="77777777" w:rsidR="00450097" w:rsidRPr="005657E0" w:rsidRDefault="00450097" w:rsidP="00450097">
      <w:pPr>
        <w:jc w:val="both"/>
        <w:rPr>
          <w:rFonts w:cs="Arial"/>
          <w:b/>
          <w:u w:val="single"/>
        </w:rPr>
      </w:pPr>
    </w:p>
    <w:p w14:paraId="4C1C674B" w14:textId="77777777" w:rsidR="00450097" w:rsidRPr="005657E0" w:rsidRDefault="00450097" w:rsidP="00450097">
      <w:pPr>
        <w:jc w:val="both"/>
        <w:rPr>
          <w:rFonts w:cs="Arial"/>
          <w:b/>
          <w:u w:val="single"/>
        </w:rPr>
      </w:pPr>
      <w:r w:rsidRPr="005657E0">
        <w:rPr>
          <w:rFonts w:cs="Arial"/>
        </w:rPr>
        <w:t xml:space="preserve">15 01 01 – </w:t>
      </w:r>
      <w:r w:rsidRPr="002273BB">
        <w:rPr>
          <w:rFonts w:cs="Arial"/>
        </w:rPr>
        <w:t>65.000 kg; 15 01 02 – 43.000 kg; 15 01 03 – 700 kg; 15 01 07 – 16.000 kg</w:t>
      </w:r>
      <w:r w:rsidRPr="005657E0">
        <w:rPr>
          <w:rFonts w:cs="Arial"/>
        </w:rPr>
        <w:t>.</w:t>
      </w:r>
    </w:p>
    <w:p w14:paraId="78B38142" w14:textId="77777777" w:rsidR="00450097" w:rsidRPr="005657E0" w:rsidRDefault="00450097" w:rsidP="00450097">
      <w:pPr>
        <w:jc w:val="both"/>
        <w:rPr>
          <w:rFonts w:cs="Arial"/>
          <w:b/>
          <w:u w:val="single"/>
        </w:rPr>
      </w:pPr>
    </w:p>
    <w:p w14:paraId="1972B917" w14:textId="77777777" w:rsidR="00450097" w:rsidRPr="005657E0" w:rsidRDefault="00450097" w:rsidP="00450097">
      <w:pPr>
        <w:jc w:val="both"/>
        <w:rPr>
          <w:rFonts w:cs="Arial"/>
          <w:b/>
          <w:u w:val="single"/>
        </w:rPr>
      </w:pPr>
      <w:r w:rsidRPr="005657E0">
        <w:rPr>
          <w:rFonts w:cs="Arial"/>
          <w:b/>
          <w:u w:val="single"/>
        </w:rPr>
        <w:t>Ostale zahteve:</w:t>
      </w:r>
    </w:p>
    <w:p w14:paraId="6133616C" w14:textId="77777777" w:rsidR="00450097" w:rsidRPr="005657E0" w:rsidRDefault="00450097" w:rsidP="00450097">
      <w:pPr>
        <w:pStyle w:val="Odstavekseznama"/>
        <w:numPr>
          <w:ilvl w:val="0"/>
          <w:numId w:val="20"/>
        </w:numPr>
        <w:jc w:val="both"/>
        <w:rPr>
          <w:rFonts w:cs="Arial"/>
        </w:rPr>
      </w:pPr>
      <w:r w:rsidRPr="005657E0">
        <w:rPr>
          <w:rFonts w:cs="Arial"/>
        </w:rPr>
        <w:t xml:space="preserve">zagotoviti odvoz odpadne embalaže in dovoz (oz. menjava) praznih zabojnikov najkasneje do 7 </w:t>
      </w:r>
      <w:r w:rsidRPr="005657E0">
        <w:rPr>
          <w:rFonts w:cs="Arial"/>
          <w:vertAlign w:val="superscript"/>
        </w:rPr>
        <w:t>45</w:t>
      </w:r>
      <w:r w:rsidRPr="005657E0">
        <w:rPr>
          <w:rFonts w:cs="Arial"/>
        </w:rPr>
        <w:t xml:space="preserve"> ure zjutraj.</w:t>
      </w:r>
    </w:p>
    <w:p w14:paraId="0B2D63AC" w14:textId="77777777" w:rsidR="00450097" w:rsidRPr="005657E0" w:rsidRDefault="00450097" w:rsidP="00450097">
      <w:pPr>
        <w:pStyle w:val="Odstavekseznama"/>
        <w:numPr>
          <w:ilvl w:val="0"/>
          <w:numId w:val="20"/>
        </w:numPr>
        <w:jc w:val="both"/>
        <w:rPr>
          <w:rFonts w:cs="Arial"/>
        </w:rPr>
      </w:pPr>
      <w:r w:rsidRPr="005657E0">
        <w:rPr>
          <w:rFonts w:cs="Arial"/>
        </w:rPr>
        <w:t>Cena odvoza mora vključevati:</w:t>
      </w:r>
    </w:p>
    <w:p w14:paraId="6755857D" w14:textId="77777777" w:rsidR="00450097" w:rsidRPr="005657E0" w:rsidRDefault="00450097" w:rsidP="00450097">
      <w:pPr>
        <w:pStyle w:val="Odstavekseznama"/>
        <w:numPr>
          <w:ilvl w:val="1"/>
          <w:numId w:val="20"/>
        </w:numPr>
        <w:jc w:val="both"/>
        <w:rPr>
          <w:rFonts w:cs="Arial"/>
        </w:rPr>
      </w:pPr>
      <w:r w:rsidRPr="005657E0">
        <w:rPr>
          <w:rFonts w:cs="Arial"/>
        </w:rPr>
        <w:t>  Stroške prevoza in prevzema odpadne embalaže</w:t>
      </w:r>
    </w:p>
    <w:p w14:paraId="56EEFB9A" w14:textId="77777777" w:rsidR="00450097" w:rsidRPr="005657E0" w:rsidRDefault="00450097" w:rsidP="00450097">
      <w:pPr>
        <w:pStyle w:val="Odstavekseznama"/>
        <w:numPr>
          <w:ilvl w:val="1"/>
          <w:numId w:val="20"/>
        </w:numPr>
        <w:jc w:val="both"/>
        <w:rPr>
          <w:rFonts w:cs="Arial"/>
        </w:rPr>
      </w:pPr>
      <w:r w:rsidRPr="005657E0">
        <w:rPr>
          <w:rFonts w:cs="Arial"/>
        </w:rPr>
        <w:t>  Izpraznitev zabojnika in prevoz zabojnika nazaj do naročnika</w:t>
      </w:r>
    </w:p>
    <w:p w14:paraId="29373211" w14:textId="77777777" w:rsidR="00450097" w:rsidRPr="005657E0" w:rsidRDefault="00450097" w:rsidP="00450097">
      <w:pPr>
        <w:pStyle w:val="Odstavekseznama"/>
        <w:numPr>
          <w:ilvl w:val="1"/>
          <w:numId w:val="20"/>
        </w:numPr>
        <w:jc w:val="both"/>
        <w:rPr>
          <w:rFonts w:cs="Arial"/>
        </w:rPr>
      </w:pPr>
      <w:r w:rsidRPr="005657E0">
        <w:rPr>
          <w:rFonts w:cs="Arial"/>
        </w:rPr>
        <w:t>  Vse ostale stroške povezane z odvozom odpadne embalaže</w:t>
      </w:r>
    </w:p>
    <w:p w14:paraId="458877F6" w14:textId="77777777" w:rsidR="00450097" w:rsidRPr="005657E0" w:rsidRDefault="00450097" w:rsidP="00450097">
      <w:pPr>
        <w:pStyle w:val="Brezrazmikov"/>
        <w:numPr>
          <w:ilvl w:val="0"/>
          <w:numId w:val="20"/>
        </w:numPr>
        <w:jc w:val="both"/>
        <w:rPr>
          <w:rFonts w:cs="Arial"/>
        </w:rPr>
      </w:pPr>
      <w:r w:rsidRPr="005657E0">
        <w:rPr>
          <w:rFonts w:cs="Arial"/>
        </w:rPr>
        <w:t xml:space="preserve">zagotoviti odvoz odpadne papirne in kartonske embalaže vsak dan v tednu ( od ponedeljka do petka), </w:t>
      </w:r>
    </w:p>
    <w:p w14:paraId="1F6F04A4" w14:textId="27D50872" w:rsidR="00450097" w:rsidRPr="005657E0" w:rsidRDefault="00450097" w:rsidP="00450097">
      <w:pPr>
        <w:pStyle w:val="Brezrazmikov"/>
        <w:numPr>
          <w:ilvl w:val="0"/>
          <w:numId w:val="20"/>
        </w:numPr>
        <w:jc w:val="both"/>
        <w:rPr>
          <w:rFonts w:cs="Arial"/>
        </w:rPr>
      </w:pPr>
      <w:r w:rsidRPr="005657E0">
        <w:rPr>
          <w:rFonts w:cs="Arial"/>
        </w:rPr>
        <w:t xml:space="preserve">zagotoviti odvoz odpadne plastične embalaže </w:t>
      </w:r>
      <w:r w:rsidR="00202B81">
        <w:rPr>
          <w:rFonts w:cs="Arial"/>
        </w:rPr>
        <w:t>4</w:t>
      </w:r>
      <w:r w:rsidRPr="005657E0">
        <w:rPr>
          <w:rFonts w:cs="Arial"/>
        </w:rPr>
        <w:t xml:space="preserve"> - krat na teden in sicer v ponedeljek, sredo</w:t>
      </w:r>
      <w:r w:rsidR="00202B81">
        <w:rPr>
          <w:rFonts w:cs="Arial"/>
        </w:rPr>
        <w:t>, četrtek</w:t>
      </w:r>
      <w:r w:rsidRPr="005657E0">
        <w:rPr>
          <w:rFonts w:cs="Arial"/>
        </w:rPr>
        <w:t xml:space="preserve"> in petek,</w:t>
      </w:r>
    </w:p>
    <w:p w14:paraId="0111CD1E" w14:textId="77777777" w:rsidR="00450097" w:rsidRPr="005657E0" w:rsidRDefault="00450097" w:rsidP="00450097">
      <w:pPr>
        <w:pStyle w:val="Brezrazmikov"/>
        <w:numPr>
          <w:ilvl w:val="0"/>
          <w:numId w:val="20"/>
        </w:numPr>
        <w:jc w:val="both"/>
        <w:rPr>
          <w:rFonts w:cs="Arial"/>
        </w:rPr>
      </w:pPr>
      <w:r w:rsidRPr="005657E0">
        <w:rPr>
          <w:rFonts w:cs="Arial"/>
        </w:rPr>
        <w:t>zagotoviti odvoz odpadne lesene in steklene embalaže skupaj in sicer 1 – krat na teden</w:t>
      </w:r>
    </w:p>
    <w:p w14:paraId="22F69A98" w14:textId="6ED9B6A4" w:rsidR="00450097" w:rsidRPr="005657E0" w:rsidRDefault="00450097" w:rsidP="00450097">
      <w:pPr>
        <w:pStyle w:val="Odstavekseznama"/>
        <w:numPr>
          <w:ilvl w:val="0"/>
          <w:numId w:val="20"/>
        </w:numPr>
        <w:jc w:val="both"/>
        <w:rPr>
          <w:rFonts w:cs="Arial"/>
        </w:rPr>
      </w:pPr>
      <w:r w:rsidRPr="005657E0">
        <w:rPr>
          <w:rFonts w:cs="Arial"/>
        </w:rPr>
        <w:t xml:space="preserve">zagotoviti najem 2 odprtih zabojnikov volumna </w:t>
      </w:r>
      <w:r w:rsidRPr="002273BB">
        <w:rPr>
          <w:rFonts w:cs="Arial"/>
        </w:rPr>
        <w:t>8-10</w:t>
      </w:r>
      <w:r>
        <w:rPr>
          <w:rFonts w:cs="Arial"/>
        </w:rPr>
        <w:t xml:space="preserve"> </w:t>
      </w:r>
      <w:r w:rsidRPr="005657E0">
        <w:rPr>
          <w:rFonts w:cs="Arial"/>
        </w:rPr>
        <w:t>m</w:t>
      </w:r>
      <w:r w:rsidRPr="005657E0">
        <w:rPr>
          <w:rFonts w:cs="Arial"/>
          <w:vertAlign w:val="superscript"/>
        </w:rPr>
        <w:t>3</w:t>
      </w:r>
      <w:r w:rsidRPr="005657E0">
        <w:rPr>
          <w:rFonts w:cs="Arial"/>
        </w:rPr>
        <w:t xml:space="preserve"> (enega za papirno in enega za mešano embalažo) </w:t>
      </w:r>
    </w:p>
    <w:p w14:paraId="69957084" w14:textId="6A767779" w:rsidR="00450097" w:rsidRPr="005657E0" w:rsidRDefault="00450097" w:rsidP="00450097">
      <w:pPr>
        <w:pStyle w:val="Odstavekseznama"/>
        <w:numPr>
          <w:ilvl w:val="0"/>
          <w:numId w:val="20"/>
        </w:numPr>
        <w:jc w:val="both"/>
        <w:rPr>
          <w:rFonts w:cs="Arial"/>
        </w:rPr>
      </w:pPr>
      <w:r w:rsidRPr="005657E0">
        <w:rPr>
          <w:rFonts w:cs="Arial"/>
        </w:rPr>
        <w:t xml:space="preserve">zagotoviti najem </w:t>
      </w:r>
      <w:r w:rsidR="00202B81">
        <w:rPr>
          <w:rFonts w:cs="Arial"/>
        </w:rPr>
        <w:t>6</w:t>
      </w:r>
      <w:r w:rsidRPr="005657E0">
        <w:rPr>
          <w:rFonts w:cs="Arial"/>
        </w:rPr>
        <w:t xml:space="preserve"> pokončnih zabojnikov volumna od 220 do 250 litrov za stekleno embalažo, (morajo imeti označbo, da so namenjeni za steklo).</w:t>
      </w:r>
    </w:p>
    <w:p w14:paraId="250A5F3E" w14:textId="77777777" w:rsidR="00450097" w:rsidRPr="005657E0" w:rsidRDefault="00450097" w:rsidP="00450097">
      <w:pPr>
        <w:pStyle w:val="Brezrazmikov"/>
        <w:numPr>
          <w:ilvl w:val="0"/>
          <w:numId w:val="20"/>
        </w:numPr>
        <w:ind w:left="714" w:hanging="357"/>
        <w:jc w:val="both"/>
        <w:rPr>
          <w:rFonts w:cs="Arial"/>
        </w:rPr>
      </w:pPr>
      <w:r w:rsidRPr="005657E0">
        <w:rPr>
          <w:rFonts w:cs="Arial"/>
        </w:rPr>
        <w:t>med plastično embalažo se lahko nahaja največ do 10 % preostale embalaže (tetrapak, stiropor pločevinka).</w:t>
      </w:r>
    </w:p>
    <w:p w14:paraId="19F4A33E" w14:textId="77777777" w:rsidR="00450097" w:rsidRPr="005657E0" w:rsidRDefault="00450097" w:rsidP="00450097">
      <w:pPr>
        <w:rPr>
          <w:rFonts w:cs="Arial"/>
        </w:rPr>
      </w:pPr>
    </w:p>
    <w:p w14:paraId="59275392" w14:textId="77777777" w:rsidR="00450097" w:rsidRPr="005657E0" w:rsidRDefault="00450097" w:rsidP="00450097">
      <w:pPr>
        <w:rPr>
          <w:i/>
        </w:rPr>
      </w:pPr>
    </w:p>
    <w:p w14:paraId="54BDDDE8" w14:textId="77777777" w:rsidR="00450097" w:rsidRPr="005657E0" w:rsidRDefault="00450097" w:rsidP="00450097">
      <w:pPr>
        <w:rPr>
          <w:b/>
          <w:bCs/>
          <w:i/>
        </w:rPr>
      </w:pPr>
      <w:r w:rsidRPr="005657E0">
        <w:rPr>
          <w:b/>
          <w:bCs/>
          <w:i/>
        </w:rPr>
        <w:t>IZJAVA:</w:t>
      </w:r>
    </w:p>
    <w:p w14:paraId="12F6ED44" w14:textId="77777777" w:rsidR="00450097" w:rsidRPr="005657E0" w:rsidRDefault="00450097" w:rsidP="00450097">
      <w:pPr>
        <w:rPr>
          <w:b/>
          <w:bCs/>
          <w:i/>
        </w:rPr>
      </w:pPr>
    </w:p>
    <w:p w14:paraId="25F91755" w14:textId="77777777" w:rsidR="00450097" w:rsidRPr="005657E0" w:rsidRDefault="00450097" w:rsidP="00450097">
      <w:pPr>
        <w:rPr>
          <w:i/>
        </w:rPr>
      </w:pPr>
      <w:r w:rsidRPr="005657E0">
        <w:rPr>
          <w:i/>
        </w:rPr>
        <w:t>Izjavljamo, da se v celoti strinjamo z zgoraj navedenimi zahtevami in smo jih sposobni izvajati.</w:t>
      </w:r>
    </w:p>
    <w:p w14:paraId="6000D23F" w14:textId="77777777" w:rsidR="00450097" w:rsidRPr="005657E0" w:rsidRDefault="00450097" w:rsidP="00450097">
      <w:pPr>
        <w:rPr>
          <w:i/>
        </w:rPr>
      </w:pPr>
      <w:r w:rsidRPr="005657E0">
        <w:rPr>
          <w:i/>
        </w:rPr>
        <w:t>S podpisom tega obrazca  ponudnik tudi potrjuje, da se strinja tudi z ostalimi zahtevami iz razpisne dokumentacije.</w:t>
      </w:r>
    </w:p>
    <w:p w14:paraId="1A8EA7D6" w14:textId="77777777" w:rsidR="00450097" w:rsidRPr="005657E0" w:rsidRDefault="00450097" w:rsidP="00450097">
      <w:pPr>
        <w:rPr>
          <w:i/>
        </w:rPr>
      </w:pPr>
    </w:p>
    <w:p w14:paraId="6DC97443" w14:textId="77777777" w:rsidR="00450097" w:rsidRPr="005657E0" w:rsidRDefault="00450097" w:rsidP="00450097">
      <w:pPr>
        <w:rPr>
          <w:i/>
        </w:rPr>
      </w:pPr>
      <w:r w:rsidRPr="005657E0">
        <w:rPr>
          <w:i/>
        </w:rPr>
        <w:t xml:space="preserve">Datum: _______________                                                  Ime zakonitega zastopnika / pooblaščenca  </w:t>
      </w:r>
    </w:p>
    <w:p w14:paraId="647E1F08" w14:textId="77777777" w:rsidR="00450097" w:rsidRPr="005657E0" w:rsidRDefault="00450097" w:rsidP="00450097">
      <w:pPr>
        <w:rPr>
          <w:i/>
        </w:rPr>
      </w:pPr>
      <w:r w:rsidRPr="005657E0">
        <w:rPr>
          <w:i/>
        </w:rPr>
        <w:t xml:space="preserve">  </w:t>
      </w:r>
    </w:p>
    <w:p w14:paraId="557956F0" w14:textId="77777777" w:rsidR="00450097" w:rsidRPr="005657E0" w:rsidRDefault="00450097" w:rsidP="00450097">
      <w:pPr>
        <w:rPr>
          <w:i/>
        </w:rPr>
      </w:pPr>
      <w:r w:rsidRPr="005657E0">
        <w:rPr>
          <w:i/>
        </w:rPr>
        <w:t xml:space="preserve">                                                                                               ________________________________    </w:t>
      </w:r>
    </w:p>
    <w:p w14:paraId="2B0917A5" w14:textId="77777777" w:rsidR="00450097" w:rsidRPr="005657E0" w:rsidRDefault="00450097" w:rsidP="00450097">
      <w:pPr>
        <w:rPr>
          <w:i/>
        </w:rPr>
      </w:pPr>
    </w:p>
    <w:p w14:paraId="16DCE258" w14:textId="77777777" w:rsidR="00450097" w:rsidRPr="005657E0" w:rsidRDefault="00450097" w:rsidP="00450097">
      <w:pPr>
        <w:rPr>
          <w:i/>
        </w:rPr>
      </w:pPr>
      <w:r w:rsidRPr="005657E0">
        <w:rPr>
          <w:i/>
        </w:rPr>
        <w:t xml:space="preserve">                                                                                                                   Podpis:</w:t>
      </w:r>
    </w:p>
    <w:p w14:paraId="5BB3C83F" w14:textId="32E415CC" w:rsidR="00951B70" w:rsidRPr="00951B70" w:rsidRDefault="00450097" w:rsidP="00450097">
      <w:pPr>
        <w:rPr>
          <w:rFonts w:cs="Arial"/>
          <w:b/>
          <w:highlight w:val="yellow"/>
        </w:rPr>
      </w:pPr>
      <w:r w:rsidRPr="005657E0">
        <w:rPr>
          <w:i/>
        </w:rPr>
        <w:t xml:space="preserve">                                                                                                          _________________</w:t>
      </w:r>
    </w:p>
    <w:p w14:paraId="1B161040"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41686BD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87A284A" w14:textId="77777777" w:rsidR="00951B70" w:rsidRPr="00BC25B9" w:rsidRDefault="00951B70" w:rsidP="00951B70">
            <w:pPr>
              <w:jc w:val="both"/>
              <w:rPr>
                <w:b/>
              </w:rPr>
            </w:pPr>
            <w:r w:rsidRPr="00BC25B9">
              <w:rPr>
                <w:b/>
              </w:rPr>
              <w:lastRenderedPageBreak/>
              <w:t>Obrazec št. 3.3</w:t>
            </w:r>
          </w:p>
        </w:tc>
      </w:tr>
    </w:tbl>
    <w:p w14:paraId="5DFDB91F" w14:textId="77777777" w:rsidR="00951B70" w:rsidRPr="00951B70" w:rsidRDefault="00951B70" w:rsidP="00951B70">
      <w:pPr>
        <w:jc w:val="center"/>
        <w:rPr>
          <w:rFonts w:cs="Arial"/>
          <w:b/>
          <w:bCs/>
          <w:highlight w:val="yellow"/>
        </w:rPr>
      </w:pPr>
    </w:p>
    <w:p w14:paraId="35C67293"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9264C71" w14:textId="77777777" w:rsidR="00450097" w:rsidRPr="005657E0" w:rsidRDefault="00450097" w:rsidP="00450097">
      <w:pPr>
        <w:jc w:val="center"/>
        <w:rPr>
          <w:rFonts w:cs="Arial"/>
          <w:b/>
          <w:bCs/>
        </w:rPr>
      </w:pPr>
      <w:r w:rsidRPr="005657E0">
        <w:rPr>
          <w:rFonts w:cs="Arial"/>
          <w:b/>
          <w:bCs/>
        </w:rPr>
        <w:t>SKLOP 3: Odvozu odpadkov iz zdravstva (klas. št. 18 01 04)</w:t>
      </w:r>
    </w:p>
    <w:p w14:paraId="6D4F5920" w14:textId="77777777" w:rsidR="00450097" w:rsidRPr="005657E0" w:rsidRDefault="00450097" w:rsidP="00450097">
      <w:pPr>
        <w:jc w:val="center"/>
        <w:rPr>
          <w:rFonts w:cs="Arial"/>
          <w:b/>
          <w:bCs/>
        </w:rPr>
      </w:pPr>
    </w:p>
    <w:p w14:paraId="181B04CF" w14:textId="77777777" w:rsidR="00450097" w:rsidRPr="005657E0" w:rsidRDefault="00450097" w:rsidP="00450097">
      <w:pPr>
        <w:jc w:val="center"/>
        <w:rPr>
          <w:rFonts w:cs="Arial"/>
          <w:b/>
        </w:rPr>
      </w:pPr>
    </w:p>
    <w:p w14:paraId="5F942721" w14:textId="77777777" w:rsidR="00450097" w:rsidRPr="005657E0" w:rsidRDefault="00450097" w:rsidP="00450097">
      <w:pPr>
        <w:rPr>
          <w:rFonts w:cs="Arial"/>
          <w:b/>
          <w:bCs/>
          <w:u w:val="single"/>
        </w:rPr>
      </w:pPr>
      <w:r w:rsidRPr="005657E0">
        <w:rPr>
          <w:rFonts w:cs="Arial"/>
          <w:b/>
          <w:bCs/>
          <w:u w:val="single"/>
        </w:rPr>
        <w:t>Ponudnik mora:</w:t>
      </w:r>
    </w:p>
    <w:p w14:paraId="51AE0417" w14:textId="77777777" w:rsidR="00450097" w:rsidRPr="005657E0" w:rsidRDefault="00450097" w:rsidP="00450097">
      <w:pPr>
        <w:rPr>
          <w:rFonts w:cs="Arial"/>
        </w:rPr>
      </w:pPr>
    </w:p>
    <w:p w14:paraId="1BDFBDCD" w14:textId="77777777" w:rsidR="00450097" w:rsidRPr="005657E0" w:rsidRDefault="00450097" w:rsidP="00450097">
      <w:pPr>
        <w:numPr>
          <w:ilvl w:val="0"/>
          <w:numId w:val="21"/>
        </w:numPr>
        <w:jc w:val="both"/>
        <w:rPr>
          <w:rFonts w:cs="Arial"/>
        </w:rPr>
      </w:pPr>
      <w:r w:rsidRPr="005657E0">
        <w:rPr>
          <w:rFonts w:cs="Arial"/>
        </w:rPr>
        <w:t xml:space="preserve">biti na seznamu zbiralcev odpadkov za odpadek pod klasifikacijsko številko 18 01 04 (Odpadki, ki iz vidika preventive pred infekcijo ne zahtevajo posebnega ravnanja pri zbiranju in odstranjevanju) pri </w:t>
      </w:r>
      <w:bookmarkStart w:id="11" w:name="_Hlk162612894"/>
      <w:r w:rsidRPr="005657E0">
        <w:rPr>
          <w:rFonts w:cs="Arial"/>
        </w:rPr>
        <w:t>Ministrstvu za okolje prostor in energijo RS.</w:t>
      </w:r>
      <w:bookmarkEnd w:id="11"/>
    </w:p>
    <w:p w14:paraId="718113F9" w14:textId="77777777" w:rsidR="00450097" w:rsidRPr="005657E0" w:rsidRDefault="00450097" w:rsidP="00450097">
      <w:pPr>
        <w:numPr>
          <w:ilvl w:val="0"/>
          <w:numId w:val="21"/>
        </w:numPr>
        <w:jc w:val="both"/>
        <w:rPr>
          <w:rFonts w:cs="Arial"/>
        </w:rPr>
      </w:pPr>
      <w:r w:rsidRPr="005657E0">
        <w:rPr>
          <w:rFonts w:cs="Arial"/>
        </w:rPr>
        <w:t xml:space="preserve">zagotoviti odvoz omenjenih odpadkov ter nato  dovoz  prazne stiskalnice najkasneje do 8 </w:t>
      </w:r>
      <w:r w:rsidRPr="005657E0">
        <w:rPr>
          <w:rFonts w:cs="Arial"/>
          <w:vertAlign w:val="superscript"/>
        </w:rPr>
        <w:t>00</w:t>
      </w:r>
      <w:r w:rsidRPr="005657E0">
        <w:rPr>
          <w:rFonts w:cs="Arial"/>
        </w:rPr>
        <w:t xml:space="preserve"> ure zjutraj. Odvoz se bo izvajal 2 – krat na teden in sicer  v torek in petek (glede na potrebe lahko naročnik režim odvoza spremeni).</w:t>
      </w:r>
    </w:p>
    <w:p w14:paraId="075F062B" w14:textId="77777777" w:rsidR="00450097" w:rsidRPr="005657E0" w:rsidRDefault="00450097" w:rsidP="00450097">
      <w:pPr>
        <w:numPr>
          <w:ilvl w:val="0"/>
          <w:numId w:val="21"/>
        </w:numPr>
        <w:jc w:val="both"/>
        <w:rPr>
          <w:rFonts w:cs="Arial"/>
        </w:rPr>
      </w:pPr>
      <w:r w:rsidRPr="005657E0">
        <w:rPr>
          <w:rFonts w:cs="Arial"/>
        </w:rPr>
        <w:t>ob izstavitvi računa pridodati tehtalne listke posameznega tehtanja ter evidenčne liste,</w:t>
      </w:r>
    </w:p>
    <w:p w14:paraId="637C49A7" w14:textId="77777777" w:rsidR="00450097" w:rsidRPr="005657E0" w:rsidRDefault="00450097" w:rsidP="00450097">
      <w:pPr>
        <w:numPr>
          <w:ilvl w:val="0"/>
          <w:numId w:val="21"/>
        </w:numPr>
        <w:autoSpaceDE w:val="0"/>
        <w:autoSpaceDN w:val="0"/>
        <w:adjustRightInd w:val="0"/>
        <w:contextualSpacing/>
        <w:rPr>
          <w:rFonts w:cs="Arial"/>
          <w:bCs/>
          <w:iCs/>
        </w:rPr>
      </w:pPr>
      <w:r w:rsidRPr="005657E0">
        <w:rPr>
          <w:rFonts w:cs="Arial"/>
          <w:bCs/>
          <w:iCs/>
        </w:rPr>
        <w:t>Cena odvoza mora vključevati:</w:t>
      </w:r>
    </w:p>
    <w:p w14:paraId="3222880D"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stroške prevoza in odvoza odpadkov,</w:t>
      </w:r>
    </w:p>
    <w:p w14:paraId="71CA2247"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izpraznitev zabojnika in prevoz zabojnika nazaj do naročnika,</w:t>
      </w:r>
    </w:p>
    <w:p w14:paraId="7291E989"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vse stroške odlaganja oz. obdelave odpadkov,</w:t>
      </w:r>
    </w:p>
    <w:p w14:paraId="62B934C3" w14:textId="77777777" w:rsidR="00450097" w:rsidRPr="005657E0" w:rsidRDefault="00450097" w:rsidP="00450097">
      <w:pPr>
        <w:numPr>
          <w:ilvl w:val="0"/>
          <w:numId w:val="22"/>
        </w:numPr>
        <w:rPr>
          <w:rFonts w:cs="Arial"/>
          <w:b/>
        </w:rPr>
      </w:pPr>
      <w:r w:rsidRPr="005657E0">
        <w:rPr>
          <w:rFonts w:cs="Arial"/>
          <w:bCs/>
          <w:iCs/>
        </w:rPr>
        <w:t>vse ostale stroške povezane z odvozom odpadkov.</w:t>
      </w:r>
    </w:p>
    <w:p w14:paraId="762A10C0" w14:textId="77777777" w:rsidR="00450097" w:rsidRPr="005657E0" w:rsidRDefault="00450097" w:rsidP="00450097">
      <w:pPr>
        <w:numPr>
          <w:ilvl w:val="0"/>
          <w:numId w:val="23"/>
        </w:numPr>
        <w:spacing w:before="100" w:beforeAutospacing="1" w:after="100" w:afterAutospacing="1"/>
        <w:jc w:val="both"/>
        <w:rPr>
          <w:rFonts w:cs="Arial"/>
        </w:rPr>
      </w:pPr>
      <w:r w:rsidRPr="005657E0">
        <w:rPr>
          <w:rFonts w:cs="Arial"/>
        </w:rPr>
        <w:t>Prevoz se na fakturi prikazuje posebej.</w:t>
      </w:r>
    </w:p>
    <w:p w14:paraId="46D195E1" w14:textId="77777777" w:rsidR="00450097" w:rsidRPr="005657E0" w:rsidRDefault="00450097" w:rsidP="00450097">
      <w:pPr>
        <w:rPr>
          <w:rFonts w:cs="Arial"/>
          <w:b/>
          <w:u w:val="single"/>
        </w:rPr>
      </w:pPr>
      <w:r w:rsidRPr="005657E0">
        <w:rPr>
          <w:rFonts w:cs="Arial"/>
          <w:b/>
          <w:u w:val="single"/>
        </w:rPr>
        <w:t>Vrsta odpadka:</w:t>
      </w:r>
    </w:p>
    <w:p w14:paraId="716FA397" w14:textId="77777777" w:rsidR="00450097" w:rsidRPr="005657E0" w:rsidRDefault="00450097" w:rsidP="00271183">
      <w:pPr>
        <w:jc w:val="both"/>
        <w:rPr>
          <w:rFonts w:cs="Arial"/>
          <w:b/>
        </w:rPr>
      </w:pPr>
    </w:p>
    <w:p w14:paraId="62E3C34D" w14:textId="77777777" w:rsidR="00450097" w:rsidRPr="005657E0" w:rsidRDefault="00450097" w:rsidP="00271183">
      <w:pPr>
        <w:jc w:val="both"/>
        <w:rPr>
          <w:rFonts w:cs="Arial"/>
          <w:b/>
        </w:rPr>
      </w:pPr>
      <w:r w:rsidRPr="005657E0">
        <w:rPr>
          <w:rFonts w:cs="Arial"/>
        </w:rPr>
        <w:t>Odpadki, ki iz vidika preventive pred infekcijo ne zahtevajo posebnega ravnanja pri zbiranju in odstranjevanju - klas. št. 18 01 04.</w:t>
      </w:r>
    </w:p>
    <w:p w14:paraId="56C84D18" w14:textId="77777777" w:rsidR="00450097" w:rsidRPr="005657E0" w:rsidRDefault="00450097" w:rsidP="00450097">
      <w:pPr>
        <w:rPr>
          <w:rFonts w:cs="Arial"/>
          <w:b/>
          <w:u w:val="single"/>
        </w:rPr>
      </w:pPr>
    </w:p>
    <w:p w14:paraId="5D426FAD" w14:textId="77777777" w:rsidR="00450097" w:rsidRPr="005657E0" w:rsidRDefault="00450097" w:rsidP="00450097">
      <w:pPr>
        <w:rPr>
          <w:rFonts w:cs="Arial"/>
          <w:b/>
          <w:u w:val="single"/>
        </w:rPr>
      </w:pPr>
      <w:r w:rsidRPr="005657E0">
        <w:rPr>
          <w:rFonts w:cs="Arial"/>
          <w:b/>
          <w:u w:val="single"/>
        </w:rPr>
        <w:t>Predvidena količina odpadkov:</w:t>
      </w:r>
    </w:p>
    <w:p w14:paraId="58C33782" w14:textId="77777777" w:rsidR="00450097" w:rsidRPr="005657E0" w:rsidRDefault="00450097" w:rsidP="00450097">
      <w:pPr>
        <w:rPr>
          <w:rFonts w:cs="Arial"/>
        </w:rPr>
      </w:pPr>
    </w:p>
    <w:p w14:paraId="54355323" w14:textId="77777777" w:rsidR="00450097" w:rsidRPr="005657E0" w:rsidRDefault="00450097" w:rsidP="00450097">
      <w:pPr>
        <w:rPr>
          <w:rFonts w:cs="Arial"/>
        </w:rPr>
      </w:pPr>
      <w:r w:rsidRPr="005657E0">
        <w:rPr>
          <w:rFonts w:cs="Arial"/>
        </w:rPr>
        <w:t xml:space="preserve">Predvidena letna količina odpadkov je </w:t>
      </w:r>
      <w:r w:rsidRPr="002273BB">
        <w:rPr>
          <w:rFonts w:cs="Arial"/>
        </w:rPr>
        <w:t>150 000</w:t>
      </w:r>
      <w:r w:rsidRPr="005657E0">
        <w:rPr>
          <w:rFonts w:cs="Arial"/>
        </w:rPr>
        <w:t xml:space="preserve"> kg.</w:t>
      </w:r>
    </w:p>
    <w:p w14:paraId="1CC3488C" w14:textId="77777777" w:rsidR="00450097" w:rsidRPr="005657E0" w:rsidRDefault="00450097" w:rsidP="00450097">
      <w:pPr>
        <w:rPr>
          <w:rFonts w:cs="Arial"/>
        </w:rPr>
      </w:pPr>
    </w:p>
    <w:p w14:paraId="0AC2ECBE" w14:textId="77777777" w:rsidR="00450097" w:rsidRPr="005657E0" w:rsidRDefault="00450097" w:rsidP="00450097">
      <w:pPr>
        <w:rPr>
          <w:rFonts w:cs="Arial"/>
          <w:b/>
          <w:u w:val="single"/>
        </w:rPr>
      </w:pPr>
      <w:r w:rsidRPr="005657E0">
        <w:rPr>
          <w:rFonts w:cs="Arial"/>
          <w:b/>
          <w:u w:val="single"/>
        </w:rPr>
        <w:t>Transportna enota:</w:t>
      </w:r>
    </w:p>
    <w:p w14:paraId="7300EC3E" w14:textId="77777777" w:rsidR="00450097" w:rsidRPr="005657E0" w:rsidRDefault="00450097" w:rsidP="00271183">
      <w:pPr>
        <w:jc w:val="both"/>
        <w:rPr>
          <w:rFonts w:cs="Arial"/>
        </w:rPr>
      </w:pPr>
    </w:p>
    <w:p w14:paraId="057401B6" w14:textId="77777777" w:rsidR="00450097" w:rsidRPr="005657E0" w:rsidRDefault="00450097" w:rsidP="00271183">
      <w:pPr>
        <w:jc w:val="both"/>
        <w:rPr>
          <w:rFonts w:cs="Arial"/>
        </w:rPr>
      </w:pPr>
      <w:r w:rsidRPr="005657E0">
        <w:rPr>
          <w:rFonts w:cs="Arial"/>
        </w:rPr>
        <w:t xml:space="preserve">Odpadki se odlagajo v mobilno stiskalnico – </w:t>
      </w:r>
      <w:proofErr w:type="spellStart"/>
      <w:r w:rsidRPr="005657E0">
        <w:rPr>
          <w:rFonts w:cs="Arial"/>
        </w:rPr>
        <w:t>press</w:t>
      </w:r>
      <w:proofErr w:type="spellEnd"/>
      <w:r w:rsidRPr="005657E0">
        <w:rPr>
          <w:rFonts w:cs="Arial"/>
        </w:rPr>
        <w:t xml:space="preserve"> kontejner velikosti  </w:t>
      </w:r>
      <w:proofErr w:type="spellStart"/>
      <w:r w:rsidRPr="005657E0">
        <w:rPr>
          <w:rFonts w:cs="Arial"/>
        </w:rPr>
        <w:t>9m</w:t>
      </w:r>
      <w:r w:rsidRPr="005657E0">
        <w:rPr>
          <w:rFonts w:cs="Arial"/>
          <w:vertAlign w:val="superscript"/>
        </w:rPr>
        <w:t>3</w:t>
      </w:r>
      <w:proofErr w:type="spellEnd"/>
      <w:r w:rsidRPr="005657E0">
        <w:rPr>
          <w:rFonts w:cs="Arial"/>
        </w:rPr>
        <w:t xml:space="preserve">  (sistem odvoza s </w:t>
      </w:r>
      <w:proofErr w:type="spellStart"/>
      <w:r w:rsidRPr="005657E0">
        <w:rPr>
          <w:rFonts w:cs="Arial"/>
        </w:rPr>
        <w:t>samonakladalcem</w:t>
      </w:r>
      <w:proofErr w:type="spellEnd"/>
      <w:r w:rsidRPr="005657E0">
        <w:rPr>
          <w:rFonts w:cs="Arial"/>
        </w:rPr>
        <w:t xml:space="preserve"> brez prečke), ki je v lasti Onkološkega inštituta.</w:t>
      </w:r>
    </w:p>
    <w:p w14:paraId="4E7247E8" w14:textId="77777777" w:rsidR="00450097" w:rsidRPr="005657E0" w:rsidRDefault="00450097" w:rsidP="00450097">
      <w:pPr>
        <w:rPr>
          <w:rFonts w:cs="Arial"/>
        </w:rPr>
      </w:pPr>
    </w:p>
    <w:p w14:paraId="113D703E" w14:textId="77777777" w:rsidR="00450097" w:rsidRPr="005657E0" w:rsidRDefault="00450097" w:rsidP="00450097">
      <w:pPr>
        <w:rPr>
          <w:rFonts w:cs="Arial"/>
          <w:b/>
          <w:u w:val="single"/>
        </w:rPr>
      </w:pPr>
      <w:r w:rsidRPr="005657E0">
        <w:rPr>
          <w:rFonts w:cs="Arial"/>
          <w:b/>
          <w:u w:val="single"/>
        </w:rPr>
        <w:t>Mesto nahajanja mobilne stiskalnice oziroma odpadkov:</w:t>
      </w:r>
    </w:p>
    <w:p w14:paraId="7D07AFA5" w14:textId="77777777" w:rsidR="00450097" w:rsidRPr="005657E0" w:rsidRDefault="00450097" w:rsidP="00450097">
      <w:pPr>
        <w:rPr>
          <w:rFonts w:cs="Arial"/>
          <w:b/>
          <w:u w:val="single"/>
        </w:rPr>
      </w:pPr>
    </w:p>
    <w:p w14:paraId="2AEA44D4" w14:textId="77777777" w:rsidR="00450097" w:rsidRPr="005657E0" w:rsidRDefault="00450097" w:rsidP="00450097">
      <w:pPr>
        <w:rPr>
          <w:rFonts w:cs="Arial"/>
        </w:rPr>
      </w:pPr>
      <w:r w:rsidRPr="005657E0">
        <w:rPr>
          <w:rFonts w:cs="Arial"/>
        </w:rPr>
        <w:t>Onkološki inštitut Ljubljana, Zaloška cesta 2 Ljubljana, v objektu H v prvi kleti.</w:t>
      </w:r>
    </w:p>
    <w:p w14:paraId="785F4477" w14:textId="77777777" w:rsidR="00450097" w:rsidRPr="005657E0" w:rsidRDefault="00450097" w:rsidP="00450097">
      <w:pPr>
        <w:rPr>
          <w:rFonts w:cs="Arial"/>
        </w:rPr>
      </w:pPr>
    </w:p>
    <w:p w14:paraId="79D2860F" w14:textId="77777777" w:rsidR="00450097" w:rsidRPr="005657E0" w:rsidRDefault="00450097" w:rsidP="00450097">
      <w:pPr>
        <w:rPr>
          <w:rFonts w:cs="Arial"/>
        </w:rPr>
      </w:pPr>
    </w:p>
    <w:p w14:paraId="1C6DDEF8" w14:textId="77777777" w:rsidR="00450097" w:rsidRPr="005657E0" w:rsidRDefault="00450097" w:rsidP="00450097">
      <w:pPr>
        <w:rPr>
          <w:b/>
          <w:bCs/>
          <w:i/>
        </w:rPr>
      </w:pPr>
      <w:r w:rsidRPr="005657E0">
        <w:rPr>
          <w:b/>
          <w:bCs/>
          <w:i/>
        </w:rPr>
        <w:t>IZJAVA:</w:t>
      </w:r>
    </w:p>
    <w:p w14:paraId="3E0F8AC3" w14:textId="77777777" w:rsidR="00450097" w:rsidRPr="005657E0" w:rsidRDefault="00450097" w:rsidP="00450097">
      <w:pPr>
        <w:rPr>
          <w:b/>
          <w:bCs/>
          <w:i/>
        </w:rPr>
      </w:pPr>
    </w:p>
    <w:p w14:paraId="754B3D4B" w14:textId="77777777" w:rsidR="00450097" w:rsidRPr="005657E0" w:rsidRDefault="00450097" w:rsidP="00450097">
      <w:pPr>
        <w:rPr>
          <w:i/>
        </w:rPr>
      </w:pPr>
      <w:r w:rsidRPr="005657E0">
        <w:rPr>
          <w:i/>
        </w:rPr>
        <w:t>Izjavljamo, da se v celoti strinjamo z zgoraj navedenimi zahtevami in smo jih sposobni izvajati.</w:t>
      </w:r>
    </w:p>
    <w:p w14:paraId="627B5A0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3138F0FE" w14:textId="77777777" w:rsidR="00450097" w:rsidRPr="005657E0" w:rsidRDefault="00450097" w:rsidP="00450097">
      <w:pPr>
        <w:rPr>
          <w:i/>
        </w:rPr>
      </w:pPr>
    </w:p>
    <w:p w14:paraId="70821A2F" w14:textId="77777777" w:rsidR="00450097" w:rsidRPr="005657E0" w:rsidRDefault="00450097" w:rsidP="00450097">
      <w:pPr>
        <w:rPr>
          <w:i/>
        </w:rPr>
      </w:pPr>
      <w:r w:rsidRPr="005657E0">
        <w:rPr>
          <w:i/>
        </w:rPr>
        <w:t xml:space="preserve">Datum: _______________                                                  Ime zakonitega zastopnika / pooblaščenca  </w:t>
      </w:r>
    </w:p>
    <w:p w14:paraId="4A337C14" w14:textId="77777777" w:rsidR="00450097" w:rsidRPr="005657E0" w:rsidRDefault="00450097" w:rsidP="00450097">
      <w:pPr>
        <w:rPr>
          <w:i/>
        </w:rPr>
      </w:pPr>
      <w:r w:rsidRPr="005657E0">
        <w:rPr>
          <w:i/>
        </w:rPr>
        <w:t xml:space="preserve">  </w:t>
      </w:r>
    </w:p>
    <w:p w14:paraId="342BE09C" w14:textId="77777777" w:rsidR="00450097" w:rsidRPr="005657E0" w:rsidRDefault="00450097" w:rsidP="00450097">
      <w:pPr>
        <w:rPr>
          <w:i/>
        </w:rPr>
      </w:pPr>
      <w:r w:rsidRPr="005657E0">
        <w:rPr>
          <w:i/>
        </w:rPr>
        <w:t xml:space="preserve">                                                                                               ________________________________    </w:t>
      </w:r>
    </w:p>
    <w:p w14:paraId="1254963E" w14:textId="77777777" w:rsidR="00450097" w:rsidRPr="005657E0" w:rsidRDefault="00450097" w:rsidP="00450097">
      <w:pPr>
        <w:rPr>
          <w:i/>
        </w:rPr>
      </w:pPr>
    </w:p>
    <w:p w14:paraId="736FF31B" w14:textId="77777777" w:rsidR="00951B70" w:rsidRPr="00951B70" w:rsidRDefault="00951B70" w:rsidP="00951B70">
      <w:pPr>
        <w:jc w:val="center"/>
        <w:rPr>
          <w:rFonts w:cs="Arial"/>
          <w:b/>
          <w:highlight w:val="yellow"/>
        </w:rPr>
      </w:pPr>
    </w:p>
    <w:p w14:paraId="28CE4C1F" w14:textId="77777777" w:rsidR="00951B70" w:rsidRPr="00951B70" w:rsidRDefault="00951B70" w:rsidP="00951B70">
      <w:pPr>
        <w:rPr>
          <w:rFonts w:cs="Arial"/>
          <w:b/>
          <w:highlight w:val="yellow"/>
        </w:rPr>
      </w:pPr>
    </w:p>
    <w:p w14:paraId="0D4AF7BD" w14:textId="77777777" w:rsidR="00951B70" w:rsidRPr="00951B70" w:rsidRDefault="00951B70" w:rsidP="00951B70">
      <w:pPr>
        <w:rPr>
          <w:highlight w:val="yellow"/>
        </w:rPr>
      </w:pPr>
      <w:r w:rsidRPr="00951B70">
        <w:rPr>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161C9E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00EC32A" w14:textId="77777777" w:rsidR="00951B70" w:rsidRPr="00BC25B9" w:rsidRDefault="00951B70" w:rsidP="00951B70">
            <w:pPr>
              <w:jc w:val="both"/>
              <w:rPr>
                <w:b/>
              </w:rPr>
            </w:pPr>
            <w:r w:rsidRPr="00BC25B9">
              <w:rPr>
                <w:b/>
              </w:rPr>
              <w:lastRenderedPageBreak/>
              <w:t>Obrazec št. 3.4</w:t>
            </w:r>
          </w:p>
        </w:tc>
      </w:tr>
    </w:tbl>
    <w:p w14:paraId="665BD53F" w14:textId="77777777" w:rsidR="00BC25B9" w:rsidRDefault="00BC25B9" w:rsidP="003A069F">
      <w:pPr>
        <w:jc w:val="center"/>
        <w:rPr>
          <w:rFonts w:cs="Arial"/>
          <w:b/>
          <w:bCs/>
        </w:rPr>
      </w:pPr>
    </w:p>
    <w:p w14:paraId="77FCC996" w14:textId="42BCF6FB"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37CE749B" w14:textId="31409A2E" w:rsidR="00450097" w:rsidRPr="005657E0" w:rsidRDefault="00450097" w:rsidP="003A069F">
      <w:pPr>
        <w:jc w:val="center"/>
        <w:rPr>
          <w:rFonts w:cs="Arial"/>
          <w:b/>
          <w:bCs/>
        </w:rPr>
      </w:pPr>
      <w:r w:rsidRPr="005657E0">
        <w:rPr>
          <w:rFonts w:cs="Arial"/>
          <w:b/>
          <w:bCs/>
        </w:rPr>
        <w:t>SKLOP 4: Prevzem in odvoz odpadkov št. 18 01 02 - delov teles in organov, tudi vrečk s krvjo in konzervirano krvjo</w:t>
      </w:r>
    </w:p>
    <w:p w14:paraId="065C348E" w14:textId="77777777" w:rsidR="00450097" w:rsidRPr="005657E0" w:rsidRDefault="00450097" w:rsidP="003A069F">
      <w:pPr>
        <w:rPr>
          <w:rFonts w:cs="Arial"/>
          <w:b/>
        </w:rPr>
      </w:pPr>
    </w:p>
    <w:p w14:paraId="1A58E1B0" w14:textId="77777777" w:rsidR="00450097" w:rsidRPr="005657E0" w:rsidRDefault="00450097" w:rsidP="003A069F"/>
    <w:p w14:paraId="5ED6D5F5" w14:textId="77777777" w:rsidR="00450097" w:rsidRPr="005657E0" w:rsidRDefault="00450097" w:rsidP="003A069F">
      <w:pPr>
        <w:rPr>
          <w:bCs/>
          <w:u w:val="single"/>
        </w:rPr>
      </w:pPr>
      <w:r w:rsidRPr="005657E0">
        <w:rPr>
          <w:bCs/>
          <w:u w:val="single"/>
        </w:rPr>
        <w:t>Ponudnik mora:</w:t>
      </w:r>
    </w:p>
    <w:p w14:paraId="72DAFA9B" w14:textId="77777777" w:rsidR="00450097" w:rsidRPr="005657E0" w:rsidRDefault="00450097" w:rsidP="003A069F">
      <w:pPr>
        <w:rPr>
          <w:rFonts w:cs="Arial"/>
          <w:b/>
          <w:bCs/>
          <w:u w:val="single"/>
        </w:rPr>
      </w:pPr>
    </w:p>
    <w:p w14:paraId="55CD0E02" w14:textId="77777777" w:rsidR="00450097" w:rsidRPr="005657E0" w:rsidRDefault="00450097" w:rsidP="00450097">
      <w:pPr>
        <w:numPr>
          <w:ilvl w:val="0"/>
          <w:numId w:val="24"/>
        </w:numPr>
        <w:contextualSpacing/>
        <w:jc w:val="both"/>
        <w:rPr>
          <w:rFonts w:cs="Arial"/>
        </w:rPr>
      </w:pPr>
      <w:bookmarkStart w:id="12" w:name="_Hlk162612942"/>
      <w:r w:rsidRPr="005657E0">
        <w:rPr>
          <w:rFonts w:cs="Arial"/>
        </w:rPr>
        <w:t>biti registriran kot zbiralec ali obdelovalec odpadka 18 01 02 pri Ministrstvu za okolje prostor in energijo RS.</w:t>
      </w:r>
    </w:p>
    <w:bookmarkEnd w:id="12"/>
    <w:p w14:paraId="369F4CC0" w14:textId="77777777" w:rsidR="00450097" w:rsidRPr="005657E0" w:rsidRDefault="00450097" w:rsidP="00450097">
      <w:pPr>
        <w:numPr>
          <w:ilvl w:val="0"/>
          <w:numId w:val="24"/>
        </w:numPr>
        <w:contextualSpacing/>
        <w:jc w:val="both"/>
        <w:rPr>
          <w:rFonts w:cs="Arial"/>
        </w:rPr>
      </w:pPr>
      <w:r w:rsidRPr="005657E0">
        <w:rPr>
          <w:rFonts w:cs="Arial"/>
        </w:rPr>
        <w:t>zagotoviti dobavo zabojnikov, ki se hermetično zapirajo, ki morajo biti UN certificirani za shranjevanje teh odpadkov. Zabojniki morajo biti označeni z ustrezno nalepko.</w:t>
      </w:r>
    </w:p>
    <w:p w14:paraId="18503C6A" w14:textId="77777777" w:rsidR="00450097" w:rsidRPr="005657E0" w:rsidRDefault="00450097" w:rsidP="00450097">
      <w:pPr>
        <w:numPr>
          <w:ilvl w:val="0"/>
          <w:numId w:val="24"/>
        </w:numPr>
        <w:contextualSpacing/>
        <w:jc w:val="both"/>
        <w:rPr>
          <w:rFonts w:cs="Arial"/>
        </w:rPr>
      </w:pPr>
      <w:r w:rsidRPr="005657E0">
        <w:rPr>
          <w:rFonts w:cs="Arial"/>
        </w:rPr>
        <w:t>zagotoviti odvoz odpadkov enkrat tedensko (v sredah).</w:t>
      </w:r>
    </w:p>
    <w:p w14:paraId="592A801A" w14:textId="77777777" w:rsidR="00450097" w:rsidRPr="005657E0" w:rsidRDefault="00450097" w:rsidP="00450097">
      <w:pPr>
        <w:numPr>
          <w:ilvl w:val="0"/>
          <w:numId w:val="24"/>
        </w:numPr>
        <w:contextualSpacing/>
        <w:jc w:val="both"/>
        <w:rPr>
          <w:rFonts w:cs="Arial"/>
        </w:rPr>
      </w:pPr>
      <w:r w:rsidRPr="005657E0">
        <w:rPr>
          <w:rFonts w:cs="Arial"/>
        </w:rPr>
        <w:t>ob fakturi priložiti izpisane ustrezne evidenčne liste.</w:t>
      </w:r>
    </w:p>
    <w:p w14:paraId="4E815E3B" w14:textId="77777777" w:rsidR="00450097" w:rsidRPr="002273BB" w:rsidRDefault="00450097" w:rsidP="00450097">
      <w:pPr>
        <w:numPr>
          <w:ilvl w:val="0"/>
          <w:numId w:val="24"/>
        </w:numPr>
      </w:pPr>
      <w:r w:rsidRPr="002273BB">
        <w:rPr>
          <w:rFonts w:cs="Arial"/>
        </w:rPr>
        <w:t>Letna količina odpadkov je cca 1300 kg.</w:t>
      </w:r>
    </w:p>
    <w:p w14:paraId="5408CFC7" w14:textId="77777777" w:rsidR="00450097" w:rsidRPr="002273BB" w:rsidRDefault="00450097" w:rsidP="00450097">
      <w:pPr>
        <w:numPr>
          <w:ilvl w:val="0"/>
          <w:numId w:val="24"/>
        </w:numPr>
        <w:rPr>
          <w:rFonts w:ascii="Calibri" w:hAnsi="Calibri" w:cs="Calibri"/>
        </w:rPr>
      </w:pPr>
      <w:r w:rsidRPr="002273BB">
        <w:rPr>
          <w:rFonts w:cs="Arial"/>
        </w:rPr>
        <w:t>Letna količina zabojnikov je cca 70 kom volumna 30 litrov ter 50 kom volumna 60 litrov.</w:t>
      </w:r>
    </w:p>
    <w:p w14:paraId="7117F708" w14:textId="77777777" w:rsidR="00450097" w:rsidRPr="002273BB" w:rsidRDefault="00450097" w:rsidP="003A069F">
      <w:pPr>
        <w:ind w:left="720"/>
        <w:contextualSpacing/>
        <w:jc w:val="both"/>
        <w:rPr>
          <w:rFonts w:cs="Arial"/>
        </w:rPr>
      </w:pPr>
    </w:p>
    <w:p w14:paraId="3F6CE3C5" w14:textId="77777777" w:rsidR="00450097" w:rsidRPr="002273BB" w:rsidRDefault="00450097" w:rsidP="003A069F">
      <w:pPr>
        <w:ind w:left="360"/>
        <w:contextualSpacing/>
        <w:jc w:val="both"/>
        <w:rPr>
          <w:rFonts w:cs="Arial"/>
        </w:rPr>
      </w:pPr>
      <w:r w:rsidRPr="002273BB">
        <w:rPr>
          <w:rFonts w:cs="Arial"/>
        </w:rPr>
        <w:t>Cena odvoza mora vključevati:</w:t>
      </w:r>
    </w:p>
    <w:p w14:paraId="4F6ACBC4" w14:textId="77777777" w:rsidR="00450097" w:rsidRPr="002273BB" w:rsidRDefault="00450097" w:rsidP="00450097">
      <w:pPr>
        <w:pStyle w:val="Odstavekseznama"/>
        <w:numPr>
          <w:ilvl w:val="0"/>
          <w:numId w:val="25"/>
        </w:numPr>
        <w:jc w:val="both"/>
        <w:rPr>
          <w:rFonts w:cs="Arial"/>
        </w:rPr>
      </w:pPr>
      <w:r w:rsidRPr="002273BB">
        <w:rPr>
          <w:rFonts w:cs="Arial"/>
        </w:rPr>
        <w:t xml:space="preserve">Stroške prevoza in prevzema ter ustrezne predelave odpadka 18 01 02. </w:t>
      </w:r>
    </w:p>
    <w:p w14:paraId="4F17F7D1" w14:textId="77777777" w:rsidR="00450097" w:rsidRPr="002273BB" w:rsidRDefault="00450097" w:rsidP="00450097">
      <w:pPr>
        <w:pStyle w:val="Odstavekseznama"/>
        <w:numPr>
          <w:ilvl w:val="0"/>
          <w:numId w:val="25"/>
        </w:numPr>
        <w:jc w:val="both"/>
        <w:rPr>
          <w:rFonts w:cs="Arial"/>
        </w:rPr>
      </w:pPr>
      <w:r w:rsidRPr="002273BB">
        <w:rPr>
          <w:rFonts w:cs="Arial"/>
        </w:rPr>
        <w:t>Vse ostale stroške povezane z odvozom oz. prevzemom.</w:t>
      </w:r>
    </w:p>
    <w:p w14:paraId="658AF00E" w14:textId="77777777" w:rsidR="00450097" w:rsidRPr="005657E0" w:rsidRDefault="00450097" w:rsidP="003A069F">
      <w:pPr>
        <w:rPr>
          <w:rFonts w:cs="Arial"/>
          <w:b/>
        </w:rPr>
      </w:pPr>
    </w:p>
    <w:p w14:paraId="1E282ED7" w14:textId="77777777" w:rsidR="00450097" w:rsidRPr="005657E0" w:rsidRDefault="00450097" w:rsidP="003A069F">
      <w:pPr>
        <w:rPr>
          <w:rFonts w:cs="Arial"/>
          <w:b/>
        </w:rPr>
      </w:pPr>
    </w:p>
    <w:p w14:paraId="0699BB36" w14:textId="77777777" w:rsidR="00450097" w:rsidRPr="005657E0" w:rsidRDefault="00450097" w:rsidP="003A069F">
      <w:pPr>
        <w:rPr>
          <w:b/>
          <w:bCs/>
          <w:i/>
        </w:rPr>
      </w:pPr>
      <w:r w:rsidRPr="005657E0">
        <w:rPr>
          <w:b/>
          <w:bCs/>
          <w:i/>
        </w:rPr>
        <w:t>IZJAVA:</w:t>
      </w:r>
    </w:p>
    <w:p w14:paraId="52AFB692" w14:textId="77777777" w:rsidR="00450097" w:rsidRPr="005657E0" w:rsidRDefault="00450097" w:rsidP="003A069F">
      <w:pPr>
        <w:rPr>
          <w:b/>
          <w:bCs/>
          <w:i/>
        </w:rPr>
      </w:pPr>
    </w:p>
    <w:p w14:paraId="39FBE278" w14:textId="77777777" w:rsidR="00450097" w:rsidRPr="005657E0" w:rsidRDefault="00450097" w:rsidP="003A069F">
      <w:pPr>
        <w:rPr>
          <w:i/>
        </w:rPr>
      </w:pPr>
      <w:r w:rsidRPr="005657E0">
        <w:rPr>
          <w:i/>
        </w:rPr>
        <w:t>Izjavljamo, da se v celoti strinjamo z zgoraj navedenimi zahtevami in smo jih sposobni izvajati.</w:t>
      </w:r>
    </w:p>
    <w:p w14:paraId="0F2BF0DC"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3C3E48A" w14:textId="77777777" w:rsidR="00450097" w:rsidRPr="005657E0" w:rsidRDefault="00450097" w:rsidP="003A069F">
      <w:pPr>
        <w:rPr>
          <w:i/>
        </w:rPr>
      </w:pPr>
    </w:p>
    <w:p w14:paraId="2D2359F3" w14:textId="77777777" w:rsidR="00450097" w:rsidRPr="005657E0" w:rsidRDefault="00450097" w:rsidP="003A069F">
      <w:pPr>
        <w:rPr>
          <w:i/>
        </w:rPr>
      </w:pPr>
      <w:r w:rsidRPr="005657E0">
        <w:rPr>
          <w:i/>
        </w:rPr>
        <w:t xml:space="preserve">Datum: _______________                                                  Ime zakonitega zastopnika / pooblaščenca  </w:t>
      </w:r>
    </w:p>
    <w:p w14:paraId="403E949F" w14:textId="77777777" w:rsidR="00450097" w:rsidRPr="005657E0" w:rsidRDefault="00450097" w:rsidP="003A069F">
      <w:pPr>
        <w:rPr>
          <w:i/>
        </w:rPr>
      </w:pPr>
      <w:r w:rsidRPr="005657E0">
        <w:rPr>
          <w:i/>
        </w:rPr>
        <w:t xml:space="preserve">  </w:t>
      </w:r>
    </w:p>
    <w:p w14:paraId="3BD86D55" w14:textId="77777777" w:rsidR="00450097" w:rsidRPr="005657E0" w:rsidRDefault="00450097" w:rsidP="003A069F">
      <w:pPr>
        <w:rPr>
          <w:i/>
        </w:rPr>
      </w:pPr>
      <w:r w:rsidRPr="005657E0">
        <w:rPr>
          <w:i/>
        </w:rPr>
        <w:t xml:space="preserve">                                                                                               ________________________________    </w:t>
      </w:r>
    </w:p>
    <w:p w14:paraId="78E719FC" w14:textId="77777777" w:rsidR="00450097" w:rsidRPr="005657E0" w:rsidRDefault="00450097" w:rsidP="003A069F">
      <w:pPr>
        <w:rPr>
          <w:i/>
        </w:rPr>
      </w:pPr>
    </w:p>
    <w:p w14:paraId="54DCDD05" w14:textId="77777777" w:rsidR="00450097" w:rsidRPr="005657E0" w:rsidRDefault="00450097" w:rsidP="003A069F">
      <w:pPr>
        <w:rPr>
          <w:i/>
        </w:rPr>
      </w:pPr>
      <w:r w:rsidRPr="005657E0">
        <w:rPr>
          <w:i/>
        </w:rPr>
        <w:t xml:space="preserve">                                                                                                                   Podpis:</w:t>
      </w:r>
    </w:p>
    <w:p w14:paraId="3817E80D" w14:textId="77777777" w:rsidR="00450097" w:rsidRPr="005657E0" w:rsidRDefault="00450097" w:rsidP="003A069F">
      <w:pPr>
        <w:rPr>
          <w:i/>
        </w:rPr>
      </w:pPr>
      <w:r w:rsidRPr="005657E0">
        <w:rPr>
          <w:i/>
        </w:rPr>
        <w:t xml:space="preserve">                                                                                                          _________________</w:t>
      </w:r>
    </w:p>
    <w:p w14:paraId="082E0F65" w14:textId="77777777" w:rsidR="00450097" w:rsidRPr="005657E0" w:rsidRDefault="00450097" w:rsidP="003A069F">
      <w:pPr>
        <w:rPr>
          <w:rFonts w:cs="Arial"/>
          <w:b/>
        </w:rPr>
      </w:pPr>
    </w:p>
    <w:p w14:paraId="6A1152E8" w14:textId="77777777" w:rsidR="00450097" w:rsidRPr="005657E0" w:rsidRDefault="00450097" w:rsidP="003A069F">
      <w:pPr>
        <w:rPr>
          <w:rFonts w:cs="Arial"/>
          <w:b/>
        </w:rPr>
      </w:pPr>
    </w:p>
    <w:p w14:paraId="35A6777B" w14:textId="77777777" w:rsidR="00450097" w:rsidRPr="005657E0" w:rsidRDefault="00450097" w:rsidP="003A069F">
      <w:pPr>
        <w:rPr>
          <w:rFonts w:cs="Arial"/>
          <w:b/>
        </w:rPr>
      </w:pPr>
    </w:p>
    <w:p w14:paraId="4E42846C" w14:textId="77777777" w:rsidR="00450097" w:rsidRPr="005657E0" w:rsidRDefault="00450097" w:rsidP="00450097">
      <w:pPr>
        <w:rPr>
          <w:rFonts w:cs="Arial"/>
          <w:b/>
          <w:bCs/>
        </w:rPr>
      </w:pPr>
      <w:r w:rsidRPr="005657E0">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08542F27"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42B3D737" w14:textId="77777777" w:rsidR="00951B70" w:rsidRPr="00BC25B9" w:rsidRDefault="00951B70" w:rsidP="00951B70">
            <w:pPr>
              <w:jc w:val="both"/>
              <w:rPr>
                <w:b/>
              </w:rPr>
            </w:pPr>
            <w:r w:rsidRPr="00BC25B9">
              <w:rPr>
                <w:b/>
              </w:rPr>
              <w:lastRenderedPageBreak/>
              <w:t>Obrazec št. 3.5</w:t>
            </w:r>
          </w:p>
        </w:tc>
      </w:tr>
    </w:tbl>
    <w:p w14:paraId="20A19A4D" w14:textId="77777777" w:rsidR="00951B70" w:rsidRPr="00951B70" w:rsidRDefault="00951B70" w:rsidP="00951B70">
      <w:pPr>
        <w:jc w:val="center"/>
        <w:rPr>
          <w:rFonts w:cs="Arial"/>
          <w:b/>
          <w:bCs/>
          <w:highlight w:val="yellow"/>
        </w:rPr>
      </w:pPr>
    </w:p>
    <w:p w14:paraId="511404C3" w14:textId="77777777"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8078735" w14:textId="77777777" w:rsidR="00450097" w:rsidRPr="005657E0" w:rsidRDefault="00450097" w:rsidP="003A069F">
      <w:pPr>
        <w:jc w:val="center"/>
        <w:rPr>
          <w:rFonts w:cs="Arial"/>
          <w:b/>
          <w:bCs/>
        </w:rPr>
      </w:pPr>
      <w:r w:rsidRPr="005657E0">
        <w:rPr>
          <w:rFonts w:cs="Arial"/>
          <w:b/>
          <w:bCs/>
        </w:rPr>
        <w:t xml:space="preserve">SKLOP 5: </w:t>
      </w:r>
      <w:bookmarkStart w:id="13" w:name="_Hlk163580649"/>
      <w:r w:rsidRPr="005657E0">
        <w:rPr>
          <w:rFonts w:cs="Arial"/>
          <w:b/>
          <w:bCs/>
        </w:rPr>
        <w:t>Prevzem in odvoz odpadnih kemikalij (18 01 06*) in odpadnih zdravil (18 01 09)</w:t>
      </w:r>
      <w:bookmarkEnd w:id="13"/>
    </w:p>
    <w:p w14:paraId="23DAB1FB" w14:textId="77777777" w:rsidR="00450097" w:rsidRPr="005657E0" w:rsidRDefault="00450097" w:rsidP="003A069F">
      <w:pPr>
        <w:jc w:val="center"/>
        <w:rPr>
          <w:rFonts w:cs="Arial"/>
          <w:b/>
          <w:bCs/>
        </w:rPr>
      </w:pPr>
    </w:p>
    <w:p w14:paraId="17EAA6BA" w14:textId="77777777" w:rsidR="00450097" w:rsidRPr="005657E0" w:rsidRDefault="00450097" w:rsidP="003A069F">
      <w:pPr>
        <w:rPr>
          <w:rFonts w:cs="Arial"/>
          <w:b/>
          <w:szCs w:val="24"/>
          <w:u w:val="single"/>
        </w:rPr>
      </w:pPr>
      <w:r w:rsidRPr="005657E0">
        <w:rPr>
          <w:rFonts w:cs="Arial"/>
          <w:b/>
          <w:szCs w:val="24"/>
          <w:u w:val="single"/>
        </w:rPr>
        <w:t>Odpadne snovi</w:t>
      </w:r>
    </w:p>
    <w:p w14:paraId="200AFE6C" w14:textId="77777777" w:rsidR="00450097" w:rsidRPr="005657E0" w:rsidRDefault="00450097" w:rsidP="003A069F">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63719070" w14:textId="77777777" w:rsidTr="003A069F">
        <w:trPr>
          <w:trHeight w:val="300"/>
        </w:trPr>
        <w:tc>
          <w:tcPr>
            <w:tcW w:w="346" w:type="pct"/>
          </w:tcPr>
          <w:p w14:paraId="60CF2855" w14:textId="77777777" w:rsidR="00450097" w:rsidRPr="005657E0" w:rsidRDefault="00450097" w:rsidP="00450097">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064B4071" w14:textId="77777777" w:rsidR="00450097" w:rsidRPr="005657E0" w:rsidRDefault="00450097" w:rsidP="00450097">
            <w:pPr>
              <w:rPr>
                <w:rFonts w:cs="Arial"/>
                <w:b/>
              </w:rPr>
            </w:pPr>
            <w:r w:rsidRPr="005657E0">
              <w:rPr>
                <w:rFonts w:cs="Arial"/>
                <w:b/>
              </w:rPr>
              <w:t>Klasifikacijska številka</w:t>
            </w:r>
          </w:p>
        </w:tc>
        <w:tc>
          <w:tcPr>
            <w:tcW w:w="3001" w:type="pct"/>
            <w:shd w:val="clear" w:color="auto" w:fill="auto"/>
            <w:noWrap/>
            <w:vAlign w:val="center"/>
            <w:hideMark/>
          </w:tcPr>
          <w:p w14:paraId="0FF3D052" w14:textId="77777777" w:rsidR="00450097" w:rsidRPr="005657E0" w:rsidRDefault="00450097" w:rsidP="00450097">
            <w:pPr>
              <w:rPr>
                <w:rFonts w:cs="Arial"/>
                <w:b/>
              </w:rPr>
            </w:pPr>
            <w:r w:rsidRPr="005657E0">
              <w:rPr>
                <w:rFonts w:cs="Arial"/>
                <w:b/>
              </w:rPr>
              <w:t>ODPADNA SNOV</w:t>
            </w:r>
          </w:p>
        </w:tc>
        <w:tc>
          <w:tcPr>
            <w:tcW w:w="806" w:type="pct"/>
            <w:shd w:val="clear" w:color="auto" w:fill="auto"/>
            <w:noWrap/>
            <w:vAlign w:val="center"/>
            <w:hideMark/>
          </w:tcPr>
          <w:p w14:paraId="178BA625" w14:textId="77777777" w:rsidR="00450097" w:rsidRPr="005657E0" w:rsidRDefault="00450097" w:rsidP="00450097">
            <w:pPr>
              <w:jc w:val="center"/>
              <w:rPr>
                <w:rFonts w:cs="Arial"/>
                <w:b/>
              </w:rPr>
            </w:pPr>
            <w:r w:rsidRPr="005657E0">
              <w:rPr>
                <w:rFonts w:cs="Arial"/>
                <w:b/>
              </w:rPr>
              <w:t>OKVIRNA LETNA KOLIČINA V KILOGRAMIH</w:t>
            </w:r>
          </w:p>
        </w:tc>
      </w:tr>
      <w:tr w:rsidR="00450097" w:rsidRPr="005657E0" w14:paraId="0E78472B" w14:textId="77777777" w:rsidTr="003A069F">
        <w:trPr>
          <w:trHeight w:val="300"/>
        </w:trPr>
        <w:tc>
          <w:tcPr>
            <w:tcW w:w="346" w:type="pct"/>
          </w:tcPr>
          <w:p w14:paraId="16BEFEF8" w14:textId="77777777" w:rsidR="00450097" w:rsidRPr="005657E0" w:rsidRDefault="00450097" w:rsidP="00450097">
            <w:pPr>
              <w:jc w:val="center"/>
              <w:rPr>
                <w:rFonts w:cs="Arial"/>
              </w:rPr>
            </w:pPr>
            <w:r w:rsidRPr="005657E0">
              <w:rPr>
                <w:rFonts w:cs="Arial"/>
              </w:rPr>
              <w:t>1</w:t>
            </w:r>
          </w:p>
        </w:tc>
        <w:tc>
          <w:tcPr>
            <w:tcW w:w="847" w:type="pct"/>
            <w:shd w:val="clear" w:color="auto" w:fill="auto"/>
            <w:vAlign w:val="center"/>
            <w:hideMark/>
          </w:tcPr>
          <w:p w14:paraId="3848213F"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hideMark/>
          </w:tcPr>
          <w:p w14:paraId="42304DB8" w14:textId="20747F59" w:rsidR="00450097" w:rsidRPr="005657E0" w:rsidRDefault="00450097" w:rsidP="00450097">
            <w:pPr>
              <w:rPr>
                <w:rFonts w:cs="Arial"/>
              </w:rPr>
            </w:pPr>
            <w:proofErr w:type="spellStart"/>
            <w:r w:rsidRPr="005657E0">
              <w:rPr>
                <w:rFonts w:cs="Arial"/>
              </w:rPr>
              <w:t>XYLEN</w:t>
            </w:r>
            <w:proofErr w:type="spellEnd"/>
            <w:r w:rsidR="00B10E9A">
              <w:rPr>
                <w:rFonts w:cs="Arial"/>
              </w:rPr>
              <w:t xml:space="preserve"> </w:t>
            </w:r>
            <w:r w:rsidRPr="005657E0">
              <w:rPr>
                <w:rFonts w:cs="Arial"/>
              </w:rPr>
              <w:t>-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hideMark/>
          </w:tcPr>
          <w:p w14:paraId="522271E5" w14:textId="77777777" w:rsidR="00450097" w:rsidRPr="002273BB" w:rsidRDefault="00450097" w:rsidP="00450097">
            <w:pPr>
              <w:jc w:val="center"/>
              <w:rPr>
                <w:rFonts w:cs="Arial"/>
              </w:rPr>
            </w:pPr>
            <w:r w:rsidRPr="002273BB">
              <w:rPr>
                <w:rFonts w:cs="Arial"/>
              </w:rPr>
              <w:t>4600</w:t>
            </w:r>
          </w:p>
        </w:tc>
      </w:tr>
      <w:tr w:rsidR="00450097" w:rsidRPr="005657E0" w14:paraId="49F43F41" w14:textId="77777777" w:rsidTr="003A069F">
        <w:trPr>
          <w:trHeight w:val="300"/>
        </w:trPr>
        <w:tc>
          <w:tcPr>
            <w:tcW w:w="346" w:type="pct"/>
          </w:tcPr>
          <w:p w14:paraId="374F0275" w14:textId="77777777" w:rsidR="00450097" w:rsidRPr="005657E0" w:rsidRDefault="00450097" w:rsidP="00450097">
            <w:pPr>
              <w:jc w:val="center"/>
              <w:rPr>
                <w:rFonts w:cs="Arial"/>
              </w:rPr>
            </w:pPr>
            <w:r w:rsidRPr="005657E0">
              <w:rPr>
                <w:rFonts w:cs="Arial"/>
              </w:rPr>
              <w:t>2</w:t>
            </w:r>
          </w:p>
        </w:tc>
        <w:tc>
          <w:tcPr>
            <w:tcW w:w="847" w:type="pct"/>
            <w:shd w:val="clear" w:color="auto" w:fill="auto"/>
            <w:vAlign w:val="center"/>
          </w:tcPr>
          <w:p w14:paraId="6D1E0111"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31BDCB7" w14:textId="304644A3" w:rsidR="00450097" w:rsidRPr="005657E0" w:rsidRDefault="00450097" w:rsidP="00450097">
            <w:pPr>
              <w:rPr>
                <w:rFonts w:cs="Arial"/>
              </w:rPr>
            </w:pPr>
            <w:r w:rsidRPr="005657E0">
              <w:rPr>
                <w:rFonts w:cs="Arial"/>
              </w:rPr>
              <w:t>ALKOHOL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4EEF35EA" w14:textId="77777777" w:rsidR="00450097" w:rsidRPr="002273BB" w:rsidRDefault="00450097" w:rsidP="00450097">
            <w:pPr>
              <w:jc w:val="center"/>
              <w:rPr>
                <w:rFonts w:cs="Arial"/>
              </w:rPr>
            </w:pPr>
            <w:r w:rsidRPr="002273BB">
              <w:rPr>
                <w:rFonts w:cs="Arial"/>
              </w:rPr>
              <w:t>4000</w:t>
            </w:r>
          </w:p>
        </w:tc>
      </w:tr>
      <w:tr w:rsidR="00450097" w:rsidRPr="005657E0" w14:paraId="4A8F99AB" w14:textId="77777777" w:rsidTr="003A069F">
        <w:trPr>
          <w:trHeight w:val="315"/>
        </w:trPr>
        <w:tc>
          <w:tcPr>
            <w:tcW w:w="346" w:type="pct"/>
          </w:tcPr>
          <w:p w14:paraId="3A2B7402" w14:textId="77777777" w:rsidR="00450097" w:rsidRPr="005657E0" w:rsidRDefault="00450097" w:rsidP="00450097">
            <w:pPr>
              <w:jc w:val="center"/>
              <w:rPr>
                <w:rFonts w:cs="Arial"/>
              </w:rPr>
            </w:pPr>
            <w:r w:rsidRPr="005657E0">
              <w:rPr>
                <w:rFonts w:cs="Arial"/>
              </w:rPr>
              <w:t>3</w:t>
            </w:r>
          </w:p>
        </w:tc>
        <w:tc>
          <w:tcPr>
            <w:tcW w:w="847" w:type="pct"/>
            <w:shd w:val="clear" w:color="auto" w:fill="auto"/>
            <w:vAlign w:val="center"/>
          </w:tcPr>
          <w:p w14:paraId="300E50F0"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043C35B" w14:textId="12C3E9C0" w:rsidR="00450097" w:rsidRPr="005657E0" w:rsidRDefault="00450097" w:rsidP="00450097">
            <w:pPr>
              <w:rPr>
                <w:rFonts w:cs="Arial"/>
              </w:rPr>
            </w:pPr>
            <w:r w:rsidRPr="005657E0">
              <w:rPr>
                <w:rFonts w:cs="Arial"/>
              </w:rPr>
              <w:t>BARVILA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2AA4E6E" w14:textId="77777777" w:rsidR="00450097" w:rsidRPr="002273BB" w:rsidRDefault="00450097" w:rsidP="00450097">
            <w:pPr>
              <w:jc w:val="center"/>
              <w:rPr>
                <w:rFonts w:cs="Arial"/>
              </w:rPr>
            </w:pPr>
            <w:r w:rsidRPr="002273BB">
              <w:rPr>
                <w:rFonts w:cs="Arial"/>
              </w:rPr>
              <w:t>1200</w:t>
            </w:r>
          </w:p>
        </w:tc>
      </w:tr>
      <w:tr w:rsidR="00450097" w:rsidRPr="005657E0" w14:paraId="4BA5C6BA" w14:textId="77777777" w:rsidTr="003A069F">
        <w:trPr>
          <w:trHeight w:val="300"/>
        </w:trPr>
        <w:tc>
          <w:tcPr>
            <w:tcW w:w="346" w:type="pct"/>
          </w:tcPr>
          <w:p w14:paraId="02070872" w14:textId="77777777" w:rsidR="00450097" w:rsidRPr="005657E0" w:rsidRDefault="00450097" w:rsidP="00450097">
            <w:pPr>
              <w:jc w:val="center"/>
              <w:rPr>
                <w:rFonts w:cs="Arial"/>
              </w:rPr>
            </w:pPr>
            <w:r w:rsidRPr="005657E0">
              <w:rPr>
                <w:rFonts w:cs="Arial"/>
              </w:rPr>
              <w:t>4</w:t>
            </w:r>
          </w:p>
        </w:tc>
        <w:tc>
          <w:tcPr>
            <w:tcW w:w="847" w:type="pct"/>
            <w:shd w:val="clear" w:color="auto" w:fill="auto"/>
            <w:vAlign w:val="center"/>
          </w:tcPr>
          <w:p w14:paraId="62DBB04A"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2106ED8A" w14:textId="00EB17A3" w:rsidR="00450097" w:rsidRPr="005657E0" w:rsidRDefault="00450097" w:rsidP="00450097">
            <w:pPr>
              <w:rPr>
                <w:rFonts w:cs="Arial"/>
              </w:rPr>
            </w:pPr>
            <w:r w:rsidRPr="005657E0">
              <w:rPr>
                <w:rFonts w:cs="Arial"/>
              </w:rPr>
              <w:t>NEČISTI PARAFIN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21D38BC5" w14:textId="77777777" w:rsidR="00450097" w:rsidRPr="002273BB" w:rsidRDefault="00450097" w:rsidP="00450097">
            <w:pPr>
              <w:jc w:val="center"/>
              <w:rPr>
                <w:rFonts w:cs="Arial"/>
              </w:rPr>
            </w:pPr>
            <w:r w:rsidRPr="002273BB">
              <w:rPr>
                <w:rFonts w:cs="Arial"/>
              </w:rPr>
              <w:t>1800</w:t>
            </w:r>
          </w:p>
        </w:tc>
      </w:tr>
      <w:tr w:rsidR="00450097" w:rsidRPr="005657E0" w14:paraId="69B4A4D9" w14:textId="77777777" w:rsidTr="003A069F">
        <w:trPr>
          <w:trHeight w:val="315"/>
        </w:trPr>
        <w:tc>
          <w:tcPr>
            <w:tcW w:w="346" w:type="pct"/>
          </w:tcPr>
          <w:p w14:paraId="31C5B652" w14:textId="77777777" w:rsidR="00450097" w:rsidRPr="005657E0" w:rsidRDefault="00450097" w:rsidP="00450097">
            <w:pPr>
              <w:jc w:val="center"/>
              <w:rPr>
                <w:rFonts w:cs="Arial"/>
              </w:rPr>
            </w:pPr>
            <w:r w:rsidRPr="005657E0">
              <w:rPr>
                <w:rFonts w:cs="Arial"/>
              </w:rPr>
              <w:t>5</w:t>
            </w:r>
          </w:p>
        </w:tc>
        <w:tc>
          <w:tcPr>
            <w:tcW w:w="847" w:type="pct"/>
            <w:shd w:val="clear" w:color="auto" w:fill="auto"/>
            <w:vAlign w:val="center"/>
          </w:tcPr>
          <w:p w14:paraId="08F03F16"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03B0D390" w14:textId="55F6741F" w:rsidR="00450097" w:rsidRPr="005657E0" w:rsidRDefault="00450097" w:rsidP="00450097">
            <w:pPr>
              <w:rPr>
                <w:rFonts w:cs="Arial"/>
              </w:rPr>
            </w:pPr>
            <w:r w:rsidRPr="005657E0">
              <w:rPr>
                <w:rFonts w:cs="Arial"/>
              </w:rPr>
              <w:t>FORMALIN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1B0E101" w14:textId="77777777" w:rsidR="00450097" w:rsidRPr="002273BB" w:rsidRDefault="00450097" w:rsidP="00450097">
            <w:pPr>
              <w:jc w:val="center"/>
              <w:rPr>
                <w:rFonts w:cs="Arial"/>
              </w:rPr>
            </w:pPr>
            <w:r w:rsidRPr="002273BB">
              <w:rPr>
                <w:rFonts w:cs="Arial"/>
              </w:rPr>
              <w:t>11000</w:t>
            </w:r>
          </w:p>
        </w:tc>
      </w:tr>
      <w:tr w:rsidR="00450097" w:rsidRPr="005657E0" w14:paraId="58293D6C" w14:textId="77777777" w:rsidTr="003A069F">
        <w:trPr>
          <w:trHeight w:val="300"/>
        </w:trPr>
        <w:tc>
          <w:tcPr>
            <w:tcW w:w="346" w:type="pct"/>
          </w:tcPr>
          <w:p w14:paraId="52250F98" w14:textId="77777777" w:rsidR="00450097" w:rsidRPr="005657E0" w:rsidRDefault="00450097" w:rsidP="00450097">
            <w:pPr>
              <w:jc w:val="center"/>
              <w:rPr>
                <w:rFonts w:cs="Arial"/>
              </w:rPr>
            </w:pPr>
            <w:r w:rsidRPr="005657E0">
              <w:rPr>
                <w:rFonts w:cs="Arial"/>
              </w:rPr>
              <w:t>6</w:t>
            </w:r>
          </w:p>
        </w:tc>
        <w:tc>
          <w:tcPr>
            <w:tcW w:w="847" w:type="pct"/>
            <w:shd w:val="clear" w:color="auto" w:fill="auto"/>
            <w:vAlign w:val="center"/>
          </w:tcPr>
          <w:p w14:paraId="72D4103C"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4C7FBBB7" w14:textId="6AD1B409" w:rsidR="00450097" w:rsidRPr="005657E0" w:rsidRDefault="00450097" w:rsidP="00450097">
            <w:pPr>
              <w:rPr>
                <w:rFonts w:cs="Arial"/>
              </w:rPr>
            </w:pPr>
            <w:r w:rsidRPr="005657E0">
              <w:rPr>
                <w:rFonts w:cs="Arial"/>
              </w:rPr>
              <w:t>LABORATORIJSKE KEMIKALIJE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5B51474D" w14:textId="77777777" w:rsidR="00450097" w:rsidRPr="002273BB" w:rsidRDefault="00450097" w:rsidP="00450097">
            <w:pPr>
              <w:jc w:val="center"/>
              <w:rPr>
                <w:rFonts w:cs="Arial"/>
              </w:rPr>
            </w:pPr>
            <w:r w:rsidRPr="002273BB">
              <w:rPr>
                <w:rFonts w:cs="Arial"/>
              </w:rPr>
              <w:t>700</w:t>
            </w:r>
          </w:p>
        </w:tc>
      </w:tr>
      <w:tr w:rsidR="00450097" w:rsidRPr="005657E0" w14:paraId="0124E233" w14:textId="77777777" w:rsidTr="003A069F">
        <w:trPr>
          <w:trHeight w:val="315"/>
        </w:trPr>
        <w:tc>
          <w:tcPr>
            <w:tcW w:w="346" w:type="pct"/>
          </w:tcPr>
          <w:p w14:paraId="41263A04" w14:textId="77777777" w:rsidR="00450097" w:rsidRPr="005657E0" w:rsidRDefault="00450097" w:rsidP="00450097">
            <w:pPr>
              <w:jc w:val="center"/>
              <w:rPr>
                <w:rFonts w:cs="Arial"/>
              </w:rPr>
            </w:pPr>
            <w:r w:rsidRPr="005657E0">
              <w:rPr>
                <w:rFonts w:cs="Arial"/>
              </w:rPr>
              <w:t>7</w:t>
            </w:r>
          </w:p>
        </w:tc>
        <w:tc>
          <w:tcPr>
            <w:tcW w:w="847" w:type="pct"/>
            <w:shd w:val="clear" w:color="auto" w:fill="auto"/>
            <w:vAlign w:val="center"/>
          </w:tcPr>
          <w:p w14:paraId="728C86DD" w14:textId="77777777" w:rsidR="00450097" w:rsidRPr="005657E0" w:rsidRDefault="00450097" w:rsidP="00450097">
            <w:pPr>
              <w:rPr>
                <w:rFonts w:cs="Arial"/>
              </w:rPr>
            </w:pPr>
            <w:r w:rsidRPr="005657E0">
              <w:rPr>
                <w:rFonts w:cs="Arial"/>
              </w:rPr>
              <w:t>18 01 09</w:t>
            </w:r>
          </w:p>
        </w:tc>
        <w:tc>
          <w:tcPr>
            <w:tcW w:w="3001" w:type="pct"/>
            <w:shd w:val="clear" w:color="auto" w:fill="auto"/>
            <w:noWrap/>
            <w:vAlign w:val="center"/>
          </w:tcPr>
          <w:p w14:paraId="141EBD35" w14:textId="77777777" w:rsidR="00450097" w:rsidRPr="005657E0" w:rsidRDefault="00450097" w:rsidP="00450097">
            <w:pPr>
              <w:rPr>
                <w:rFonts w:cs="Arial"/>
              </w:rPr>
            </w:pPr>
            <w:r w:rsidRPr="005657E0">
              <w:rPr>
                <w:rFonts w:cs="Arial"/>
              </w:rPr>
              <w:t>ODPADNA ZDRAVILA</w:t>
            </w:r>
          </w:p>
        </w:tc>
        <w:tc>
          <w:tcPr>
            <w:tcW w:w="806" w:type="pct"/>
            <w:shd w:val="clear" w:color="auto" w:fill="auto"/>
            <w:noWrap/>
            <w:vAlign w:val="center"/>
          </w:tcPr>
          <w:p w14:paraId="7A4D4389" w14:textId="77777777" w:rsidR="00450097" w:rsidRPr="002273BB" w:rsidRDefault="00450097" w:rsidP="00450097">
            <w:pPr>
              <w:jc w:val="center"/>
              <w:rPr>
                <w:rFonts w:cs="Arial"/>
              </w:rPr>
            </w:pPr>
            <w:r w:rsidRPr="002273BB">
              <w:rPr>
                <w:rFonts w:cs="Arial"/>
              </w:rPr>
              <w:t>1900</w:t>
            </w:r>
          </w:p>
        </w:tc>
      </w:tr>
    </w:tbl>
    <w:p w14:paraId="7F0662B7" w14:textId="77777777" w:rsidR="00450097" w:rsidRPr="005657E0" w:rsidRDefault="00450097" w:rsidP="003A069F">
      <w:pPr>
        <w:rPr>
          <w:rFonts w:cs="Arial"/>
          <w:szCs w:val="24"/>
        </w:rPr>
      </w:pPr>
    </w:p>
    <w:p w14:paraId="3305FC6B" w14:textId="77777777" w:rsidR="00450097" w:rsidRPr="005657E0" w:rsidRDefault="00450097" w:rsidP="003A069F">
      <w:pPr>
        <w:rPr>
          <w:rFonts w:cs="Arial"/>
          <w:szCs w:val="24"/>
        </w:rPr>
      </w:pPr>
    </w:p>
    <w:p w14:paraId="07B17682" w14:textId="77777777" w:rsidR="00450097" w:rsidRPr="005657E0" w:rsidRDefault="00450097" w:rsidP="003A069F">
      <w:pPr>
        <w:jc w:val="both"/>
        <w:rPr>
          <w:rFonts w:cs="Arial"/>
          <w:b/>
          <w:szCs w:val="24"/>
          <w:u w:val="single"/>
        </w:rPr>
      </w:pPr>
      <w:r w:rsidRPr="005657E0">
        <w:rPr>
          <w:rFonts w:cs="Arial"/>
          <w:b/>
          <w:szCs w:val="24"/>
          <w:u w:val="single"/>
        </w:rPr>
        <w:t>Mesto odvoza:</w:t>
      </w:r>
    </w:p>
    <w:p w14:paraId="3E1C0057" w14:textId="77777777" w:rsidR="00450097" w:rsidRPr="005657E0" w:rsidRDefault="00450097" w:rsidP="003A069F">
      <w:pPr>
        <w:jc w:val="both"/>
        <w:rPr>
          <w:rFonts w:cs="Arial"/>
          <w:b/>
          <w:szCs w:val="24"/>
        </w:rPr>
      </w:pPr>
    </w:p>
    <w:p w14:paraId="5345DC66" w14:textId="77777777" w:rsidR="00450097" w:rsidRPr="005657E0" w:rsidRDefault="00450097" w:rsidP="003A069F">
      <w:pPr>
        <w:jc w:val="both"/>
        <w:rPr>
          <w:rFonts w:cs="Arial"/>
          <w:szCs w:val="24"/>
        </w:rPr>
      </w:pPr>
      <w:r w:rsidRPr="005657E0">
        <w:rPr>
          <w:rFonts w:cs="Arial"/>
          <w:szCs w:val="24"/>
        </w:rPr>
        <w:t xml:space="preserve">Onkološki inštitut, ekološki otok H klet I razen pod točko 5, ki se zbira v 1000 litrskem zbirniku v kleti DI. </w:t>
      </w:r>
    </w:p>
    <w:p w14:paraId="3A252A3E" w14:textId="77777777" w:rsidR="00450097" w:rsidRPr="005657E0" w:rsidRDefault="00450097" w:rsidP="003A069F">
      <w:pPr>
        <w:jc w:val="both"/>
        <w:rPr>
          <w:rFonts w:cs="Arial"/>
          <w:szCs w:val="24"/>
        </w:rPr>
      </w:pPr>
    </w:p>
    <w:p w14:paraId="3ED269A9" w14:textId="77777777" w:rsidR="00450097" w:rsidRPr="005657E0" w:rsidRDefault="00450097" w:rsidP="003A069F">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292C49C5" w14:textId="77777777" w:rsidR="00450097" w:rsidRPr="005657E0" w:rsidRDefault="00450097" w:rsidP="003A069F">
      <w:pPr>
        <w:jc w:val="both"/>
        <w:rPr>
          <w:rFonts w:cs="Arial"/>
          <w:szCs w:val="24"/>
          <w:u w:val="single"/>
        </w:rPr>
      </w:pPr>
    </w:p>
    <w:p w14:paraId="2316C816" w14:textId="77777777" w:rsidR="00450097" w:rsidRPr="005657E0" w:rsidRDefault="00450097" w:rsidP="003A069F">
      <w:pPr>
        <w:jc w:val="both"/>
        <w:rPr>
          <w:rFonts w:cs="Arial"/>
          <w:szCs w:val="24"/>
        </w:rPr>
      </w:pPr>
      <w:r w:rsidRPr="005657E0">
        <w:rPr>
          <w:rFonts w:cs="Arial"/>
          <w:szCs w:val="24"/>
        </w:rPr>
        <w:t xml:space="preserve">Snovi pod točkami  1, 2 in 3 so embalirane v plastično ali kovinska embalažo volumna 10 - 20 litrov. </w:t>
      </w:r>
    </w:p>
    <w:p w14:paraId="3C06AC57" w14:textId="77777777" w:rsidR="00450097" w:rsidRPr="005657E0" w:rsidRDefault="00450097" w:rsidP="003A069F">
      <w:pPr>
        <w:jc w:val="both"/>
        <w:rPr>
          <w:rFonts w:cs="Arial"/>
          <w:szCs w:val="24"/>
        </w:rPr>
      </w:pPr>
      <w:r w:rsidRPr="005657E0">
        <w:rPr>
          <w:rFonts w:cs="Arial"/>
          <w:szCs w:val="24"/>
        </w:rPr>
        <w:t xml:space="preserve">Snov pod točko 4 je embalirana v kartonsko embalažo v kateri je </w:t>
      </w:r>
      <w:proofErr w:type="spellStart"/>
      <w:r w:rsidRPr="005657E0">
        <w:rPr>
          <w:rFonts w:cs="Arial"/>
          <w:szCs w:val="24"/>
        </w:rPr>
        <w:t>pvc</w:t>
      </w:r>
      <w:proofErr w:type="spellEnd"/>
      <w:r w:rsidRPr="005657E0">
        <w:rPr>
          <w:rFonts w:cs="Arial"/>
          <w:szCs w:val="24"/>
        </w:rPr>
        <w:t xml:space="preserve"> vrečka volumna 10 litrov. </w:t>
      </w:r>
    </w:p>
    <w:p w14:paraId="670E4FDB" w14:textId="77777777" w:rsidR="00450097" w:rsidRPr="005657E0" w:rsidRDefault="00450097" w:rsidP="003A069F">
      <w:pPr>
        <w:jc w:val="both"/>
        <w:rPr>
          <w:rFonts w:cs="Arial"/>
          <w:szCs w:val="24"/>
        </w:rPr>
      </w:pPr>
      <w:r w:rsidRPr="005657E0">
        <w:rPr>
          <w:rFonts w:cs="Arial"/>
          <w:szCs w:val="24"/>
        </w:rPr>
        <w:t xml:space="preserve">Snov pod točko 5 se zbira v 1000 litrskem zbirniku v kleti DI. </w:t>
      </w:r>
    </w:p>
    <w:p w14:paraId="2B1A84FD" w14:textId="77777777" w:rsidR="00450097" w:rsidRPr="005657E0" w:rsidRDefault="00450097" w:rsidP="003A069F">
      <w:pPr>
        <w:jc w:val="both"/>
        <w:rPr>
          <w:rFonts w:cs="Arial"/>
          <w:szCs w:val="24"/>
        </w:rPr>
      </w:pPr>
      <w:r w:rsidRPr="005657E0">
        <w:rPr>
          <w:rFonts w:cs="Arial"/>
          <w:szCs w:val="24"/>
        </w:rPr>
        <w:t xml:space="preserve">Snov pod točko 6 je embalirana v plastično, kovinsko ali stekleno embalažo do volumna 5 litrov. </w:t>
      </w:r>
    </w:p>
    <w:p w14:paraId="336C9E20" w14:textId="77777777" w:rsidR="00450097" w:rsidRPr="005657E0" w:rsidRDefault="00450097" w:rsidP="003A069F">
      <w:pPr>
        <w:jc w:val="both"/>
        <w:rPr>
          <w:rFonts w:cs="Arial"/>
          <w:szCs w:val="24"/>
        </w:rPr>
      </w:pPr>
      <w:r w:rsidRPr="005657E0">
        <w:rPr>
          <w:rFonts w:cs="Arial"/>
          <w:szCs w:val="24"/>
        </w:rPr>
        <w:t>Snov pod točko 7 je embalirana v plastične 30 litrske zabojnike, ki se neprodušno zapirajo.</w:t>
      </w:r>
    </w:p>
    <w:p w14:paraId="68FAFEA6" w14:textId="77777777" w:rsidR="00450097" w:rsidRPr="005657E0" w:rsidRDefault="00450097" w:rsidP="003A069F">
      <w:pPr>
        <w:jc w:val="both"/>
        <w:rPr>
          <w:rFonts w:cs="Arial"/>
          <w:szCs w:val="24"/>
        </w:rPr>
      </w:pPr>
    </w:p>
    <w:p w14:paraId="00081C05" w14:textId="77777777" w:rsidR="00450097" w:rsidRPr="005657E0" w:rsidRDefault="00450097" w:rsidP="003A069F">
      <w:pPr>
        <w:jc w:val="both"/>
        <w:rPr>
          <w:rFonts w:cs="Arial"/>
          <w:szCs w:val="24"/>
        </w:rPr>
      </w:pPr>
      <w:r w:rsidRPr="005657E0">
        <w:rPr>
          <w:rFonts w:cs="Arial"/>
          <w:szCs w:val="24"/>
        </w:rPr>
        <w:t>Izvajalec odvoza mora zagotoviti transportno embalažo, ki bo primerna za transport oziroma odvoz.</w:t>
      </w:r>
    </w:p>
    <w:p w14:paraId="5227AD01" w14:textId="77777777" w:rsidR="00450097" w:rsidRPr="005657E0" w:rsidRDefault="00450097" w:rsidP="003A069F">
      <w:pPr>
        <w:jc w:val="both"/>
        <w:rPr>
          <w:rFonts w:cs="Arial"/>
          <w:szCs w:val="24"/>
        </w:rPr>
      </w:pPr>
    </w:p>
    <w:p w14:paraId="5724DA40" w14:textId="77777777" w:rsidR="00450097" w:rsidRPr="005657E0" w:rsidRDefault="00450097" w:rsidP="003A069F">
      <w:pPr>
        <w:rPr>
          <w:rFonts w:cs="Arial"/>
          <w:b/>
          <w:szCs w:val="24"/>
          <w:u w:val="single"/>
        </w:rPr>
      </w:pPr>
      <w:r w:rsidRPr="005657E0">
        <w:rPr>
          <w:rFonts w:cs="Arial"/>
          <w:b/>
          <w:szCs w:val="24"/>
          <w:u w:val="single"/>
        </w:rPr>
        <w:t>Obveznosti izvajalca:</w:t>
      </w:r>
    </w:p>
    <w:p w14:paraId="3BD5BD64" w14:textId="77777777" w:rsidR="00450097" w:rsidRPr="005657E0" w:rsidRDefault="00450097" w:rsidP="003A069F">
      <w:pPr>
        <w:rPr>
          <w:rFonts w:cs="Arial"/>
          <w:szCs w:val="24"/>
        </w:rPr>
      </w:pPr>
    </w:p>
    <w:p w14:paraId="11CF6DA3" w14:textId="77777777" w:rsidR="00450097" w:rsidRPr="005657E0" w:rsidRDefault="00450097" w:rsidP="003A069F">
      <w:pPr>
        <w:jc w:val="both"/>
        <w:rPr>
          <w:rFonts w:cs="Arial"/>
          <w:szCs w:val="24"/>
        </w:rPr>
      </w:pPr>
      <w:r w:rsidRPr="005657E0">
        <w:rPr>
          <w:rFonts w:cs="Arial"/>
          <w:szCs w:val="24"/>
        </w:rPr>
        <w:t>Odpadne snovi pod točkami 1, 2, 3 in 4 mora izvajalec odvoza odstraniti vključno z embalažo v kateri se odpadna snov nahaja. Za vse te snovi mora izvajalec odvoza zagotoviti svojo transportno embalažo na svoje stroške.</w:t>
      </w:r>
    </w:p>
    <w:p w14:paraId="5DADC48E" w14:textId="77777777" w:rsidR="00450097" w:rsidRPr="005657E0" w:rsidRDefault="00450097" w:rsidP="003A069F">
      <w:pPr>
        <w:jc w:val="both"/>
        <w:rPr>
          <w:rFonts w:cs="Arial"/>
          <w:szCs w:val="24"/>
        </w:rPr>
      </w:pPr>
    </w:p>
    <w:p w14:paraId="6E5A5A38" w14:textId="77777777" w:rsidR="00450097" w:rsidRPr="005657E0" w:rsidRDefault="00450097" w:rsidP="003A069F">
      <w:pPr>
        <w:jc w:val="both"/>
        <w:rPr>
          <w:rFonts w:cs="Arial"/>
          <w:szCs w:val="24"/>
        </w:rPr>
      </w:pPr>
      <w:r w:rsidRPr="005657E0">
        <w:rPr>
          <w:rFonts w:cs="Arial"/>
          <w:szCs w:val="24"/>
        </w:rPr>
        <w:t>Za snov pod točko 5 mora izvajalec zagotoviti, da se snov iz 1000 l zbirnika pretoči v embalažo, ki jo pripelje s seboj. Prav tako mora zagotoviti transport te snovi z ročnim vozičkom do svojega vozila.</w:t>
      </w:r>
    </w:p>
    <w:p w14:paraId="1B43FFFF" w14:textId="77777777" w:rsidR="00450097" w:rsidRPr="005657E0" w:rsidRDefault="00450097" w:rsidP="003A069F">
      <w:pPr>
        <w:jc w:val="both"/>
        <w:rPr>
          <w:rFonts w:cs="Arial"/>
          <w:szCs w:val="24"/>
        </w:rPr>
      </w:pPr>
    </w:p>
    <w:p w14:paraId="1AC0919C" w14:textId="77777777" w:rsidR="00450097" w:rsidRPr="005657E0" w:rsidRDefault="00450097" w:rsidP="003A069F">
      <w:pPr>
        <w:jc w:val="both"/>
        <w:rPr>
          <w:rFonts w:cs="Arial"/>
          <w:szCs w:val="24"/>
        </w:rPr>
      </w:pPr>
      <w:r w:rsidRPr="005657E0">
        <w:rPr>
          <w:rFonts w:cs="Arial"/>
          <w:szCs w:val="24"/>
        </w:rPr>
        <w:t>V ceno morajo biti vključeni vsi stroški vključno s prevozom.</w:t>
      </w:r>
    </w:p>
    <w:p w14:paraId="689EDB72" w14:textId="77777777" w:rsidR="00450097" w:rsidRPr="005657E0" w:rsidRDefault="00450097" w:rsidP="003A069F">
      <w:pPr>
        <w:jc w:val="both"/>
        <w:rPr>
          <w:rFonts w:cs="Arial"/>
          <w:szCs w:val="24"/>
        </w:rPr>
      </w:pPr>
    </w:p>
    <w:p w14:paraId="31559316" w14:textId="77777777" w:rsidR="00450097" w:rsidRPr="005657E0" w:rsidRDefault="00450097" w:rsidP="003A069F">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3AF87155" w14:textId="77777777" w:rsidR="00450097" w:rsidRPr="005657E0" w:rsidRDefault="00450097" w:rsidP="003A069F">
      <w:pPr>
        <w:jc w:val="both"/>
        <w:rPr>
          <w:rFonts w:cs="Arial"/>
          <w:b/>
        </w:rPr>
      </w:pPr>
    </w:p>
    <w:p w14:paraId="6820A883" w14:textId="77777777" w:rsidR="00450097" w:rsidRPr="005657E0" w:rsidRDefault="00450097" w:rsidP="003A069F">
      <w:pPr>
        <w:jc w:val="both"/>
        <w:rPr>
          <w:rFonts w:cs="Arial"/>
          <w:b/>
          <w:szCs w:val="24"/>
          <w:u w:val="single"/>
        </w:rPr>
      </w:pPr>
      <w:r w:rsidRPr="005657E0">
        <w:rPr>
          <w:rFonts w:cs="Arial"/>
          <w:b/>
          <w:szCs w:val="24"/>
          <w:u w:val="single"/>
        </w:rPr>
        <w:t>Odzivni čas  za prevzem oz. odvoz odpadnih snovi:</w:t>
      </w:r>
    </w:p>
    <w:p w14:paraId="47ED933D" w14:textId="77777777" w:rsidR="00450097" w:rsidRPr="005657E0" w:rsidRDefault="00450097" w:rsidP="003A069F">
      <w:pPr>
        <w:jc w:val="both"/>
        <w:rPr>
          <w:rFonts w:cs="Arial"/>
          <w:szCs w:val="24"/>
        </w:rPr>
      </w:pPr>
    </w:p>
    <w:p w14:paraId="00366959" w14:textId="77777777" w:rsidR="00450097" w:rsidRPr="005657E0" w:rsidRDefault="00450097" w:rsidP="003A069F">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42743B2C" w14:textId="77777777" w:rsidR="00450097" w:rsidRPr="005657E0" w:rsidRDefault="00450097" w:rsidP="003A069F">
      <w:pPr>
        <w:jc w:val="both"/>
        <w:rPr>
          <w:rFonts w:cs="Arial"/>
          <w:b/>
          <w:szCs w:val="24"/>
          <w:u w:val="single"/>
        </w:rPr>
      </w:pPr>
    </w:p>
    <w:p w14:paraId="000ED78A" w14:textId="77777777" w:rsidR="00450097" w:rsidRPr="005657E0" w:rsidRDefault="00450097" w:rsidP="003A069F">
      <w:pPr>
        <w:jc w:val="both"/>
        <w:rPr>
          <w:rFonts w:cs="Arial"/>
          <w:b/>
          <w:szCs w:val="24"/>
          <w:u w:val="single"/>
        </w:rPr>
      </w:pPr>
      <w:r w:rsidRPr="005657E0">
        <w:rPr>
          <w:rFonts w:cs="Arial"/>
          <w:b/>
          <w:szCs w:val="24"/>
          <w:u w:val="single"/>
        </w:rPr>
        <w:t>Tehtanje odpadkov:</w:t>
      </w:r>
    </w:p>
    <w:p w14:paraId="546F6EBF" w14:textId="77777777" w:rsidR="00450097" w:rsidRPr="005657E0" w:rsidRDefault="00450097" w:rsidP="003A069F">
      <w:pPr>
        <w:jc w:val="both"/>
        <w:rPr>
          <w:rFonts w:cs="Arial"/>
          <w:szCs w:val="24"/>
        </w:rPr>
      </w:pPr>
    </w:p>
    <w:p w14:paraId="51F87645" w14:textId="77777777" w:rsidR="00450097" w:rsidRPr="005657E0" w:rsidRDefault="00450097" w:rsidP="003A069F">
      <w:pPr>
        <w:jc w:val="both"/>
        <w:rPr>
          <w:rFonts w:cs="Arial"/>
          <w:szCs w:val="24"/>
        </w:rPr>
      </w:pPr>
      <w:r w:rsidRPr="005657E0">
        <w:rPr>
          <w:rFonts w:cs="Arial"/>
          <w:szCs w:val="24"/>
        </w:rPr>
        <w:t xml:space="preserve">Izvajalec mora zagotoviti tehtanje odpadka ob prevzemu s svoj tehtalno napravo. Izjema so odpadki, ki imajo velik volumen za katere se zahteva naknadni tehtalni list.  </w:t>
      </w:r>
    </w:p>
    <w:p w14:paraId="43DE1739" w14:textId="77777777" w:rsidR="00450097" w:rsidRPr="005657E0" w:rsidRDefault="00450097" w:rsidP="003A069F">
      <w:pPr>
        <w:jc w:val="both"/>
        <w:rPr>
          <w:rFonts w:cs="Arial"/>
          <w:szCs w:val="24"/>
        </w:rPr>
      </w:pPr>
    </w:p>
    <w:p w14:paraId="3A2DBD99" w14:textId="77777777" w:rsidR="00450097" w:rsidRPr="005657E0" w:rsidRDefault="00450097" w:rsidP="003A069F">
      <w:pPr>
        <w:jc w:val="both"/>
        <w:rPr>
          <w:rFonts w:cs="Arial"/>
          <w:b/>
          <w:szCs w:val="24"/>
          <w:u w:val="single"/>
        </w:rPr>
      </w:pPr>
      <w:r w:rsidRPr="005657E0">
        <w:rPr>
          <w:rFonts w:cs="Arial"/>
          <w:b/>
          <w:szCs w:val="24"/>
          <w:u w:val="single"/>
        </w:rPr>
        <w:lastRenderedPageBreak/>
        <w:t>Pogoji, ki jih mora izpolnjevati družba za prevzem oz. odvoz odpadkov.</w:t>
      </w:r>
    </w:p>
    <w:p w14:paraId="07CF72E6" w14:textId="77777777" w:rsidR="00450097" w:rsidRPr="005657E0" w:rsidRDefault="00450097" w:rsidP="003A069F">
      <w:pPr>
        <w:jc w:val="both"/>
        <w:rPr>
          <w:rFonts w:cs="Arial"/>
          <w:b/>
          <w:szCs w:val="24"/>
        </w:rPr>
      </w:pPr>
    </w:p>
    <w:p w14:paraId="3C778CA4"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18 01 06*, za ostale odpadke pa kot zbiralec ali obdelovalec. Kot dokazilo mora priložiti kopijo potrdila oziroma dovoljenja o vpisu v evidenco, ki ga je izdalo pristojno ministrstvo. Za prevoz mora zagotoviti ustreznega prevoznika odpadkov v kolikor to ni sam. </w:t>
      </w:r>
    </w:p>
    <w:p w14:paraId="515B3410" w14:textId="77777777" w:rsidR="00450097" w:rsidRPr="005657E0" w:rsidRDefault="00450097" w:rsidP="003A069F">
      <w:pPr>
        <w:tabs>
          <w:tab w:val="center" w:pos="4536"/>
          <w:tab w:val="right" w:pos="9072"/>
        </w:tabs>
        <w:jc w:val="both"/>
      </w:pPr>
    </w:p>
    <w:p w14:paraId="32E92467" w14:textId="77777777" w:rsidR="00450097" w:rsidRPr="005657E0" w:rsidRDefault="00450097" w:rsidP="003A069F">
      <w:pPr>
        <w:rPr>
          <w:rFonts w:cs="Arial"/>
          <w:b/>
          <w:bCs/>
          <w:i/>
        </w:rPr>
      </w:pPr>
    </w:p>
    <w:p w14:paraId="35264E0C" w14:textId="77777777" w:rsidR="00450097" w:rsidRPr="005657E0" w:rsidRDefault="00450097" w:rsidP="003A069F">
      <w:pPr>
        <w:rPr>
          <w:b/>
          <w:bCs/>
          <w:i/>
        </w:rPr>
      </w:pPr>
      <w:r w:rsidRPr="005657E0">
        <w:rPr>
          <w:b/>
          <w:bCs/>
          <w:i/>
        </w:rPr>
        <w:t>IZJAVA:</w:t>
      </w:r>
    </w:p>
    <w:p w14:paraId="198CF8E7" w14:textId="77777777" w:rsidR="00450097" w:rsidRPr="005657E0" w:rsidRDefault="00450097" w:rsidP="003A069F">
      <w:pPr>
        <w:rPr>
          <w:b/>
          <w:bCs/>
          <w:i/>
        </w:rPr>
      </w:pPr>
    </w:p>
    <w:p w14:paraId="503587E4" w14:textId="77777777" w:rsidR="00450097" w:rsidRPr="005657E0" w:rsidRDefault="00450097" w:rsidP="003A069F">
      <w:pPr>
        <w:rPr>
          <w:i/>
        </w:rPr>
      </w:pPr>
      <w:r w:rsidRPr="005657E0">
        <w:rPr>
          <w:i/>
        </w:rPr>
        <w:t>Izjavljamo, da se v celoti strinjamo z zgoraj navedenimi zahtevami in smo jih sposobni izvajati.</w:t>
      </w:r>
    </w:p>
    <w:p w14:paraId="30AB04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BE137AD" w14:textId="77777777" w:rsidR="00450097" w:rsidRPr="005657E0" w:rsidRDefault="00450097" w:rsidP="003A069F">
      <w:pPr>
        <w:rPr>
          <w:i/>
        </w:rPr>
      </w:pPr>
    </w:p>
    <w:p w14:paraId="7A21B518" w14:textId="77777777" w:rsidR="00450097" w:rsidRPr="005657E0" w:rsidRDefault="00450097" w:rsidP="003A069F">
      <w:pPr>
        <w:rPr>
          <w:i/>
        </w:rPr>
      </w:pPr>
      <w:r w:rsidRPr="005657E0">
        <w:rPr>
          <w:i/>
        </w:rPr>
        <w:t xml:space="preserve">Datum: _______________                                                  Ime zakonitega zastopnika / pooblaščenca  </w:t>
      </w:r>
    </w:p>
    <w:p w14:paraId="7A2D6455" w14:textId="77777777" w:rsidR="00450097" w:rsidRPr="005657E0" w:rsidRDefault="00450097" w:rsidP="003A069F">
      <w:pPr>
        <w:rPr>
          <w:i/>
        </w:rPr>
      </w:pPr>
      <w:r w:rsidRPr="005657E0">
        <w:rPr>
          <w:i/>
        </w:rPr>
        <w:t xml:space="preserve">  </w:t>
      </w:r>
    </w:p>
    <w:p w14:paraId="3A6F1295" w14:textId="77777777" w:rsidR="00450097" w:rsidRPr="005657E0" w:rsidRDefault="00450097" w:rsidP="003A069F">
      <w:pPr>
        <w:rPr>
          <w:i/>
        </w:rPr>
      </w:pPr>
      <w:r w:rsidRPr="005657E0">
        <w:rPr>
          <w:i/>
        </w:rPr>
        <w:t xml:space="preserve">                                                                                               ________________________________    </w:t>
      </w:r>
    </w:p>
    <w:p w14:paraId="5228A1CA" w14:textId="77777777" w:rsidR="00450097" w:rsidRPr="005657E0" w:rsidRDefault="00450097" w:rsidP="003A069F">
      <w:pPr>
        <w:rPr>
          <w:i/>
        </w:rPr>
      </w:pPr>
    </w:p>
    <w:p w14:paraId="7BD39D0B" w14:textId="77777777" w:rsidR="00450097" w:rsidRPr="005657E0" w:rsidRDefault="00450097" w:rsidP="003A069F">
      <w:pPr>
        <w:rPr>
          <w:i/>
        </w:rPr>
      </w:pPr>
      <w:r w:rsidRPr="005657E0">
        <w:rPr>
          <w:i/>
        </w:rPr>
        <w:t xml:space="preserve">                                                                                                                   Podpis:</w:t>
      </w:r>
    </w:p>
    <w:p w14:paraId="003CA6F6" w14:textId="26A122D1" w:rsidR="00450097" w:rsidRDefault="00450097" w:rsidP="003A069F">
      <w:pPr>
        <w:rPr>
          <w:i/>
        </w:rPr>
      </w:pPr>
      <w:r w:rsidRPr="005657E0">
        <w:rPr>
          <w:i/>
        </w:rPr>
        <w:t xml:space="preserve">                                                                                                          _________________</w:t>
      </w:r>
    </w:p>
    <w:p w14:paraId="0EC18192" w14:textId="3094891E" w:rsidR="00450097" w:rsidRDefault="00450097" w:rsidP="003A069F">
      <w:pPr>
        <w:rPr>
          <w:i/>
        </w:rPr>
      </w:pPr>
    </w:p>
    <w:p w14:paraId="4D5D1DE3" w14:textId="08506D14" w:rsidR="00450097" w:rsidRDefault="00450097" w:rsidP="003A069F">
      <w:pPr>
        <w:rPr>
          <w:i/>
        </w:rPr>
      </w:pPr>
    </w:p>
    <w:p w14:paraId="1075430E" w14:textId="7D9A18B2" w:rsidR="00450097" w:rsidRDefault="00450097" w:rsidP="003A069F">
      <w:pPr>
        <w:rPr>
          <w:i/>
        </w:rPr>
      </w:pPr>
    </w:p>
    <w:p w14:paraId="1BB24FBD" w14:textId="22A9CEDE" w:rsidR="00450097" w:rsidRDefault="00450097" w:rsidP="003A069F">
      <w:pPr>
        <w:rPr>
          <w:i/>
        </w:rPr>
      </w:pPr>
    </w:p>
    <w:p w14:paraId="6771DFE1" w14:textId="16A6B4A6" w:rsidR="00450097" w:rsidRDefault="00450097" w:rsidP="003A069F">
      <w:pPr>
        <w:rPr>
          <w:i/>
        </w:rPr>
      </w:pPr>
    </w:p>
    <w:p w14:paraId="146D0C17" w14:textId="36758248" w:rsidR="00450097" w:rsidRDefault="00450097" w:rsidP="003A069F">
      <w:pPr>
        <w:rPr>
          <w:i/>
        </w:rPr>
      </w:pPr>
    </w:p>
    <w:p w14:paraId="5513D946" w14:textId="75833974" w:rsidR="00450097" w:rsidRDefault="00450097" w:rsidP="003A069F">
      <w:pPr>
        <w:rPr>
          <w:i/>
        </w:rPr>
      </w:pPr>
    </w:p>
    <w:p w14:paraId="46400DFA" w14:textId="22650CF5" w:rsidR="00450097" w:rsidRDefault="00450097" w:rsidP="003A069F">
      <w:pPr>
        <w:rPr>
          <w:i/>
        </w:rPr>
      </w:pPr>
    </w:p>
    <w:p w14:paraId="19AEE461" w14:textId="657C1AC1" w:rsidR="00450097" w:rsidRDefault="00450097" w:rsidP="003A069F">
      <w:pPr>
        <w:rPr>
          <w:i/>
        </w:rPr>
      </w:pPr>
    </w:p>
    <w:p w14:paraId="651B3CD2" w14:textId="60F934E8" w:rsidR="00450097" w:rsidRDefault="00450097" w:rsidP="003A069F">
      <w:pPr>
        <w:rPr>
          <w:i/>
        </w:rPr>
      </w:pPr>
    </w:p>
    <w:p w14:paraId="536F8258" w14:textId="77E8508B" w:rsidR="00450097" w:rsidRDefault="00450097" w:rsidP="003A069F">
      <w:pPr>
        <w:rPr>
          <w:i/>
        </w:rPr>
      </w:pPr>
    </w:p>
    <w:p w14:paraId="2666D7E3" w14:textId="5274EED0" w:rsidR="00450097" w:rsidRDefault="00450097" w:rsidP="003A069F">
      <w:pPr>
        <w:rPr>
          <w:i/>
        </w:rPr>
      </w:pPr>
    </w:p>
    <w:p w14:paraId="6AFA891C" w14:textId="286AF86D" w:rsidR="00450097" w:rsidRDefault="00450097" w:rsidP="003A069F">
      <w:pPr>
        <w:rPr>
          <w:i/>
        </w:rPr>
      </w:pPr>
    </w:p>
    <w:p w14:paraId="2AC92DD0" w14:textId="02EF5198" w:rsidR="00450097" w:rsidRDefault="00450097" w:rsidP="003A069F">
      <w:pPr>
        <w:rPr>
          <w:i/>
        </w:rPr>
      </w:pPr>
    </w:p>
    <w:p w14:paraId="3219DD35" w14:textId="2547FB72" w:rsidR="00450097" w:rsidRDefault="00450097" w:rsidP="003A069F">
      <w:pPr>
        <w:rPr>
          <w:i/>
        </w:rPr>
      </w:pPr>
    </w:p>
    <w:p w14:paraId="55860FF1" w14:textId="131E6DFD" w:rsidR="00450097" w:rsidRDefault="00450097" w:rsidP="003A069F">
      <w:pPr>
        <w:rPr>
          <w:i/>
        </w:rPr>
      </w:pPr>
    </w:p>
    <w:p w14:paraId="116E49CC" w14:textId="4F11C424" w:rsidR="00450097" w:rsidRDefault="00450097" w:rsidP="003A069F">
      <w:pPr>
        <w:rPr>
          <w:i/>
        </w:rPr>
      </w:pPr>
    </w:p>
    <w:p w14:paraId="779E7948" w14:textId="159FC80E" w:rsidR="00450097" w:rsidRDefault="00450097" w:rsidP="003A069F">
      <w:pPr>
        <w:rPr>
          <w:i/>
        </w:rPr>
      </w:pPr>
    </w:p>
    <w:p w14:paraId="2DCA6F2B" w14:textId="4A17934C" w:rsidR="00450097" w:rsidRDefault="00450097" w:rsidP="003A069F">
      <w:pPr>
        <w:rPr>
          <w:i/>
        </w:rPr>
      </w:pPr>
    </w:p>
    <w:p w14:paraId="057A99D0" w14:textId="4B6B73D0" w:rsidR="00450097" w:rsidRDefault="00450097" w:rsidP="003A069F">
      <w:pPr>
        <w:rPr>
          <w:i/>
        </w:rPr>
      </w:pPr>
    </w:p>
    <w:p w14:paraId="7446D5B1" w14:textId="5C80CD0D" w:rsidR="00450097" w:rsidRDefault="00450097" w:rsidP="003A069F">
      <w:pPr>
        <w:rPr>
          <w:i/>
        </w:rPr>
      </w:pPr>
    </w:p>
    <w:p w14:paraId="54475F56" w14:textId="51214A7F" w:rsidR="00450097" w:rsidRDefault="00450097" w:rsidP="003A069F">
      <w:pPr>
        <w:rPr>
          <w:i/>
        </w:rPr>
      </w:pPr>
    </w:p>
    <w:p w14:paraId="0533C554" w14:textId="2E25DD2A" w:rsidR="00450097" w:rsidRDefault="00450097" w:rsidP="003A069F">
      <w:pPr>
        <w:rPr>
          <w:i/>
        </w:rPr>
      </w:pPr>
    </w:p>
    <w:p w14:paraId="7DA27031" w14:textId="5BB70322" w:rsidR="00450097" w:rsidRDefault="00450097" w:rsidP="003A069F">
      <w:pPr>
        <w:rPr>
          <w:i/>
        </w:rPr>
      </w:pPr>
    </w:p>
    <w:p w14:paraId="17000898" w14:textId="77566F81" w:rsidR="00450097" w:rsidRDefault="00450097" w:rsidP="003A069F">
      <w:pPr>
        <w:rPr>
          <w:i/>
        </w:rPr>
      </w:pPr>
    </w:p>
    <w:p w14:paraId="4A00A239" w14:textId="155C3003" w:rsidR="00450097" w:rsidRDefault="00450097" w:rsidP="003A069F">
      <w:pPr>
        <w:rPr>
          <w:i/>
        </w:rPr>
      </w:pPr>
    </w:p>
    <w:p w14:paraId="0CAAABA0" w14:textId="0A86C603" w:rsidR="00450097" w:rsidRDefault="00450097" w:rsidP="003A069F">
      <w:pPr>
        <w:rPr>
          <w:i/>
        </w:rPr>
      </w:pPr>
    </w:p>
    <w:p w14:paraId="6F670CFF" w14:textId="5F6A7D68" w:rsidR="00450097" w:rsidRDefault="00450097" w:rsidP="003A069F">
      <w:pPr>
        <w:rPr>
          <w:i/>
        </w:rPr>
      </w:pPr>
    </w:p>
    <w:p w14:paraId="1359F8D8" w14:textId="7DAC25D2" w:rsidR="00450097" w:rsidRDefault="00450097" w:rsidP="003A069F">
      <w:pPr>
        <w:rPr>
          <w:i/>
        </w:rPr>
      </w:pPr>
    </w:p>
    <w:p w14:paraId="5033E1B3" w14:textId="716665F8" w:rsidR="00450097" w:rsidRDefault="00450097" w:rsidP="003A069F">
      <w:pPr>
        <w:rPr>
          <w:i/>
        </w:rPr>
      </w:pPr>
    </w:p>
    <w:p w14:paraId="0062C20D" w14:textId="67BB1003" w:rsidR="00450097" w:rsidRDefault="00450097" w:rsidP="003A069F">
      <w:pPr>
        <w:rPr>
          <w:i/>
        </w:rPr>
      </w:pPr>
    </w:p>
    <w:p w14:paraId="0E623223" w14:textId="682A31EB" w:rsidR="00450097" w:rsidRDefault="00450097" w:rsidP="003A069F">
      <w:pPr>
        <w:rPr>
          <w:i/>
        </w:rPr>
      </w:pPr>
    </w:p>
    <w:p w14:paraId="35C9EFF8" w14:textId="1F07D0A4" w:rsidR="00450097" w:rsidRDefault="00450097" w:rsidP="003A069F">
      <w:pPr>
        <w:rPr>
          <w:i/>
        </w:rPr>
      </w:pPr>
    </w:p>
    <w:p w14:paraId="09DBEB5D" w14:textId="54E102B6" w:rsidR="00450097" w:rsidRDefault="00450097" w:rsidP="003A069F">
      <w:pPr>
        <w:rPr>
          <w:i/>
        </w:rPr>
      </w:pPr>
    </w:p>
    <w:p w14:paraId="5731D53C" w14:textId="2DCE45D3" w:rsidR="00450097" w:rsidRDefault="00450097" w:rsidP="003A069F">
      <w:pPr>
        <w:rPr>
          <w:i/>
        </w:rPr>
      </w:pPr>
    </w:p>
    <w:p w14:paraId="5D598020" w14:textId="4D95289C" w:rsidR="00450097" w:rsidRDefault="00450097" w:rsidP="003A069F">
      <w:pPr>
        <w:rPr>
          <w:i/>
        </w:rPr>
      </w:pPr>
    </w:p>
    <w:p w14:paraId="6E43D278" w14:textId="3AEE31B7" w:rsidR="00450097" w:rsidRDefault="00450097" w:rsidP="003A069F">
      <w:pPr>
        <w:rPr>
          <w:i/>
        </w:rPr>
      </w:pPr>
    </w:p>
    <w:p w14:paraId="5EF61784" w14:textId="21F0FB39" w:rsidR="00450097" w:rsidRDefault="00450097" w:rsidP="003A069F">
      <w:pPr>
        <w:rPr>
          <w:i/>
        </w:rPr>
      </w:pPr>
    </w:p>
    <w:p w14:paraId="34E26C23" w14:textId="6D5B378E" w:rsidR="00450097" w:rsidRDefault="00450097" w:rsidP="003A069F">
      <w:pPr>
        <w:rPr>
          <w:i/>
        </w:rPr>
      </w:pPr>
    </w:p>
    <w:p w14:paraId="5F6F2F4E" w14:textId="4776B2C1" w:rsidR="00450097" w:rsidRDefault="00450097" w:rsidP="003A069F">
      <w:pPr>
        <w:rPr>
          <w:i/>
        </w:rPr>
      </w:pPr>
    </w:p>
    <w:p w14:paraId="2FB473C6" w14:textId="77777777" w:rsidR="00450097" w:rsidRPr="005657E0" w:rsidRDefault="00450097" w:rsidP="003A069F">
      <w:pPr>
        <w:rPr>
          <w:i/>
        </w:rPr>
      </w:pPr>
    </w:p>
    <w:p w14:paraId="31DDD780"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45FC48B"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25B7B9CD" w14:textId="77777777" w:rsidR="00951B70" w:rsidRPr="00BC25B9" w:rsidRDefault="00951B70" w:rsidP="00951B70">
            <w:pPr>
              <w:jc w:val="both"/>
              <w:rPr>
                <w:b/>
              </w:rPr>
            </w:pPr>
            <w:r w:rsidRPr="00BC25B9">
              <w:rPr>
                <w:b/>
              </w:rPr>
              <w:lastRenderedPageBreak/>
              <w:t>Obrazec št. 3.6</w:t>
            </w:r>
          </w:p>
        </w:tc>
      </w:tr>
    </w:tbl>
    <w:p w14:paraId="3903BE85" w14:textId="77777777" w:rsidR="00951B70" w:rsidRPr="00951B70" w:rsidRDefault="00951B70" w:rsidP="00951B70">
      <w:pPr>
        <w:jc w:val="center"/>
        <w:rPr>
          <w:rFonts w:cs="Arial"/>
          <w:b/>
          <w:bCs/>
          <w:highlight w:val="yellow"/>
        </w:rPr>
      </w:pPr>
    </w:p>
    <w:p w14:paraId="58817A41" w14:textId="77777777" w:rsidR="00BC25B9" w:rsidRDefault="00BC25B9" w:rsidP="003A069F">
      <w:pPr>
        <w:jc w:val="center"/>
        <w:rPr>
          <w:rFonts w:cs="Arial"/>
          <w:b/>
          <w:bCs/>
        </w:rPr>
      </w:pPr>
    </w:p>
    <w:p w14:paraId="57599869" w14:textId="6C10B876"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338CE49" w14:textId="28440DBE" w:rsidR="00450097" w:rsidRPr="005657E0" w:rsidRDefault="00450097" w:rsidP="003A069F">
      <w:pPr>
        <w:jc w:val="center"/>
        <w:rPr>
          <w:rFonts w:cs="Arial"/>
          <w:b/>
          <w:bCs/>
        </w:rPr>
      </w:pPr>
      <w:r w:rsidRPr="005657E0">
        <w:rPr>
          <w:rFonts w:cs="Arial"/>
          <w:b/>
          <w:bCs/>
        </w:rPr>
        <w:t>SKLOP 6: Prevzem in odvoz odpadkov št. 18 01 03</w:t>
      </w:r>
      <w:r>
        <w:rPr>
          <w:rFonts w:cs="Arial"/>
          <w:b/>
          <w:bCs/>
        </w:rPr>
        <w:t>*</w:t>
      </w:r>
      <w:r w:rsidRPr="005657E0">
        <w:rPr>
          <w:rFonts w:cs="Arial"/>
          <w:b/>
          <w:bCs/>
        </w:rPr>
        <w:t>, 18 01 01 ter dobavo embalaže</w:t>
      </w:r>
    </w:p>
    <w:p w14:paraId="554E8DB3" w14:textId="77777777" w:rsidR="00450097" w:rsidRPr="005657E0" w:rsidRDefault="00450097" w:rsidP="003A069F">
      <w:pPr>
        <w:jc w:val="center"/>
        <w:rPr>
          <w:rFonts w:cs="Arial"/>
          <w:b/>
          <w:bCs/>
        </w:rPr>
      </w:pPr>
    </w:p>
    <w:p w14:paraId="419EFB4C" w14:textId="77777777" w:rsidR="00450097" w:rsidRPr="005657E0" w:rsidRDefault="00450097" w:rsidP="003A069F">
      <w:pPr>
        <w:jc w:val="center"/>
        <w:rPr>
          <w:rFonts w:cs="Arial"/>
          <w:b/>
          <w:bCs/>
        </w:rPr>
      </w:pPr>
    </w:p>
    <w:p w14:paraId="0B1B6256" w14:textId="77777777" w:rsidR="00450097" w:rsidRPr="005657E0" w:rsidRDefault="00450097" w:rsidP="003A069F">
      <w:pPr>
        <w:contextualSpacing/>
        <w:jc w:val="both"/>
        <w:rPr>
          <w:rFonts w:cs="Arial"/>
          <w:b/>
          <w:u w:val="single"/>
        </w:rPr>
      </w:pPr>
      <w:r w:rsidRPr="005657E0">
        <w:rPr>
          <w:rFonts w:cs="Arial"/>
          <w:b/>
          <w:u w:val="single"/>
        </w:rPr>
        <w:t>Prevzem in odvoz odpadkov s klasifikacijsko številko 18 01 03* in 18 01 01:</w:t>
      </w:r>
    </w:p>
    <w:p w14:paraId="34983AE9" w14:textId="77777777" w:rsidR="00450097" w:rsidRPr="005657E0" w:rsidRDefault="00450097" w:rsidP="003A069F">
      <w:pPr>
        <w:jc w:val="both"/>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7"/>
        <w:gridCol w:w="5103"/>
        <w:gridCol w:w="1559"/>
      </w:tblGrid>
      <w:tr w:rsidR="00450097" w:rsidRPr="005657E0" w14:paraId="1D6BBAA0"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4F18C2ED" w14:textId="77777777" w:rsidR="00450097" w:rsidRPr="005657E0" w:rsidRDefault="00450097" w:rsidP="00450097">
            <w:pPr>
              <w:rPr>
                <w:rFonts w:cs="Arial"/>
              </w:rPr>
            </w:pPr>
            <w:r w:rsidRPr="005657E0">
              <w:rPr>
                <w:rFonts w:cs="Arial"/>
                <w:b/>
              </w:rPr>
              <w:t xml:space="preserve"> </w:t>
            </w:r>
            <w:proofErr w:type="spellStart"/>
            <w:r w:rsidRPr="005657E0">
              <w:rPr>
                <w:rFonts w:cs="Arial"/>
              </w:rPr>
              <w:t>Zap</w:t>
            </w:r>
            <w:proofErr w:type="spellEnd"/>
            <w:r w:rsidRPr="005657E0">
              <w:rPr>
                <w:rFonts w:cs="Arial"/>
              </w:rPr>
              <w:t>. št.</w:t>
            </w:r>
          </w:p>
        </w:tc>
        <w:tc>
          <w:tcPr>
            <w:tcW w:w="1417" w:type="dxa"/>
            <w:tcBorders>
              <w:top w:val="single" w:sz="4" w:space="0" w:color="auto"/>
              <w:left w:val="single" w:sz="4" w:space="0" w:color="auto"/>
              <w:bottom w:val="single" w:sz="4" w:space="0" w:color="auto"/>
              <w:right w:val="single" w:sz="4" w:space="0" w:color="auto"/>
            </w:tcBorders>
            <w:hideMark/>
          </w:tcPr>
          <w:p w14:paraId="03FAE67A" w14:textId="77777777" w:rsidR="00450097" w:rsidRPr="005657E0" w:rsidRDefault="00450097" w:rsidP="00450097">
            <w:pPr>
              <w:numPr>
                <w:ilvl w:val="12"/>
                <w:numId w:val="0"/>
              </w:numPr>
              <w:jc w:val="both"/>
              <w:rPr>
                <w:rFonts w:cs="Arial"/>
              </w:rPr>
            </w:pPr>
            <w:r w:rsidRPr="005657E0">
              <w:rPr>
                <w:rFonts w:cs="Arial"/>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4B688AC5" w14:textId="77777777" w:rsidR="00450097" w:rsidRPr="005657E0" w:rsidRDefault="00450097" w:rsidP="00450097">
            <w:pPr>
              <w:numPr>
                <w:ilvl w:val="12"/>
                <w:numId w:val="0"/>
              </w:numPr>
              <w:jc w:val="both"/>
              <w:rPr>
                <w:rFonts w:cs="Arial"/>
              </w:rPr>
            </w:pPr>
            <w:r w:rsidRPr="005657E0">
              <w:rPr>
                <w:rFonts w:cs="Arial"/>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04A0871B" w14:textId="77777777" w:rsidR="00450097" w:rsidRPr="005657E0" w:rsidRDefault="00450097" w:rsidP="00450097">
            <w:pPr>
              <w:numPr>
                <w:ilvl w:val="12"/>
                <w:numId w:val="0"/>
              </w:numPr>
              <w:rPr>
                <w:rFonts w:cs="Arial"/>
              </w:rPr>
            </w:pPr>
            <w:r w:rsidRPr="005657E0">
              <w:rPr>
                <w:rFonts w:cs="Arial"/>
              </w:rPr>
              <w:t xml:space="preserve">Predvidena letna količina </w:t>
            </w:r>
          </w:p>
        </w:tc>
      </w:tr>
      <w:tr w:rsidR="00450097" w:rsidRPr="005657E0" w14:paraId="67B13917" w14:textId="77777777" w:rsidTr="003A069F">
        <w:tc>
          <w:tcPr>
            <w:tcW w:w="1101" w:type="dxa"/>
            <w:tcBorders>
              <w:top w:val="single" w:sz="4" w:space="0" w:color="auto"/>
              <w:left w:val="single" w:sz="4" w:space="0" w:color="auto"/>
              <w:bottom w:val="single" w:sz="4" w:space="0" w:color="auto"/>
              <w:right w:val="single" w:sz="4" w:space="0" w:color="auto"/>
            </w:tcBorders>
          </w:tcPr>
          <w:p w14:paraId="48E35F38" w14:textId="77777777" w:rsidR="00450097" w:rsidRPr="005657E0" w:rsidRDefault="00450097" w:rsidP="00450097">
            <w:pPr>
              <w:numPr>
                <w:ilvl w:val="12"/>
                <w:numId w:val="0"/>
              </w:numPr>
              <w:jc w:val="both"/>
              <w:rPr>
                <w:rFonts w:cs="Arial"/>
              </w:rPr>
            </w:pPr>
            <w:r w:rsidRPr="005657E0">
              <w:rPr>
                <w:rFonts w:cs="Arial"/>
              </w:rPr>
              <w:t>1</w:t>
            </w:r>
          </w:p>
          <w:p w14:paraId="55C8D20A" w14:textId="77777777" w:rsidR="00450097" w:rsidRPr="005657E0" w:rsidRDefault="00450097" w:rsidP="00450097">
            <w:pPr>
              <w:numPr>
                <w:ilvl w:val="12"/>
                <w:numId w:val="0"/>
              </w:numPr>
              <w:jc w:val="both"/>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42EBCA7"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6007FF2C"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DD53724" w14:textId="77777777" w:rsidR="00450097" w:rsidRPr="00202503" w:rsidRDefault="00450097" w:rsidP="00450097">
            <w:pPr>
              <w:rPr>
                <w:rFonts w:cs="Arial"/>
              </w:rPr>
            </w:pPr>
            <w:r w:rsidRPr="00202503">
              <w:rPr>
                <w:rFonts w:cs="Arial"/>
              </w:rPr>
              <w:t>40.000 kg</w:t>
            </w:r>
          </w:p>
        </w:tc>
      </w:tr>
      <w:tr w:rsidR="00450097" w:rsidRPr="005657E0" w14:paraId="5C635E7F" w14:textId="77777777" w:rsidTr="003A069F">
        <w:tc>
          <w:tcPr>
            <w:tcW w:w="1101" w:type="dxa"/>
            <w:tcBorders>
              <w:top w:val="single" w:sz="4" w:space="0" w:color="auto"/>
              <w:left w:val="single" w:sz="4" w:space="0" w:color="auto"/>
              <w:bottom w:val="single" w:sz="4" w:space="0" w:color="auto"/>
              <w:right w:val="single" w:sz="4" w:space="0" w:color="auto"/>
            </w:tcBorders>
          </w:tcPr>
          <w:p w14:paraId="14E81F78" w14:textId="77777777" w:rsidR="00450097" w:rsidRPr="005657E0" w:rsidRDefault="00450097" w:rsidP="00450097">
            <w:pPr>
              <w:numPr>
                <w:ilvl w:val="12"/>
                <w:numId w:val="0"/>
              </w:numPr>
              <w:jc w:val="both"/>
              <w:rPr>
                <w:rFonts w:cs="Arial"/>
              </w:rPr>
            </w:pPr>
          </w:p>
          <w:p w14:paraId="280BF897" w14:textId="77777777" w:rsidR="00450097" w:rsidRPr="005657E0" w:rsidRDefault="00450097" w:rsidP="00450097">
            <w:pPr>
              <w:numPr>
                <w:ilvl w:val="12"/>
                <w:numId w:val="0"/>
              </w:numPr>
              <w:jc w:val="both"/>
              <w:rPr>
                <w:rFonts w:cs="Arial"/>
              </w:rPr>
            </w:pPr>
            <w:r w:rsidRPr="005657E0">
              <w:rPr>
                <w:rFonts w:cs="Arial"/>
              </w:rPr>
              <w:t>2.</w:t>
            </w:r>
          </w:p>
        </w:tc>
        <w:tc>
          <w:tcPr>
            <w:tcW w:w="1417" w:type="dxa"/>
            <w:tcBorders>
              <w:top w:val="single" w:sz="4" w:space="0" w:color="auto"/>
              <w:left w:val="single" w:sz="4" w:space="0" w:color="auto"/>
              <w:bottom w:val="single" w:sz="4" w:space="0" w:color="auto"/>
              <w:right w:val="single" w:sz="4" w:space="0" w:color="auto"/>
            </w:tcBorders>
            <w:hideMark/>
          </w:tcPr>
          <w:p w14:paraId="6E4C82F5"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0848E38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ostri predmeti)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F4C4797" w14:textId="77777777" w:rsidR="00450097" w:rsidRPr="00202503" w:rsidRDefault="00450097" w:rsidP="00450097">
            <w:pPr>
              <w:rPr>
                <w:rFonts w:cs="Arial"/>
              </w:rPr>
            </w:pPr>
            <w:r w:rsidRPr="00202503">
              <w:rPr>
                <w:rFonts w:cs="Arial"/>
              </w:rPr>
              <w:t>7.000 kg</w:t>
            </w:r>
          </w:p>
        </w:tc>
      </w:tr>
      <w:tr w:rsidR="00450097" w:rsidRPr="005657E0" w14:paraId="63753758"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6B2D04AD" w14:textId="77777777" w:rsidR="00450097" w:rsidRPr="005657E0" w:rsidRDefault="00450097" w:rsidP="00450097">
            <w:pPr>
              <w:numPr>
                <w:ilvl w:val="12"/>
                <w:numId w:val="0"/>
              </w:numPr>
              <w:jc w:val="both"/>
              <w:rPr>
                <w:rFonts w:cs="Arial"/>
              </w:rPr>
            </w:pPr>
            <w:r w:rsidRPr="005657E0">
              <w:rPr>
                <w:rFonts w:cs="Arial"/>
              </w:rPr>
              <w:t>3.</w:t>
            </w:r>
          </w:p>
        </w:tc>
        <w:tc>
          <w:tcPr>
            <w:tcW w:w="1417" w:type="dxa"/>
            <w:tcBorders>
              <w:top w:val="single" w:sz="4" w:space="0" w:color="auto"/>
              <w:left w:val="single" w:sz="4" w:space="0" w:color="auto"/>
              <w:bottom w:val="single" w:sz="4" w:space="0" w:color="auto"/>
              <w:right w:val="single" w:sz="4" w:space="0" w:color="auto"/>
            </w:tcBorders>
            <w:hideMark/>
          </w:tcPr>
          <w:p w14:paraId="3919592F"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C7F2F2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3FAA4D" w14:textId="77777777" w:rsidR="00450097" w:rsidRPr="00202503" w:rsidRDefault="00450097" w:rsidP="00450097">
            <w:pPr>
              <w:rPr>
                <w:rFonts w:cs="Arial"/>
              </w:rPr>
            </w:pPr>
            <w:r w:rsidRPr="00202503">
              <w:rPr>
                <w:rFonts w:cs="Arial"/>
              </w:rPr>
              <w:t>500 kg</w:t>
            </w:r>
          </w:p>
        </w:tc>
      </w:tr>
      <w:tr w:rsidR="00450097" w:rsidRPr="005657E0" w14:paraId="29739E6B"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22D90FF9" w14:textId="77777777" w:rsidR="00450097" w:rsidRPr="005657E0" w:rsidRDefault="00450097" w:rsidP="00450097">
            <w:pPr>
              <w:numPr>
                <w:ilvl w:val="12"/>
                <w:numId w:val="0"/>
              </w:numPr>
              <w:jc w:val="both"/>
              <w:rPr>
                <w:rFonts w:cs="Arial"/>
              </w:rPr>
            </w:pPr>
            <w:r w:rsidRPr="005657E0">
              <w:rPr>
                <w:rFonts w:cs="Arial"/>
              </w:rPr>
              <w:t>4.</w:t>
            </w:r>
          </w:p>
        </w:tc>
        <w:tc>
          <w:tcPr>
            <w:tcW w:w="1417" w:type="dxa"/>
            <w:tcBorders>
              <w:top w:val="single" w:sz="4" w:space="0" w:color="auto"/>
              <w:left w:val="single" w:sz="4" w:space="0" w:color="auto"/>
              <w:bottom w:val="single" w:sz="4" w:space="0" w:color="auto"/>
              <w:right w:val="single" w:sz="4" w:space="0" w:color="auto"/>
            </w:tcBorders>
            <w:hideMark/>
          </w:tcPr>
          <w:p w14:paraId="7C469799"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3B32C81C" w14:textId="77777777" w:rsidR="00450097" w:rsidRPr="005657E0" w:rsidRDefault="00450097" w:rsidP="00450097">
            <w:pPr>
              <w:rPr>
                <w:rFonts w:cs="Arial"/>
              </w:rPr>
            </w:pPr>
            <w:r w:rsidRPr="005657E0">
              <w:rPr>
                <w:rFonts w:cs="Arial"/>
              </w:rPr>
              <w:t>Ostri predmeti (razen 18 01 03*)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33BA02" w14:textId="77777777" w:rsidR="00450097" w:rsidRPr="00202503" w:rsidRDefault="00450097" w:rsidP="00450097">
            <w:pPr>
              <w:rPr>
                <w:rFonts w:cs="Arial"/>
              </w:rPr>
            </w:pPr>
            <w:r w:rsidRPr="00202503">
              <w:rPr>
                <w:rFonts w:cs="Arial"/>
              </w:rPr>
              <w:t>1100 kg</w:t>
            </w:r>
          </w:p>
        </w:tc>
      </w:tr>
    </w:tbl>
    <w:p w14:paraId="5391317B" w14:textId="77777777" w:rsidR="00450097" w:rsidRPr="005657E0" w:rsidRDefault="00450097" w:rsidP="003A069F">
      <w:pPr>
        <w:rPr>
          <w:rFonts w:cs="Arial"/>
        </w:rPr>
      </w:pPr>
    </w:p>
    <w:p w14:paraId="042427E2" w14:textId="77777777" w:rsidR="00450097" w:rsidRPr="005657E0" w:rsidRDefault="00450097" w:rsidP="003A069F">
      <w:pPr>
        <w:rPr>
          <w:rFonts w:cs="Arial"/>
          <w:b/>
        </w:rPr>
      </w:pPr>
    </w:p>
    <w:p w14:paraId="7A1AC7AA" w14:textId="77777777" w:rsidR="00450097" w:rsidRPr="005657E0" w:rsidRDefault="00450097" w:rsidP="003A069F">
      <w:pPr>
        <w:rPr>
          <w:rFonts w:cs="Arial"/>
          <w:b/>
          <w:u w:val="single"/>
        </w:rPr>
      </w:pPr>
      <w:r w:rsidRPr="005657E0">
        <w:rPr>
          <w:rFonts w:cs="Arial"/>
          <w:b/>
          <w:u w:val="single"/>
        </w:rPr>
        <w:t>Podatki  za prevzem in  odvoz:</w:t>
      </w:r>
    </w:p>
    <w:p w14:paraId="706AB84B" w14:textId="77777777" w:rsidR="00450097" w:rsidRPr="005657E0" w:rsidRDefault="00450097" w:rsidP="003A069F">
      <w:pPr>
        <w:rPr>
          <w:rFonts w:cs="Arial"/>
          <w:b/>
        </w:rPr>
      </w:pPr>
    </w:p>
    <w:p w14:paraId="492D190B" w14:textId="77777777" w:rsidR="00450097" w:rsidRPr="005657E0" w:rsidRDefault="00450097" w:rsidP="003A069F">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6226A851" w14:textId="77777777" w:rsidR="00450097" w:rsidRPr="005657E0" w:rsidRDefault="00450097" w:rsidP="003A069F">
      <w:pPr>
        <w:rPr>
          <w:rFonts w:cs="Arial"/>
        </w:rPr>
      </w:pPr>
    </w:p>
    <w:p w14:paraId="001405CB" w14:textId="77777777" w:rsidR="00450097" w:rsidRPr="005657E0" w:rsidRDefault="00450097" w:rsidP="003A069F">
      <w:pPr>
        <w:rPr>
          <w:rFonts w:cs="Arial"/>
          <w:b/>
          <w:u w:val="single"/>
        </w:rPr>
      </w:pPr>
      <w:r w:rsidRPr="005657E0">
        <w:rPr>
          <w:rFonts w:cs="Arial"/>
          <w:b/>
          <w:u w:val="single"/>
        </w:rPr>
        <w:t>Embalažna enota na prevzemnem mestu:</w:t>
      </w:r>
    </w:p>
    <w:p w14:paraId="1B2EF279" w14:textId="77777777" w:rsidR="00450097" w:rsidRPr="005657E0" w:rsidRDefault="00450097" w:rsidP="003A069F">
      <w:pPr>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5103"/>
        <w:gridCol w:w="1559"/>
      </w:tblGrid>
      <w:tr w:rsidR="00450097" w:rsidRPr="005657E0" w14:paraId="027B7BC4"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7318C87F" w14:textId="77777777" w:rsidR="00450097" w:rsidRPr="005657E0" w:rsidRDefault="00450097" w:rsidP="00450097">
            <w:pPr>
              <w:rPr>
                <w:rFonts w:cs="Arial"/>
                <w:b/>
              </w:rPr>
            </w:pPr>
            <w:proofErr w:type="spellStart"/>
            <w:r w:rsidRPr="005657E0">
              <w:rPr>
                <w:rFonts w:cs="Arial"/>
                <w:b/>
              </w:rPr>
              <w:t>Zap</w:t>
            </w:r>
            <w:proofErr w:type="spellEnd"/>
            <w:r w:rsidRPr="005657E0">
              <w:rPr>
                <w:rFonts w:cs="Arial"/>
                <w:b/>
              </w:rPr>
              <w:t>. št.</w:t>
            </w:r>
          </w:p>
        </w:tc>
        <w:tc>
          <w:tcPr>
            <w:tcW w:w="1701" w:type="dxa"/>
            <w:tcBorders>
              <w:top w:val="single" w:sz="4" w:space="0" w:color="auto"/>
              <w:left w:val="single" w:sz="4" w:space="0" w:color="auto"/>
              <w:bottom w:val="single" w:sz="4" w:space="0" w:color="auto"/>
              <w:right w:val="single" w:sz="4" w:space="0" w:color="auto"/>
            </w:tcBorders>
            <w:hideMark/>
          </w:tcPr>
          <w:p w14:paraId="18D0B4FD" w14:textId="77777777" w:rsidR="00450097" w:rsidRPr="005657E0" w:rsidRDefault="00450097" w:rsidP="00450097">
            <w:pPr>
              <w:numPr>
                <w:ilvl w:val="12"/>
                <w:numId w:val="0"/>
              </w:numPr>
              <w:jc w:val="both"/>
              <w:rPr>
                <w:rFonts w:cs="Arial"/>
                <w:b/>
              </w:rPr>
            </w:pPr>
            <w:r w:rsidRPr="005657E0">
              <w:rPr>
                <w:rFonts w:cs="Arial"/>
                <w:b/>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19BC0356" w14:textId="77777777" w:rsidR="00450097" w:rsidRPr="005657E0" w:rsidRDefault="00450097" w:rsidP="00450097">
            <w:pPr>
              <w:numPr>
                <w:ilvl w:val="12"/>
                <w:numId w:val="0"/>
              </w:numPr>
              <w:jc w:val="both"/>
              <w:rPr>
                <w:rFonts w:cs="Arial"/>
                <w:b/>
              </w:rPr>
            </w:pPr>
            <w:r w:rsidRPr="005657E0">
              <w:rPr>
                <w:rFonts w:cs="Arial"/>
                <w:b/>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5CD8C146" w14:textId="77777777" w:rsidR="00450097" w:rsidRPr="005657E0" w:rsidRDefault="00450097" w:rsidP="00450097">
            <w:pPr>
              <w:numPr>
                <w:ilvl w:val="12"/>
                <w:numId w:val="0"/>
              </w:numPr>
              <w:rPr>
                <w:rFonts w:cs="Arial"/>
                <w:b/>
              </w:rPr>
            </w:pPr>
            <w:r w:rsidRPr="005657E0">
              <w:rPr>
                <w:rFonts w:cs="Arial"/>
                <w:b/>
              </w:rPr>
              <w:t>Embalažna enota na mestu prevzema</w:t>
            </w:r>
          </w:p>
        </w:tc>
      </w:tr>
      <w:tr w:rsidR="00450097" w:rsidRPr="005657E0" w14:paraId="24D1B0AE" w14:textId="77777777" w:rsidTr="003A069F">
        <w:tc>
          <w:tcPr>
            <w:tcW w:w="817" w:type="dxa"/>
            <w:tcBorders>
              <w:top w:val="single" w:sz="4" w:space="0" w:color="auto"/>
              <w:left w:val="single" w:sz="4" w:space="0" w:color="auto"/>
              <w:bottom w:val="single" w:sz="4" w:space="0" w:color="auto"/>
              <w:right w:val="single" w:sz="4" w:space="0" w:color="auto"/>
            </w:tcBorders>
          </w:tcPr>
          <w:p w14:paraId="5647BFCE" w14:textId="77777777" w:rsidR="00450097" w:rsidRPr="005657E0" w:rsidRDefault="00450097" w:rsidP="00450097">
            <w:pPr>
              <w:numPr>
                <w:ilvl w:val="12"/>
                <w:numId w:val="0"/>
              </w:numPr>
              <w:jc w:val="both"/>
              <w:rPr>
                <w:rFonts w:cs="Arial"/>
              </w:rPr>
            </w:pPr>
            <w:r w:rsidRPr="005657E0">
              <w:rPr>
                <w:rFonts w:cs="Arial"/>
              </w:rPr>
              <w:t>1</w:t>
            </w:r>
          </w:p>
          <w:p w14:paraId="1996251F" w14:textId="77777777" w:rsidR="00450097" w:rsidRPr="005657E0" w:rsidRDefault="00450097" w:rsidP="00450097">
            <w:pPr>
              <w:numPr>
                <w:ilvl w:val="12"/>
                <w:numId w:val="0"/>
              </w:numPr>
              <w:jc w:val="both"/>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1AD43B"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04C973B"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5263F6" w14:textId="77777777" w:rsidR="00450097" w:rsidRPr="005657E0" w:rsidRDefault="00450097" w:rsidP="00450097">
            <w:pPr>
              <w:rPr>
                <w:rFonts w:cs="Arial"/>
              </w:rPr>
            </w:pPr>
            <w:r w:rsidRPr="005657E0">
              <w:rPr>
                <w:rFonts w:cs="Arial"/>
              </w:rPr>
              <w:t>Posamezni zabojniki 30 l oz. 60 l</w:t>
            </w:r>
          </w:p>
        </w:tc>
      </w:tr>
      <w:tr w:rsidR="00450097" w:rsidRPr="005657E0" w14:paraId="586B1D37" w14:textId="77777777" w:rsidTr="003A069F">
        <w:tc>
          <w:tcPr>
            <w:tcW w:w="817" w:type="dxa"/>
            <w:tcBorders>
              <w:top w:val="single" w:sz="4" w:space="0" w:color="auto"/>
              <w:left w:val="single" w:sz="4" w:space="0" w:color="auto"/>
              <w:bottom w:val="single" w:sz="4" w:space="0" w:color="auto"/>
              <w:right w:val="single" w:sz="4" w:space="0" w:color="auto"/>
            </w:tcBorders>
          </w:tcPr>
          <w:p w14:paraId="1B73D4A9" w14:textId="77777777" w:rsidR="00450097" w:rsidRPr="005657E0" w:rsidRDefault="00450097" w:rsidP="00450097">
            <w:pPr>
              <w:numPr>
                <w:ilvl w:val="12"/>
                <w:numId w:val="0"/>
              </w:numPr>
              <w:jc w:val="both"/>
              <w:rPr>
                <w:rFonts w:cs="Arial"/>
              </w:rPr>
            </w:pPr>
          </w:p>
          <w:p w14:paraId="45B21BE1" w14:textId="77777777" w:rsidR="00450097" w:rsidRPr="005657E0" w:rsidRDefault="00450097" w:rsidP="00450097">
            <w:pPr>
              <w:numPr>
                <w:ilvl w:val="12"/>
                <w:numId w:val="0"/>
              </w:numPr>
              <w:jc w:val="both"/>
              <w:rPr>
                <w:rFonts w:cs="Arial"/>
              </w:rPr>
            </w:pPr>
            <w:r w:rsidRPr="005657E0">
              <w:rPr>
                <w:rFonts w:cs="Arial"/>
              </w:rPr>
              <w:t>2.</w:t>
            </w:r>
          </w:p>
        </w:tc>
        <w:tc>
          <w:tcPr>
            <w:tcW w:w="1701" w:type="dxa"/>
            <w:tcBorders>
              <w:top w:val="single" w:sz="4" w:space="0" w:color="auto"/>
              <w:left w:val="single" w:sz="4" w:space="0" w:color="auto"/>
              <w:bottom w:val="single" w:sz="4" w:space="0" w:color="auto"/>
              <w:right w:val="single" w:sz="4" w:space="0" w:color="auto"/>
            </w:tcBorders>
            <w:hideMark/>
          </w:tcPr>
          <w:p w14:paraId="5CE46153"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40769E25"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 xml:space="preserve">ostri predmeti). </w:t>
            </w:r>
            <w:r w:rsidRPr="005657E0">
              <w:rPr>
                <w:rFonts w:cs="Arial"/>
              </w:rPr>
              <w:t>Predmeti se shranjujejo v male zabojnike volumna 0.6 l,</w:t>
            </w:r>
          </w:p>
          <w:p w14:paraId="219DC7FC" w14:textId="77777777" w:rsidR="00450097" w:rsidRPr="005657E0" w:rsidRDefault="00450097" w:rsidP="00450097">
            <w:pPr>
              <w:rPr>
                <w:rFonts w:cs="Arial"/>
              </w:rPr>
            </w:pPr>
            <w:r w:rsidRPr="005657E0">
              <w:rPr>
                <w:rFonts w:cs="Arial"/>
              </w:rPr>
              <w:t>1.5 l, 3 l, 5 l, 12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0DE085"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r w:rsidR="00450097" w:rsidRPr="005657E0" w14:paraId="12EB59B3"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204CAB16" w14:textId="77777777" w:rsidR="00450097" w:rsidRPr="005657E0" w:rsidRDefault="00450097" w:rsidP="00450097">
            <w:pPr>
              <w:numPr>
                <w:ilvl w:val="12"/>
                <w:numId w:val="0"/>
              </w:numPr>
              <w:jc w:val="both"/>
              <w:rPr>
                <w:rFonts w:cs="Arial"/>
              </w:rPr>
            </w:pPr>
            <w:r w:rsidRPr="005657E0">
              <w:rPr>
                <w:rFonts w:cs="Arial"/>
              </w:rPr>
              <w:t>3.</w:t>
            </w:r>
          </w:p>
        </w:tc>
        <w:tc>
          <w:tcPr>
            <w:tcW w:w="1701" w:type="dxa"/>
            <w:tcBorders>
              <w:top w:val="single" w:sz="4" w:space="0" w:color="auto"/>
              <w:left w:val="single" w:sz="4" w:space="0" w:color="auto"/>
              <w:bottom w:val="single" w:sz="4" w:space="0" w:color="auto"/>
              <w:right w:val="single" w:sz="4" w:space="0" w:color="auto"/>
            </w:tcBorders>
            <w:hideMark/>
          </w:tcPr>
          <w:p w14:paraId="384C383E"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5F1686C7"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3D5B7A" w14:textId="77777777" w:rsidR="00450097" w:rsidRPr="005657E0" w:rsidRDefault="00450097" w:rsidP="00450097">
            <w:pPr>
              <w:rPr>
                <w:rFonts w:cs="Arial"/>
              </w:rPr>
            </w:pPr>
            <w:r w:rsidRPr="005657E0">
              <w:rPr>
                <w:rFonts w:cs="Arial"/>
              </w:rPr>
              <w:t>Posamezni zabojniki 30 l oz. 60 l</w:t>
            </w:r>
          </w:p>
        </w:tc>
      </w:tr>
      <w:tr w:rsidR="00450097" w:rsidRPr="005657E0" w14:paraId="6C2BF858"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69DCDD99" w14:textId="77777777" w:rsidR="00450097" w:rsidRPr="005657E0" w:rsidRDefault="00450097" w:rsidP="00450097">
            <w:pPr>
              <w:numPr>
                <w:ilvl w:val="12"/>
                <w:numId w:val="0"/>
              </w:numPr>
              <w:jc w:val="both"/>
              <w:rPr>
                <w:rFonts w:cs="Arial"/>
              </w:rPr>
            </w:pPr>
            <w:r w:rsidRPr="005657E0">
              <w:rPr>
                <w:rFonts w:cs="Arial"/>
              </w:rPr>
              <w:t>4.</w:t>
            </w:r>
          </w:p>
        </w:tc>
        <w:tc>
          <w:tcPr>
            <w:tcW w:w="1701" w:type="dxa"/>
            <w:tcBorders>
              <w:top w:val="single" w:sz="4" w:space="0" w:color="auto"/>
              <w:left w:val="single" w:sz="4" w:space="0" w:color="auto"/>
              <w:bottom w:val="single" w:sz="4" w:space="0" w:color="auto"/>
              <w:right w:val="single" w:sz="4" w:space="0" w:color="auto"/>
            </w:tcBorders>
            <w:hideMark/>
          </w:tcPr>
          <w:p w14:paraId="592E31EA"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5C3DB719" w14:textId="77777777" w:rsidR="00450097" w:rsidRPr="005657E0" w:rsidRDefault="00450097" w:rsidP="00450097">
            <w:pPr>
              <w:rPr>
                <w:rFonts w:cs="Arial"/>
              </w:rPr>
            </w:pPr>
            <w:r w:rsidRPr="005657E0">
              <w:rPr>
                <w:rFonts w:cs="Arial"/>
              </w:rPr>
              <w:t>Ostri predmeti (razen 18 01 03*). Predmeti se shranjujejo v male zabojnike volumna 3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6A612CC"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bl>
    <w:p w14:paraId="6DE338CF" w14:textId="77777777" w:rsidR="00450097" w:rsidRPr="005657E0" w:rsidRDefault="00450097" w:rsidP="003A069F">
      <w:pPr>
        <w:rPr>
          <w:rFonts w:cs="Arial"/>
          <w:b/>
        </w:rPr>
      </w:pPr>
    </w:p>
    <w:p w14:paraId="41074C51" w14:textId="77777777" w:rsidR="00450097" w:rsidRPr="005657E0" w:rsidRDefault="00450097" w:rsidP="003A069F">
      <w:pPr>
        <w:rPr>
          <w:rFonts w:cs="Arial"/>
        </w:rPr>
      </w:pPr>
      <w:r w:rsidRPr="005657E0">
        <w:rPr>
          <w:rFonts w:cs="Arial"/>
          <w:b/>
          <w:u w:val="single"/>
        </w:rPr>
        <w:t>Dinamika odvozov:</w:t>
      </w:r>
      <w:r w:rsidRPr="005657E0">
        <w:rPr>
          <w:rFonts w:cs="Arial"/>
          <w:b/>
        </w:rPr>
        <w:t xml:space="preserve"> </w:t>
      </w:r>
    </w:p>
    <w:p w14:paraId="5007A7A6" w14:textId="77777777" w:rsidR="00450097" w:rsidRPr="005657E0" w:rsidRDefault="00450097" w:rsidP="003A069F">
      <w:pPr>
        <w:rPr>
          <w:rFonts w:cs="Arial"/>
        </w:rPr>
      </w:pPr>
    </w:p>
    <w:p w14:paraId="50B77E8B" w14:textId="77777777" w:rsidR="00450097" w:rsidRPr="005657E0" w:rsidRDefault="00450097" w:rsidP="003A069F">
      <w:pPr>
        <w:rPr>
          <w:rFonts w:cs="Arial"/>
          <w:b/>
        </w:rPr>
      </w:pPr>
      <w:r w:rsidRPr="005657E0">
        <w:rPr>
          <w:rFonts w:cs="Arial"/>
        </w:rPr>
        <w:t>Dvakrat  tedensko in sicer ponedeljek- četrtek ali torek-petek</w:t>
      </w:r>
    </w:p>
    <w:p w14:paraId="2A7E8246" w14:textId="77777777" w:rsidR="00450097" w:rsidRPr="005657E0" w:rsidRDefault="00450097" w:rsidP="003A069F">
      <w:pPr>
        <w:rPr>
          <w:rFonts w:cs="Arial"/>
          <w:b/>
        </w:rPr>
      </w:pPr>
    </w:p>
    <w:p w14:paraId="525880DC" w14:textId="77777777" w:rsidR="00450097" w:rsidRPr="005657E0" w:rsidRDefault="00450097" w:rsidP="003A069F">
      <w:pPr>
        <w:rPr>
          <w:rFonts w:cs="Arial"/>
          <w:b/>
          <w:u w:val="single"/>
        </w:rPr>
      </w:pPr>
      <w:r w:rsidRPr="005657E0">
        <w:rPr>
          <w:rFonts w:cs="Arial"/>
          <w:b/>
          <w:u w:val="single"/>
        </w:rPr>
        <w:t>Zahteve za prevzem in odvoz odpadkov:</w:t>
      </w:r>
    </w:p>
    <w:p w14:paraId="28545210" w14:textId="77777777" w:rsidR="00450097" w:rsidRPr="005657E0" w:rsidRDefault="00450097" w:rsidP="003A069F">
      <w:pPr>
        <w:rPr>
          <w:rFonts w:cs="Arial"/>
          <w:b/>
        </w:rPr>
      </w:pPr>
    </w:p>
    <w:p w14:paraId="45DCF6FF" w14:textId="77777777" w:rsidR="00450097" w:rsidRPr="005657E0" w:rsidRDefault="00450097" w:rsidP="003A069F">
      <w:pPr>
        <w:pStyle w:val="Brezrazmikov"/>
        <w:jc w:val="both"/>
      </w:pPr>
      <w:r w:rsidRPr="005657E0">
        <w:rPr>
          <w:rFonts w:cs="Arial"/>
          <w:b/>
        </w:rPr>
        <w:t xml:space="preserve">Obdelava odpadkov - </w:t>
      </w:r>
      <w:r w:rsidRPr="005657E0">
        <w:rPr>
          <w:rFonts w:cs="Arial"/>
        </w:rPr>
        <w:t xml:space="preserve">Ponudnik mora zagotoviti nadaljnjo obdelavo odpadkov, skladno z </w:t>
      </w:r>
      <w:r w:rsidRPr="005657E0">
        <w:t>Uredbo  o ravnanju z odpadki, ki nastajajo pri opravljanju zdravstvene in veterinarske dejavnosti ter z njima povezanih raziskavah (Uradni list RS, št. 89/08 in 44/22 – ZVO-2).</w:t>
      </w:r>
    </w:p>
    <w:p w14:paraId="48FC5D8B" w14:textId="77777777" w:rsidR="00450097" w:rsidRPr="005657E0" w:rsidRDefault="00450097" w:rsidP="003A069F">
      <w:pPr>
        <w:pStyle w:val="Brezrazmikov"/>
        <w:jc w:val="both"/>
      </w:pPr>
    </w:p>
    <w:p w14:paraId="149D6D39" w14:textId="77777777" w:rsidR="00450097" w:rsidRPr="005657E0" w:rsidRDefault="00450097" w:rsidP="003A069F">
      <w:pPr>
        <w:rPr>
          <w:rFonts w:cs="Arial"/>
        </w:rPr>
      </w:pPr>
      <w:r w:rsidRPr="005657E0">
        <w:rPr>
          <w:rFonts w:cs="Arial"/>
        </w:rPr>
        <w:lastRenderedPageBreak/>
        <w:t xml:space="preserve">Obdelava odpadkov </w:t>
      </w:r>
      <w:r w:rsidRPr="005657E0">
        <w:rPr>
          <w:rFonts w:cs="Arial"/>
          <w:u w:val="single"/>
        </w:rPr>
        <w:t>se ne sme vršiti v / na prostorih naročnika</w:t>
      </w:r>
      <w:r w:rsidRPr="005657E0">
        <w:rPr>
          <w:rFonts w:cs="Arial"/>
        </w:rPr>
        <w:t>.</w:t>
      </w:r>
    </w:p>
    <w:p w14:paraId="7673E15F" w14:textId="77777777" w:rsidR="00450097" w:rsidRPr="005657E0" w:rsidRDefault="00450097" w:rsidP="003A069F">
      <w:pPr>
        <w:jc w:val="both"/>
        <w:rPr>
          <w:rFonts w:cs="Arial"/>
          <w:b/>
          <w:szCs w:val="24"/>
          <w:u w:val="single"/>
        </w:rPr>
      </w:pPr>
      <w:bookmarkStart w:id="14" w:name="_Hlk162613406"/>
      <w:r w:rsidRPr="005657E0">
        <w:rPr>
          <w:rFonts w:cs="Arial"/>
          <w:b/>
          <w:szCs w:val="24"/>
          <w:u w:val="single"/>
        </w:rPr>
        <w:t>Pogoji, ki jih mora izpolnjevati ponudnik za prevzem oz. odvoz odpadkov.</w:t>
      </w:r>
    </w:p>
    <w:p w14:paraId="5699E628" w14:textId="77777777" w:rsidR="00450097" w:rsidRPr="005657E0" w:rsidRDefault="00450097" w:rsidP="003A069F">
      <w:pPr>
        <w:jc w:val="both"/>
        <w:rPr>
          <w:rFonts w:cs="Arial"/>
          <w:b/>
          <w:szCs w:val="24"/>
        </w:rPr>
      </w:pPr>
    </w:p>
    <w:p w14:paraId="691F750E"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odpadke 18 01 01 in 18 01 03*. Kot dokazilo mora priložiti kopijo potrdila oziroma dovoljenja o vpisu v evidenco, ki ga je izdalo pristojno ministrstvo. Za prevoz mora zagotoviti ustreznega prevoznika odpadkov v kolikor to ni sam. </w:t>
      </w:r>
    </w:p>
    <w:bookmarkEnd w:id="14"/>
    <w:p w14:paraId="76DA82D5" w14:textId="77777777" w:rsidR="00450097" w:rsidRPr="005657E0" w:rsidRDefault="00450097" w:rsidP="003A069F">
      <w:pPr>
        <w:ind w:left="720"/>
        <w:contextualSpacing/>
        <w:rPr>
          <w:rFonts w:cs="Arial"/>
          <w:b/>
        </w:rPr>
      </w:pPr>
    </w:p>
    <w:p w14:paraId="37DA2309" w14:textId="77777777" w:rsidR="00450097" w:rsidRPr="005657E0" w:rsidRDefault="00450097" w:rsidP="003A069F">
      <w:pPr>
        <w:contextualSpacing/>
        <w:rPr>
          <w:rFonts w:cs="Arial"/>
          <w:b/>
          <w:u w:val="single"/>
        </w:rPr>
      </w:pPr>
      <w:r w:rsidRPr="005657E0">
        <w:rPr>
          <w:rFonts w:cs="Arial"/>
          <w:b/>
          <w:u w:val="single"/>
        </w:rPr>
        <w:t>Ponudnik mora tudi  hkrati  sukcesivno zagotoviti  dobavo  naslednjo ustrezne embalaže:</w:t>
      </w:r>
    </w:p>
    <w:p w14:paraId="467EDB46" w14:textId="77777777" w:rsidR="00450097" w:rsidRPr="005657E0" w:rsidRDefault="00450097" w:rsidP="003A069F">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2616"/>
        <w:gridCol w:w="2859"/>
        <w:gridCol w:w="2489"/>
      </w:tblGrid>
      <w:tr w:rsidR="00450097" w:rsidRPr="005657E0" w14:paraId="10B78174"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0BAEDF74" w14:textId="77777777" w:rsidR="00450097" w:rsidRPr="005657E0" w:rsidRDefault="00450097" w:rsidP="00450097">
            <w:pPr>
              <w:rPr>
                <w:rFonts w:cs="Arial"/>
              </w:rPr>
            </w:pPr>
            <w:proofErr w:type="spellStart"/>
            <w:r w:rsidRPr="005657E0">
              <w:rPr>
                <w:rFonts w:cs="Arial"/>
              </w:rPr>
              <w:t>Zap</w:t>
            </w:r>
            <w:proofErr w:type="spellEnd"/>
            <w:r w:rsidRPr="005657E0">
              <w:rPr>
                <w:rFonts w:cs="Arial"/>
              </w:rPr>
              <w:t>. št.</w:t>
            </w:r>
          </w:p>
        </w:tc>
        <w:tc>
          <w:tcPr>
            <w:tcW w:w="2616" w:type="dxa"/>
            <w:tcBorders>
              <w:top w:val="single" w:sz="4" w:space="0" w:color="auto"/>
              <w:left w:val="single" w:sz="4" w:space="0" w:color="auto"/>
              <w:bottom w:val="single" w:sz="4" w:space="0" w:color="auto"/>
              <w:right w:val="single" w:sz="4" w:space="0" w:color="auto"/>
            </w:tcBorders>
            <w:hideMark/>
          </w:tcPr>
          <w:p w14:paraId="4EBF2282" w14:textId="77777777" w:rsidR="00450097" w:rsidRPr="005657E0" w:rsidRDefault="00450097" w:rsidP="00450097">
            <w:pPr>
              <w:rPr>
                <w:rFonts w:cs="Arial"/>
              </w:rPr>
            </w:pPr>
            <w:r w:rsidRPr="005657E0">
              <w:rPr>
                <w:rFonts w:cs="Arial"/>
              </w:rPr>
              <w:t>Volumen zabojnika</w:t>
            </w:r>
          </w:p>
        </w:tc>
        <w:tc>
          <w:tcPr>
            <w:tcW w:w="2859" w:type="dxa"/>
            <w:tcBorders>
              <w:top w:val="single" w:sz="4" w:space="0" w:color="auto"/>
              <w:left w:val="single" w:sz="4" w:space="0" w:color="auto"/>
              <w:bottom w:val="single" w:sz="4" w:space="0" w:color="auto"/>
              <w:right w:val="single" w:sz="4" w:space="0" w:color="auto"/>
            </w:tcBorders>
            <w:hideMark/>
          </w:tcPr>
          <w:p w14:paraId="159BA601" w14:textId="77777777" w:rsidR="00450097" w:rsidRPr="005657E0" w:rsidRDefault="00450097" w:rsidP="00450097">
            <w:pPr>
              <w:rPr>
                <w:rFonts w:cs="Arial"/>
              </w:rPr>
            </w:pPr>
            <w:r w:rsidRPr="005657E0">
              <w:rPr>
                <w:rFonts w:cs="Arial"/>
              </w:rPr>
              <w:t>Oblika zabojnika</w:t>
            </w:r>
          </w:p>
        </w:tc>
        <w:tc>
          <w:tcPr>
            <w:tcW w:w="2489" w:type="dxa"/>
            <w:tcBorders>
              <w:top w:val="single" w:sz="4" w:space="0" w:color="auto"/>
              <w:left w:val="single" w:sz="4" w:space="0" w:color="auto"/>
              <w:bottom w:val="single" w:sz="4" w:space="0" w:color="auto"/>
              <w:right w:val="single" w:sz="4" w:space="0" w:color="auto"/>
            </w:tcBorders>
            <w:hideMark/>
          </w:tcPr>
          <w:p w14:paraId="0F3C2080" w14:textId="77777777" w:rsidR="00450097" w:rsidRPr="005657E0" w:rsidRDefault="00450097" w:rsidP="00450097">
            <w:pPr>
              <w:rPr>
                <w:rFonts w:cs="Arial"/>
              </w:rPr>
            </w:pPr>
            <w:r w:rsidRPr="005657E0">
              <w:rPr>
                <w:rFonts w:cs="Arial"/>
              </w:rPr>
              <w:t>Predvidena letna količina</w:t>
            </w:r>
          </w:p>
        </w:tc>
      </w:tr>
      <w:tr w:rsidR="00450097" w:rsidRPr="005657E0" w14:paraId="4E5FE0E3"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6AEE0665" w14:textId="77777777" w:rsidR="00450097" w:rsidRPr="005657E0" w:rsidRDefault="00450097" w:rsidP="00450097">
            <w:pPr>
              <w:jc w:val="center"/>
              <w:rPr>
                <w:rFonts w:cs="Arial"/>
              </w:rPr>
            </w:pPr>
            <w:r w:rsidRPr="005657E0">
              <w:rPr>
                <w:rFonts w:cs="Arial"/>
              </w:rPr>
              <w:t>1</w:t>
            </w:r>
          </w:p>
        </w:tc>
        <w:tc>
          <w:tcPr>
            <w:tcW w:w="2616" w:type="dxa"/>
            <w:tcBorders>
              <w:top w:val="single" w:sz="4" w:space="0" w:color="auto"/>
              <w:left w:val="single" w:sz="4" w:space="0" w:color="auto"/>
              <w:bottom w:val="single" w:sz="4" w:space="0" w:color="auto"/>
              <w:right w:val="single" w:sz="4" w:space="0" w:color="auto"/>
            </w:tcBorders>
            <w:hideMark/>
          </w:tcPr>
          <w:p w14:paraId="487846EE" w14:textId="77777777" w:rsidR="00450097" w:rsidRPr="005657E0" w:rsidRDefault="00450097" w:rsidP="00450097">
            <w:pPr>
              <w:rPr>
                <w:rFonts w:cs="Arial"/>
              </w:rPr>
            </w:pPr>
            <w:r w:rsidRPr="005657E0">
              <w:rPr>
                <w:rFonts w:cs="Arial"/>
              </w:rPr>
              <w:t>30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4945E437" w14:textId="77777777" w:rsidR="00450097" w:rsidRPr="005657E0" w:rsidRDefault="00450097" w:rsidP="00450097">
            <w:pPr>
              <w:rPr>
                <w:rFonts w:cs="Arial"/>
              </w:rPr>
            </w:pPr>
            <w:r w:rsidRPr="005657E0">
              <w:rPr>
                <w:rFonts w:cs="Arial"/>
              </w:rPr>
              <w:t xml:space="preserve">pravokotne </w:t>
            </w:r>
          </w:p>
        </w:tc>
        <w:tc>
          <w:tcPr>
            <w:tcW w:w="2489" w:type="dxa"/>
            <w:tcBorders>
              <w:top w:val="single" w:sz="4" w:space="0" w:color="auto"/>
              <w:left w:val="single" w:sz="4" w:space="0" w:color="auto"/>
              <w:bottom w:val="single" w:sz="4" w:space="0" w:color="auto"/>
              <w:right w:val="single" w:sz="4" w:space="0" w:color="auto"/>
            </w:tcBorders>
            <w:hideMark/>
          </w:tcPr>
          <w:p w14:paraId="1950DDF6" w14:textId="77777777" w:rsidR="00450097" w:rsidRPr="00202503" w:rsidRDefault="00450097" w:rsidP="00450097">
            <w:pPr>
              <w:rPr>
                <w:rFonts w:cs="Arial"/>
              </w:rPr>
            </w:pPr>
            <w:r w:rsidRPr="00202503">
              <w:rPr>
                <w:rFonts w:cs="Arial"/>
              </w:rPr>
              <w:t>1200 kos</w:t>
            </w:r>
          </w:p>
        </w:tc>
      </w:tr>
      <w:tr w:rsidR="00450097" w:rsidRPr="005657E0" w14:paraId="4E6FD32E"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4F4338FC" w14:textId="77777777" w:rsidR="00450097" w:rsidRPr="005657E0" w:rsidRDefault="00450097" w:rsidP="00450097">
            <w:pPr>
              <w:jc w:val="center"/>
              <w:rPr>
                <w:rFonts w:cs="Arial"/>
              </w:rPr>
            </w:pPr>
            <w:r w:rsidRPr="005657E0">
              <w:rPr>
                <w:rFonts w:cs="Arial"/>
              </w:rPr>
              <w:t>2</w:t>
            </w:r>
          </w:p>
        </w:tc>
        <w:tc>
          <w:tcPr>
            <w:tcW w:w="2616" w:type="dxa"/>
            <w:tcBorders>
              <w:top w:val="single" w:sz="4" w:space="0" w:color="auto"/>
              <w:left w:val="single" w:sz="4" w:space="0" w:color="auto"/>
              <w:bottom w:val="single" w:sz="4" w:space="0" w:color="auto"/>
              <w:right w:val="single" w:sz="4" w:space="0" w:color="auto"/>
            </w:tcBorders>
            <w:hideMark/>
          </w:tcPr>
          <w:p w14:paraId="60EDF130" w14:textId="77777777" w:rsidR="00450097" w:rsidRPr="005657E0" w:rsidRDefault="00450097" w:rsidP="00450097">
            <w:pPr>
              <w:rPr>
                <w:rFonts w:cs="Arial"/>
              </w:rPr>
            </w:pPr>
            <w:r w:rsidRPr="005657E0">
              <w:rPr>
                <w:rFonts w:cs="Arial"/>
              </w:rPr>
              <w:t>60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234AAFE2" w14:textId="77777777" w:rsidR="00450097" w:rsidRPr="005657E0" w:rsidRDefault="00450097" w:rsidP="00450097">
            <w:pPr>
              <w:rPr>
                <w:rFonts w:cs="Arial"/>
              </w:rPr>
            </w:pPr>
            <w:r w:rsidRPr="005657E0">
              <w:rPr>
                <w:rFonts w:cs="Arial"/>
              </w:rPr>
              <w:t>Pravokotne</w:t>
            </w:r>
          </w:p>
        </w:tc>
        <w:tc>
          <w:tcPr>
            <w:tcW w:w="2489" w:type="dxa"/>
            <w:tcBorders>
              <w:top w:val="single" w:sz="4" w:space="0" w:color="auto"/>
              <w:left w:val="single" w:sz="4" w:space="0" w:color="auto"/>
              <w:bottom w:val="single" w:sz="4" w:space="0" w:color="auto"/>
              <w:right w:val="single" w:sz="4" w:space="0" w:color="auto"/>
            </w:tcBorders>
            <w:hideMark/>
          </w:tcPr>
          <w:p w14:paraId="034A24BB" w14:textId="77777777" w:rsidR="00450097" w:rsidRPr="00202503" w:rsidRDefault="00450097" w:rsidP="00450097">
            <w:pPr>
              <w:rPr>
                <w:rFonts w:cs="Arial"/>
              </w:rPr>
            </w:pPr>
            <w:r w:rsidRPr="00202503">
              <w:rPr>
                <w:rFonts w:cs="Arial"/>
              </w:rPr>
              <w:t>7000 kos</w:t>
            </w:r>
          </w:p>
        </w:tc>
      </w:tr>
    </w:tbl>
    <w:p w14:paraId="33055CDD" w14:textId="77777777" w:rsidR="00450097" w:rsidRPr="005657E0" w:rsidRDefault="00450097" w:rsidP="003A069F">
      <w:pPr>
        <w:rPr>
          <w:rFonts w:cs="Arial"/>
        </w:rPr>
      </w:pPr>
    </w:p>
    <w:p w14:paraId="6FC849E6" w14:textId="77777777" w:rsidR="00450097" w:rsidRPr="005657E0" w:rsidRDefault="00450097" w:rsidP="003A069F">
      <w:pPr>
        <w:rPr>
          <w:rFonts w:cs="Arial"/>
          <w:b/>
          <w:u w:val="single"/>
        </w:rPr>
      </w:pPr>
      <w:r w:rsidRPr="005657E0">
        <w:rPr>
          <w:rFonts w:cs="Arial"/>
          <w:b/>
          <w:u w:val="single"/>
        </w:rPr>
        <w:t>Zahteve za zabojnike:</w:t>
      </w:r>
    </w:p>
    <w:p w14:paraId="71C7DE8F" w14:textId="77777777" w:rsidR="00450097" w:rsidRPr="005657E0" w:rsidRDefault="00450097" w:rsidP="003A069F">
      <w:pPr>
        <w:rPr>
          <w:rFonts w:cs="Arial"/>
        </w:rPr>
      </w:pPr>
    </w:p>
    <w:p w14:paraId="1BB20445" w14:textId="77777777" w:rsidR="00450097" w:rsidRPr="005657E0" w:rsidRDefault="00450097" w:rsidP="003A069F">
      <w:pPr>
        <w:rPr>
          <w:rFonts w:cs="Arial"/>
        </w:rPr>
      </w:pPr>
      <w:r w:rsidRPr="005657E0">
        <w:rPr>
          <w:rFonts w:cs="Arial"/>
          <w:b/>
        </w:rPr>
        <w:t xml:space="preserve">Namembnost: </w:t>
      </w:r>
      <w:r w:rsidRPr="005657E0">
        <w:rPr>
          <w:rFonts w:cs="Arial"/>
        </w:rPr>
        <w:t xml:space="preserve">za odpadke iz zdravstva, ki iz vidika preventive pred infekcijo zahtevajo posebno ravnanje (neostri material), </w:t>
      </w:r>
    </w:p>
    <w:p w14:paraId="175A8956" w14:textId="77777777" w:rsidR="00450097" w:rsidRPr="005657E0" w:rsidRDefault="00450097" w:rsidP="003A069F">
      <w:pPr>
        <w:rPr>
          <w:rFonts w:cs="Arial"/>
          <w:b/>
          <w:u w:val="single"/>
        </w:rPr>
      </w:pPr>
    </w:p>
    <w:p w14:paraId="0753598C" w14:textId="77777777" w:rsidR="00450097" w:rsidRPr="005657E0" w:rsidRDefault="00450097" w:rsidP="003A069F">
      <w:pPr>
        <w:rPr>
          <w:rFonts w:cs="Arial"/>
        </w:rPr>
      </w:pPr>
      <w:r w:rsidRPr="005657E0">
        <w:rPr>
          <w:rFonts w:cs="Arial"/>
          <w:b/>
        </w:rPr>
        <w:t>Velikost in oblika zabojnika:</w:t>
      </w:r>
      <w:r w:rsidRPr="005657E0">
        <w:rPr>
          <w:rFonts w:cs="Arial"/>
        </w:rPr>
        <w:t xml:space="preserve"> </w:t>
      </w:r>
    </w:p>
    <w:p w14:paraId="239F1745"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294C6984" w14:textId="77777777" w:rsidR="00450097" w:rsidRPr="005657E0" w:rsidRDefault="00450097" w:rsidP="00450097">
      <w:pPr>
        <w:numPr>
          <w:ilvl w:val="0"/>
          <w:numId w:val="26"/>
        </w:numPr>
        <w:rPr>
          <w:rFonts w:cs="Arial"/>
        </w:rPr>
      </w:pPr>
      <w:r w:rsidRPr="005657E0">
        <w:rPr>
          <w:rFonts w:cs="Arial"/>
        </w:rPr>
        <w:t>opremljeni morajo biti z ročaji;</w:t>
      </w:r>
    </w:p>
    <w:p w14:paraId="7378B050"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7810D236" w14:textId="77777777" w:rsidR="00450097" w:rsidRPr="00302F0E" w:rsidRDefault="00450097" w:rsidP="003A069F">
      <w:pPr>
        <w:ind w:left="1416"/>
        <w:rPr>
          <w:rFonts w:cs="Arial"/>
        </w:rPr>
      </w:pPr>
      <w:r w:rsidRPr="00302F0E">
        <w:rPr>
          <w:rFonts w:cs="Arial"/>
        </w:rPr>
        <w:t xml:space="preserve">širina 40 cm  +/-15%;  globina 30 cm +/-15%;  višina </w:t>
      </w:r>
      <w:r w:rsidRPr="00202503">
        <w:rPr>
          <w:rFonts w:cs="Arial"/>
        </w:rPr>
        <w:t>37</w:t>
      </w:r>
      <w:r w:rsidRPr="00302F0E">
        <w:rPr>
          <w:rFonts w:cs="Arial"/>
        </w:rPr>
        <w:t xml:space="preserve"> cm  +/-15%;  </w:t>
      </w:r>
    </w:p>
    <w:p w14:paraId="385D6A36" w14:textId="77777777" w:rsidR="00450097" w:rsidRPr="00302F0E" w:rsidRDefault="00450097" w:rsidP="00450097">
      <w:pPr>
        <w:numPr>
          <w:ilvl w:val="0"/>
          <w:numId w:val="26"/>
        </w:numPr>
        <w:rPr>
          <w:rFonts w:cs="Arial"/>
        </w:rPr>
      </w:pPr>
      <w:r w:rsidRPr="00302F0E">
        <w:rPr>
          <w:rFonts w:cs="Arial"/>
        </w:rPr>
        <w:t xml:space="preserve">dimenzije za 60 litrske zabojnike: </w:t>
      </w:r>
    </w:p>
    <w:p w14:paraId="72C0788C" w14:textId="77777777" w:rsidR="00450097" w:rsidRPr="005657E0" w:rsidRDefault="00450097" w:rsidP="003A069F">
      <w:pPr>
        <w:ind w:left="1416"/>
        <w:rPr>
          <w:rFonts w:cs="Arial"/>
        </w:rPr>
      </w:pPr>
      <w:r w:rsidRPr="00302F0E">
        <w:rPr>
          <w:rFonts w:cs="Arial"/>
        </w:rPr>
        <w:t>širina 40 cm  +/-15%;  globina 30 cm +/-15%;  višina 60 cm +/-15%.</w:t>
      </w:r>
    </w:p>
    <w:p w14:paraId="5CDD9861" w14:textId="77777777" w:rsidR="00450097" w:rsidRPr="005657E0" w:rsidRDefault="00450097" w:rsidP="003A069F">
      <w:pPr>
        <w:rPr>
          <w:rFonts w:cs="Arial"/>
          <w:b/>
          <w:u w:val="single"/>
        </w:rPr>
      </w:pPr>
    </w:p>
    <w:p w14:paraId="3C2BB574" w14:textId="77777777" w:rsidR="00450097" w:rsidRPr="005657E0" w:rsidRDefault="00450097" w:rsidP="003A069F">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3DCF269" w14:textId="77777777" w:rsidR="00450097" w:rsidRPr="005657E0" w:rsidRDefault="00450097" w:rsidP="003A069F">
      <w:pPr>
        <w:rPr>
          <w:rFonts w:cs="Arial"/>
        </w:rPr>
      </w:pPr>
    </w:p>
    <w:p w14:paraId="7E4CAD16" w14:textId="77777777" w:rsidR="00450097" w:rsidRPr="005657E0" w:rsidRDefault="00450097" w:rsidP="003A069F">
      <w:pPr>
        <w:rPr>
          <w:rFonts w:cs="Arial"/>
        </w:rPr>
      </w:pPr>
      <w:r w:rsidRPr="005657E0">
        <w:rPr>
          <w:rFonts w:cs="Arial"/>
          <w:b/>
        </w:rPr>
        <w:t>Oblika pokrova:</w:t>
      </w:r>
      <w:r w:rsidRPr="005657E0">
        <w:rPr>
          <w:rFonts w:cs="Arial"/>
        </w:rPr>
        <w:t xml:space="preserve"> pokrov, ki omogoča nepredušno zapiranje.</w:t>
      </w:r>
    </w:p>
    <w:p w14:paraId="5E992A70" w14:textId="77777777" w:rsidR="00450097" w:rsidRPr="005657E0" w:rsidRDefault="00450097" w:rsidP="003A069F">
      <w:pPr>
        <w:rPr>
          <w:rFonts w:cs="Arial"/>
        </w:rPr>
      </w:pPr>
    </w:p>
    <w:p w14:paraId="34FDF7DC" w14:textId="77777777" w:rsidR="00450097" w:rsidRPr="005657E0" w:rsidRDefault="00450097" w:rsidP="003A069F">
      <w:pPr>
        <w:rPr>
          <w:rFonts w:cs="Arial"/>
          <w:b/>
        </w:rPr>
      </w:pPr>
      <w:r w:rsidRPr="005657E0">
        <w:rPr>
          <w:rFonts w:cs="Arial"/>
          <w:b/>
        </w:rPr>
        <w:t xml:space="preserve">Funkcionalnost zabojnika: </w:t>
      </w:r>
    </w:p>
    <w:p w14:paraId="0E1A7F5A" w14:textId="77777777" w:rsidR="00450097" w:rsidRPr="005657E0" w:rsidRDefault="00450097" w:rsidP="003A069F">
      <w:pPr>
        <w:rPr>
          <w:rFonts w:cs="Arial"/>
          <w:u w:val="single"/>
        </w:rPr>
      </w:pPr>
      <w:r w:rsidRPr="005657E0">
        <w:rPr>
          <w:rFonts w:cs="Arial"/>
          <w:u w:val="single"/>
        </w:rPr>
        <w:t>Končno zapiranje</w:t>
      </w:r>
    </w:p>
    <w:p w14:paraId="29945DAA" w14:textId="77777777" w:rsidR="00450097" w:rsidRPr="005657E0" w:rsidRDefault="00450097" w:rsidP="003A069F">
      <w:pPr>
        <w:rPr>
          <w:rFonts w:cs="Arial"/>
        </w:rPr>
      </w:pPr>
      <w:r w:rsidRPr="005657E0">
        <w:rPr>
          <w:rFonts w:cs="Arial"/>
        </w:rPr>
        <w:t>Zabojnik se mora hermetično zapirati</w:t>
      </w:r>
    </w:p>
    <w:p w14:paraId="3BD9FE8D" w14:textId="77777777" w:rsidR="00450097" w:rsidRPr="005657E0" w:rsidRDefault="00450097" w:rsidP="003A069F">
      <w:pPr>
        <w:rPr>
          <w:rFonts w:ascii="Times New Roman" w:eastAsia="Calibri" w:hAnsi="Times New Roman" w:cs="Arial"/>
          <w:sz w:val="24"/>
          <w:szCs w:val="24"/>
        </w:rPr>
      </w:pPr>
      <w:r w:rsidRPr="005657E0">
        <w:rPr>
          <w:rFonts w:ascii="Calibri" w:eastAsia="Calibri" w:hAnsi="Calibri"/>
          <w:sz w:val="24"/>
          <w:szCs w:val="24"/>
        </w:rPr>
        <w:t> </w:t>
      </w:r>
    </w:p>
    <w:p w14:paraId="35073F1D" w14:textId="77777777" w:rsidR="00450097" w:rsidRPr="005657E0" w:rsidRDefault="00450097" w:rsidP="003A069F">
      <w:pPr>
        <w:rPr>
          <w:rFonts w:cs="Arial"/>
          <w:b/>
        </w:rPr>
      </w:pPr>
      <w:r w:rsidRPr="005657E0">
        <w:rPr>
          <w:rFonts w:cs="Arial"/>
          <w:b/>
        </w:rPr>
        <w:t xml:space="preserve">Barva: </w:t>
      </w:r>
      <w:r w:rsidRPr="005657E0">
        <w:rPr>
          <w:rFonts w:cs="Arial"/>
        </w:rPr>
        <w:t>za infektivne odpadke - telo zabojnika rumene barve ali črne barve; pokrov rumene barve.</w:t>
      </w:r>
    </w:p>
    <w:p w14:paraId="720D17D8" w14:textId="77777777" w:rsidR="00450097" w:rsidRPr="005657E0" w:rsidRDefault="00450097" w:rsidP="003A069F">
      <w:pPr>
        <w:rPr>
          <w:rFonts w:cs="Arial"/>
        </w:rPr>
      </w:pPr>
    </w:p>
    <w:p w14:paraId="7B58B147" w14:textId="1D70DC54" w:rsidR="00450097" w:rsidRPr="005657E0" w:rsidRDefault="00450097" w:rsidP="003A069F">
      <w:pPr>
        <w:pStyle w:val="Brezrazmikov"/>
        <w:jc w:val="both"/>
      </w:pPr>
      <w:r w:rsidRPr="005657E0">
        <w:rPr>
          <w:rFonts w:cs="Arial"/>
          <w:b/>
        </w:rPr>
        <w:t xml:space="preserve">Skladnost: </w:t>
      </w:r>
      <w:r w:rsidRPr="005657E0">
        <w:rPr>
          <w:rFonts w:cs="Arial"/>
        </w:rPr>
        <w:t xml:space="preserve">Zadostiti morajo zahtevam, ki jih določa </w:t>
      </w:r>
      <w:r w:rsidRPr="005657E0">
        <w:t>Uredba  o ravnanju z odpadki, ki nastajajo pri opravljanju zdravstvene in veterinarske dejavnosti ter z njima povezanih raziskavah (Uradni list RS, št. 89/08 in</w:t>
      </w:r>
      <w:r w:rsidR="00B10E9A">
        <w:t xml:space="preserve"> </w:t>
      </w:r>
      <w:r w:rsidRPr="005657E0">
        <w:t>44/22 – ZVO-2):</w:t>
      </w:r>
    </w:p>
    <w:p w14:paraId="1495DBB8" w14:textId="77777777" w:rsidR="00450097" w:rsidRPr="005657E0" w:rsidRDefault="00450097" w:rsidP="003A069F">
      <w:pPr>
        <w:rPr>
          <w:rFonts w:cs="Arial"/>
          <w:b/>
        </w:rPr>
      </w:pPr>
    </w:p>
    <w:p w14:paraId="541ADD1C"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25A16F03" w14:textId="77777777" w:rsidR="00450097" w:rsidRPr="005657E0" w:rsidRDefault="00450097" w:rsidP="003A069F">
      <w:pPr>
        <w:ind w:left="360"/>
        <w:rPr>
          <w:rFonts w:cs="Arial"/>
        </w:rPr>
      </w:pPr>
    </w:p>
    <w:p w14:paraId="3D2C98E3"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2F20B49" w14:textId="77777777" w:rsidR="00450097" w:rsidRPr="005657E0" w:rsidRDefault="00450097" w:rsidP="003A069F">
      <w:pPr>
        <w:rPr>
          <w:rFonts w:cs="Arial"/>
        </w:rPr>
      </w:pPr>
    </w:p>
    <w:p w14:paraId="4AA7F305" w14:textId="77777777" w:rsidR="00450097" w:rsidRPr="005657E0" w:rsidRDefault="00450097" w:rsidP="003A069F">
      <w:pPr>
        <w:rPr>
          <w:rFonts w:cs="Arial"/>
          <w:b/>
        </w:rPr>
      </w:pPr>
      <w:r w:rsidRPr="005657E0">
        <w:rPr>
          <w:rFonts w:cs="Arial"/>
          <w:b/>
        </w:rPr>
        <w:t>Označba zabojnikov:</w:t>
      </w:r>
    </w:p>
    <w:p w14:paraId="2822D844" w14:textId="77777777" w:rsidR="00450097" w:rsidRPr="005657E0" w:rsidRDefault="00450097" w:rsidP="003A069F">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5BCF6D30" w14:textId="77777777" w:rsidR="00450097" w:rsidRPr="005657E0" w:rsidRDefault="00450097" w:rsidP="003A069F">
      <w:pPr>
        <w:rPr>
          <w:rFonts w:cs="Arial"/>
        </w:rPr>
      </w:pPr>
      <w:r w:rsidRPr="005657E0">
        <w:rPr>
          <w:rFonts w:cs="Arial"/>
        </w:rPr>
        <w:t>Označba je lahko v obliki potiska ali nalepk.</w:t>
      </w:r>
    </w:p>
    <w:p w14:paraId="3F9CA507" w14:textId="77777777" w:rsidR="00450097" w:rsidRPr="005657E0" w:rsidRDefault="00450097" w:rsidP="003A069F">
      <w:pPr>
        <w:rPr>
          <w:rFonts w:cs="Arial"/>
        </w:rPr>
      </w:pPr>
      <w:r w:rsidRPr="005657E0">
        <w:rPr>
          <w:rFonts w:cs="Arial"/>
        </w:rPr>
        <w:t>Na označbi mora poleg ostalega biti tekst:</w:t>
      </w:r>
    </w:p>
    <w:p w14:paraId="7773C82B" w14:textId="77777777" w:rsidR="00450097" w:rsidRPr="005657E0" w:rsidRDefault="00450097" w:rsidP="003A069F">
      <w:pPr>
        <w:rPr>
          <w:rFonts w:cs="Arial"/>
        </w:rPr>
      </w:pPr>
      <w:r w:rsidRPr="005657E0">
        <w:rPr>
          <w:rFonts w:cs="Arial"/>
        </w:rPr>
        <w:t>Povzročitelj odpadkov: Onkološki inštitut;</w:t>
      </w:r>
    </w:p>
    <w:p w14:paraId="2FD31687" w14:textId="77777777" w:rsidR="00450097" w:rsidRPr="005657E0" w:rsidRDefault="00450097" w:rsidP="003A069F">
      <w:pPr>
        <w:rPr>
          <w:rFonts w:cs="Arial"/>
        </w:rPr>
      </w:pPr>
      <w:r w:rsidRPr="005657E0">
        <w:rPr>
          <w:rFonts w:cs="Arial"/>
        </w:rPr>
        <w:t>Mesto nastanka (oddelek): ____________ ;</w:t>
      </w:r>
    </w:p>
    <w:p w14:paraId="50140B17" w14:textId="77777777" w:rsidR="00450097" w:rsidRPr="005657E0" w:rsidRDefault="00450097" w:rsidP="003A069F">
      <w:pPr>
        <w:rPr>
          <w:rFonts w:cs="Arial"/>
        </w:rPr>
      </w:pPr>
      <w:r w:rsidRPr="005657E0">
        <w:rPr>
          <w:rFonts w:cs="Arial"/>
        </w:rPr>
        <w:t>Datum nastanka: od______________  do _____________.</w:t>
      </w:r>
    </w:p>
    <w:p w14:paraId="2BFA473A" w14:textId="77777777" w:rsidR="00450097" w:rsidRPr="005657E0" w:rsidRDefault="00450097" w:rsidP="003A069F">
      <w:pPr>
        <w:rPr>
          <w:rFonts w:cs="Arial"/>
        </w:rPr>
      </w:pPr>
      <w:r w:rsidRPr="005657E0">
        <w:rPr>
          <w:rFonts w:cs="Arial"/>
        </w:rPr>
        <w:t>V kolikor se zabojnik ob izteku meseca dni ne napolni, se ga mora kljub temu zapreti in zamenjati!</w:t>
      </w:r>
    </w:p>
    <w:p w14:paraId="3B8B35B1" w14:textId="77777777" w:rsidR="00450097" w:rsidRPr="005657E0" w:rsidRDefault="00450097" w:rsidP="003A069F">
      <w:pPr>
        <w:rPr>
          <w:rFonts w:cs="Arial"/>
          <w:b/>
        </w:rPr>
      </w:pPr>
    </w:p>
    <w:p w14:paraId="669794ED" w14:textId="77777777" w:rsidR="00450097" w:rsidRPr="005657E0" w:rsidRDefault="00450097" w:rsidP="003A069F">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603928D4" w14:textId="77777777" w:rsidR="00450097" w:rsidRPr="005657E0" w:rsidRDefault="00450097" w:rsidP="003A069F">
      <w:pPr>
        <w:rPr>
          <w:rFonts w:cs="Arial"/>
        </w:rPr>
      </w:pPr>
    </w:p>
    <w:p w14:paraId="0BE039F7" w14:textId="77777777" w:rsidR="00450097" w:rsidRPr="005657E0" w:rsidRDefault="00450097" w:rsidP="003A069F">
      <w:pPr>
        <w:rPr>
          <w:rFonts w:cs="Arial"/>
          <w:b/>
          <w:u w:val="single"/>
        </w:rPr>
      </w:pPr>
      <w:r w:rsidRPr="005657E0">
        <w:rPr>
          <w:rFonts w:cs="Arial"/>
          <w:b/>
          <w:u w:val="single"/>
        </w:rPr>
        <w:lastRenderedPageBreak/>
        <w:t>Dostava zabojnikov se mora izvršiti do vrat skladišča embalaže.</w:t>
      </w:r>
    </w:p>
    <w:p w14:paraId="341C7041" w14:textId="77777777" w:rsidR="00450097" w:rsidRPr="005657E0" w:rsidRDefault="00450097" w:rsidP="003A069F">
      <w:pPr>
        <w:rPr>
          <w:rFonts w:cs="Arial"/>
        </w:rPr>
      </w:pPr>
    </w:p>
    <w:p w14:paraId="420B37F1" w14:textId="55CFF502" w:rsidR="00450097" w:rsidRPr="005657E0" w:rsidRDefault="00450097" w:rsidP="003A069F">
      <w:pPr>
        <w:rPr>
          <w:rFonts w:cs="Arial"/>
        </w:rPr>
      </w:pPr>
      <w:r w:rsidRPr="005657E0">
        <w:rPr>
          <w:rFonts w:cs="Arial"/>
        </w:rPr>
        <w:t>Zabojnike manjših volumnov za zbiranje odpadkov iz zdravstva pod 18 01 03</w:t>
      </w:r>
      <w:r>
        <w:rPr>
          <w:rFonts w:cs="Arial"/>
        </w:rPr>
        <w:t>*</w:t>
      </w:r>
      <w:r w:rsidRPr="005657E0">
        <w:rPr>
          <w:rFonts w:cs="Arial"/>
        </w:rPr>
        <w:t xml:space="preserve"> za ostre infektivne in ostre </w:t>
      </w:r>
      <w:proofErr w:type="spellStart"/>
      <w:r w:rsidRPr="005657E0">
        <w:rPr>
          <w:rFonts w:cs="Arial"/>
        </w:rPr>
        <w:t>neinfektivne</w:t>
      </w:r>
      <w:proofErr w:type="spellEnd"/>
      <w:r w:rsidRPr="005657E0">
        <w:rPr>
          <w:rFonts w:cs="Arial"/>
        </w:rPr>
        <w:t xml:space="preserve"> odpadke bo zagotovil naročnik.</w:t>
      </w:r>
    </w:p>
    <w:p w14:paraId="436DF995" w14:textId="77777777" w:rsidR="00450097" w:rsidRPr="005657E0" w:rsidRDefault="00450097" w:rsidP="003A069F">
      <w:pPr>
        <w:rPr>
          <w:rFonts w:cs="Arial"/>
        </w:rPr>
      </w:pPr>
    </w:p>
    <w:p w14:paraId="6D0CAB95" w14:textId="77777777" w:rsidR="00450097" w:rsidRPr="005657E0" w:rsidRDefault="00450097" w:rsidP="003A069F">
      <w:pPr>
        <w:rPr>
          <w:rFonts w:cs="Arial"/>
          <w:b/>
          <w:u w:val="single"/>
        </w:rPr>
      </w:pPr>
      <w:r w:rsidRPr="005657E0">
        <w:rPr>
          <w:rFonts w:cs="Arial"/>
          <w:b/>
          <w:u w:val="single"/>
        </w:rPr>
        <w:t>Naročnik zahteva za dostavo 4 vzorčne primerke embalaže (2 x 30l in 2 x 60l) in sicer sočasno s ponudbo.</w:t>
      </w:r>
    </w:p>
    <w:p w14:paraId="1A1F66E5" w14:textId="77777777" w:rsidR="00450097" w:rsidRPr="005657E0" w:rsidRDefault="00450097" w:rsidP="003A069F">
      <w:pPr>
        <w:rPr>
          <w:rFonts w:cs="Arial"/>
        </w:rPr>
      </w:pPr>
    </w:p>
    <w:p w14:paraId="41BB2B18" w14:textId="77777777" w:rsidR="00450097" w:rsidRPr="005657E0" w:rsidRDefault="00450097" w:rsidP="003A069F">
      <w:pPr>
        <w:rPr>
          <w:rFonts w:cs="Arial"/>
        </w:rPr>
      </w:pPr>
    </w:p>
    <w:p w14:paraId="447111A2" w14:textId="77777777" w:rsidR="00450097" w:rsidRPr="005657E0" w:rsidRDefault="00450097" w:rsidP="003A069F">
      <w:pPr>
        <w:rPr>
          <w:rFonts w:cs="Arial"/>
          <w:b/>
          <w:szCs w:val="24"/>
          <w:u w:val="single"/>
        </w:rPr>
      </w:pPr>
      <w:r w:rsidRPr="005657E0">
        <w:rPr>
          <w:rFonts w:cs="Arial"/>
          <w:b/>
          <w:szCs w:val="24"/>
          <w:u w:val="single"/>
        </w:rPr>
        <w:t>Splošne zahteve:</w:t>
      </w:r>
    </w:p>
    <w:p w14:paraId="40BE4C7E" w14:textId="77777777" w:rsidR="00450097" w:rsidRPr="005657E0" w:rsidRDefault="00450097" w:rsidP="003A069F">
      <w:pPr>
        <w:rPr>
          <w:rFonts w:cs="Arial"/>
        </w:rPr>
      </w:pPr>
    </w:p>
    <w:p w14:paraId="5F89530A" w14:textId="77777777" w:rsidR="00450097" w:rsidRPr="005657E0" w:rsidRDefault="00450097" w:rsidP="003A069F">
      <w:pPr>
        <w:rPr>
          <w:rFonts w:cs="Arial"/>
        </w:rPr>
      </w:pPr>
      <w:r w:rsidRPr="005657E0">
        <w:rPr>
          <w:rFonts w:cs="Arial"/>
        </w:rPr>
        <w:t>Ponudnik mora ob izstavitvi e računa pridodati:</w:t>
      </w:r>
    </w:p>
    <w:p w14:paraId="32439B99"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66B504D0"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49867D4C"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4781AF5D" w14:textId="77777777" w:rsidR="00450097" w:rsidRPr="005657E0" w:rsidRDefault="00450097" w:rsidP="003A069F">
      <w:pPr>
        <w:rPr>
          <w:rFonts w:cs="Arial"/>
        </w:rPr>
      </w:pPr>
    </w:p>
    <w:p w14:paraId="55316C0F" w14:textId="77777777" w:rsidR="00450097" w:rsidRPr="005657E0" w:rsidRDefault="00450097" w:rsidP="003A069F">
      <w:pPr>
        <w:rPr>
          <w:rFonts w:cs="Arial"/>
        </w:rPr>
      </w:pPr>
      <w:r w:rsidRPr="005657E0">
        <w:rPr>
          <w:rFonts w:cs="Arial"/>
        </w:rPr>
        <w:t xml:space="preserve">Cena mora vključevati vse stroške, ki so potrebni za izvedbo storitve in sicer: </w:t>
      </w:r>
    </w:p>
    <w:p w14:paraId="640B5D27"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23019BFA"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0FC99480"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43529B56" w14:textId="77777777" w:rsidR="00450097" w:rsidRPr="005657E0" w:rsidRDefault="00450097" w:rsidP="00450097">
      <w:pPr>
        <w:numPr>
          <w:ilvl w:val="0"/>
          <w:numId w:val="28"/>
        </w:numPr>
        <w:rPr>
          <w:rFonts w:cs="Arial"/>
        </w:rPr>
      </w:pPr>
      <w:r w:rsidRPr="005657E0">
        <w:rPr>
          <w:rFonts w:cs="Arial"/>
        </w:rPr>
        <w:t>druge manipulativne stroške.</w:t>
      </w:r>
    </w:p>
    <w:p w14:paraId="531E0BDB" w14:textId="77777777" w:rsidR="00450097" w:rsidRPr="005657E0" w:rsidRDefault="00450097" w:rsidP="003A069F">
      <w:pPr>
        <w:tabs>
          <w:tab w:val="left" w:pos="4820"/>
        </w:tabs>
        <w:jc w:val="both"/>
        <w:rPr>
          <w:rFonts w:cs="Arial"/>
          <w:bCs/>
        </w:rPr>
      </w:pPr>
    </w:p>
    <w:p w14:paraId="42B9B3B0" w14:textId="77777777" w:rsidR="00450097" w:rsidRPr="005657E0" w:rsidRDefault="00450097" w:rsidP="003A069F">
      <w:pPr>
        <w:tabs>
          <w:tab w:val="left" w:pos="4820"/>
        </w:tabs>
        <w:jc w:val="both"/>
        <w:rPr>
          <w:rFonts w:cs="Arial"/>
          <w:bCs/>
        </w:rPr>
      </w:pPr>
    </w:p>
    <w:p w14:paraId="692F4CB0" w14:textId="77777777" w:rsidR="00450097" w:rsidRPr="005657E0" w:rsidRDefault="00450097" w:rsidP="003A069F">
      <w:pPr>
        <w:rPr>
          <w:b/>
          <w:bCs/>
          <w:i/>
        </w:rPr>
      </w:pPr>
      <w:r w:rsidRPr="005657E0">
        <w:rPr>
          <w:b/>
          <w:bCs/>
          <w:i/>
        </w:rPr>
        <w:t>IZJAVA:</w:t>
      </w:r>
    </w:p>
    <w:p w14:paraId="569DEF67" w14:textId="77777777" w:rsidR="00450097" w:rsidRPr="005657E0" w:rsidRDefault="00450097" w:rsidP="003A069F">
      <w:pPr>
        <w:rPr>
          <w:b/>
          <w:bCs/>
          <w:i/>
        </w:rPr>
      </w:pPr>
    </w:p>
    <w:p w14:paraId="03F618BD" w14:textId="77777777" w:rsidR="00450097" w:rsidRPr="005657E0" w:rsidRDefault="00450097" w:rsidP="003A069F">
      <w:pPr>
        <w:rPr>
          <w:i/>
        </w:rPr>
      </w:pPr>
      <w:r w:rsidRPr="005657E0">
        <w:rPr>
          <w:i/>
        </w:rPr>
        <w:t>Izjavljamo, da se v celoti strinjamo z zgoraj navedenimi zahtevami in smo jih sposobni izvajati.</w:t>
      </w:r>
    </w:p>
    <w:p w14:paraId="131FC7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453E05D5" w14:textId="77777777" w:rsidR="00450097" w:rsidRPr="005657E0" w:rsidRDefault="00450097" w:rsidP="003A069F">
      <w:pPr>
        <w:rPr>
          <w:i/>
        </w:rPr>
      </w:pPr>
    </w:p>
    <w:p w14:paraId="77729F5B" w14:textId="77777777" w:rsidR="00450097" w:rsidRPr="005657E0" w:rsidRDefault="00450097" w:rsidP="003A069F">
      <w:pPr>
        <w:rPr>
          <w:i/>
        </w:rPr>
      </w:pPr>
      <w:r w:rsidRPr="005657E0">
        <w:rPr>
          <w:i/>
        </w:rPr>
        <w:t xml:space="preserve">Datum: _______________                                                  Ime zakonitega zastopnika / pooblaščenca  </w:t>
      </w:r>
    </w:p>
    <w:p w14:paraId="0358643E" w14:textId="77777777" w:rsidR="00450097" w:rsidRPr="005657E0" w:rsidRDefault="00450097" w:rsidP="003A069F">
      <w:pPr>
        <w:rPr>
          <w:i/>
        </w:rPr>
      </w:pPr>
      <w:r w:rsidRPr="005657E0">
        <w:rPr>
          <w:i/>
        </w:rPr>
        <w:t xml:space="preserve">  </w:t>
      </w:r>
    </w:p>
    <w:p w14:paraId="710A4D80" w14:textId="77777777" w:rsidR="00450097" w:rsidRPr="005657E0" w:rsidRDefault="00450097" w:rsidP="003A069F">
      <w:pPr>
        <w:rPr>
          <w:i/>
        </w:rPr>
      </w:pPr>
      <w:r w:rsidRPr="005657E0">
        <w:rPr>
          <w:i/>
        </w:rPr>
        <w:t xml:space="preserve">                                                                                               ________________________________    </w:t>
      </w:r>
    </w:p>
    <w:p w14:paraId="334C236F" w14:textId="77777777" w:rsidR="00450097" w:rsidRPr="005657E0" w:rsidRDefault="00450097" w:rsidP="003A069F">
      <w:pPr>
        <w:rPr>
          <w:i/>
        </w:rPr>
      </w:pPr>
    </w:p>
    <w:p w14:paraId="0AF81D96" w14:textId="77777777" w:rsidR="00450097" w:rsidRPr="005657E0" w:rsidRDefault="00450097" w:rsidP="003A069F">
      <w:pPr>
        <w:rPr>
          <w:i/>
        </w:rPr>
      </w:pPr>
      <w:r w:rsidRPr="005657E0">
        <w:rPr>
          <w:i/>
        </w:rPr>
        <w:t xml:space="preserve">                                                                                                                   Podpis:</w:t>
      </w:r>
    </w:p>
    <w:p w14:paraId="6B93C92C" w14:textId="77777777" w:rsidR="00450097" w:rsidRPr="005657E0" w:rsidRDefault="00450097" w:rsidP="003A069F">
      <w:pPr>
        <w:rPr>
          <w:i/>
        </w:rPr>
      </w:pPr>
      <w:r w:rsidRPr="005657E0">
        <w:rPr>
          <w:i/>
        </w:rPr>
        <w:t xml:space="preserve">                                                                                                          _________________</w:t>
      </w:r>
    </w:p>
    <w:p w14:paraId="1F999A57" w14:textId="77777777" w:rsidR="00450097" w:rsidRPr="005657E0" w:rsidRDefault="00450097" w:rsidP="003A069F">
      <w:pPr>
        <w:rPr>
          <w:rFonts w:cs="Arial"/>
          <w:b/>
        </w:rPr>
      </w:pPr>
    </w:p>
    <w:p w14:paraId="62C2D119" w14:textId="7ECC1EF8" w:rsidR="00450097" w:rsidRDefault="00450097" w:rsidP="003A069F">
      <w:pPr>
        <w:jc w:val="center"/>
        <w:rPr>
          <w:rFonts w:cs="Arial"/>
          <w:b/>
          <w:bCs/>
        </w:rPr>
      </w:pPr>
    </w:p>
    <w:p w14:paraId="77CD05CE" w14:textId="0F649777" w:rsidR="00450097" w:rsidRDefault="00450097" w:rsidP="003A069F">
      <w:pPr>
        <w:jc w:val="center"/>
        <w:rPr>
          <w:rFonts w:cs="Arial"/>
          <w:b/>
          <w:bCs/>
        </w:rPr>
      </w:pPr>
    </w:p>
    <w:p w14:paraId="21136BCD" w14:textId="011B5A76" w:rsidR="00450097" w:rsidRDefault="00450097" w:rsidP="003A069F">
      <w:pPr>
        <w:jc w:val="center"/>
        <w:rPr>
          <w:rFonts w:cs="Arial"/>
          <w:b/>
          <w:bCs/>
        </w:rPr>
      </w:pPr>
    </w:p>
    <w:p w14:paraId="116A232F" w14:textId="2FD46C09" w:rsidR="00450097" w:rsidRDefault="00450097" w:rsidP="003A069F">
      <w:pPr>
        <w:jc w:val="center"/>
        <w:rPr>
          <w:rFonts w:cs="Arial"/>
          <w:b/>
          <w:bCs/>
        </w:rPr>
      </w:pPr>
    </w:p>
    <w:p w14:paraId="03416FD3" w14:textId="006BA59F" w:rsidR="00450097" w:rsidRDefault="00450097" w:rsidP="003A069F">
      <w:pPr>
        <w:jc w:val="center"/>
        <w:rPr>
          <w:rFonts w:cs="Arial"/>
          <w:b/>
          <w:bCs/>
        </w:rPr>
      </w:pPr>
    </w:p>
    <w:p w14:paraId="3CBD63D3" w14:textId="48AB5812" w:rsidR="00450097" w:rsidRDefault="00450097" w:rsidP="003A069F">
      <w:pPr>
        <w:jc w:val="center"/>
        <w:rPr>
          <w:rFonts w:cs="Arial"/>
          <w:b/>
          <w:bCs/>
        </w:rPr>
      </w:pPr>
    </w:p>
    <w:p w14:paraId="705E8559" w14:textId="752EAD3A" w:rsidR="00450097" w:rsidRDefault="00450097" w:rsidP="003A069F">
      <w:pPr>
        <w:jc w:val="center"/>
        <w:rPr>
          <w:rFonts w:cs="Arial"/>
          <w:b/>
          <w:bCs/>
        </w:rPr>
      </w:pPr>
    </w:p>
    <w:p w14:paraId="1AB87AB1" w14:textId="32478C14" w:rsidR="00450097" w:rsidRDefault="00450097" w:rsidP="003A069F">
      <w:pPr>
        <w:jc w:val="center"/>
        <w:rPr>
          <w:rFonts w:cs="Arial"/>
          <w:b/>
          <w:bCs/>
        </w:rPr>
      </w:pPr>
    </w:p>
    <w:p w14:paraId="7DD5A272" w14:textId="07C5DEB0" w:rsidR="00450097" w:rsidRDefault="00450097" w:rsidP="003A069F">
      <w:pPr>
        <w:jc w:val="center"/>
        <w:rPr>
          <w:rFonts w:cs="Arial"/>
          <w:b/>
          <w:bCs/>
        </w:rPr>
      </w:pPr>
    </w:p>
    <w:p w14:paraId="4CFCAF5F" w14:textId="14E0BA83" w:rsidR="00450097" w:rsidRDefault="00450097" w:rsidP="003A069F">
      <w:pPr>
        <w:jc w:val="center"/>
        <w:rPr>
          <w:rFonts w:cs="Arial"/>
          <w:b/>
          <w:bCs/>
        </w:rPr>
      </w:pPr>
    </w:p>
    <w:p w14:paraId="0C5FF5C1" w14:textId="5863AF80" w:rsidR="00450097" w:rsidRDefault="00450097" w:rsidP="003A069F">
      <w:pPr>
        <w:jc w:val="center"/>
        <w:rPr>
          <w:rFonts w:cs="Arial"/>
          <w:b/>
          <w:bCs/>
        </w:rPr>
      </w:pPr>
    </w:p>
    <w:p w14:paraId="035098CC" w14:textId="46026EAD" w:rsidR="00450097" w:rsidRDefault="00450097" w:rsidP="003A069F">
      <w:pPr>
        <w:jc w:val="center"/>
        <w:rPr>
          <w:rFonts w:cs="Arial"/>
          <w:b/>
          <w:bCs/>
        </w:rPr>
      </w:pPr>
    </w:p>
    <w:p w14:paraId="665CAEE6" w14:textId="0CAEAC69" w:rsidR="00450097" w:rsidRDefault="00450097" w:rsidP="003A069F">
      <w:pPr>
        <w:jc w:val="center"/>
        <w:rPr>
          <w:rFonts w:cs="Arial"/>
          <w:b/>
          <w:bCs/>
        </w:rPr>
      </w:pPr>
    </w:p>
    <w:p w14:paraId="2418FF7A" w14:textId="6E0DC229" w:rsidR="00450097" w:rsidRDefault="00450097" w:rsidP="003A069F">
      <w:pPr>
        <w:jc w:val="center"/>
        <w:rPr>
          <w:rFonts w:cs="Arial"/>
          <w:b/>
          <w:bCs/>
        </w:rPr>
      </w:pPr>
    </w:p>
    <w:p w14:paraId="20DE8CBE" w14:textId="14CA1397" w:rsidR="00450097" w:rsidRDefault="00450097" w:rsidP="003A069F">
      <w:pPr>
        <w:jc w:val="center"/>
        <w:rPr>
          <w:rFonts w:cs="Arial"/>
          <w:b/>
          <w:bCs/>
        </w:rPr>
      </w:pPr>
    </w:p>
    <w:p w14:paraId="275E5509" w14:textId="68F0F131" w:rsidR="00450097" w:rsidRDefault="00450097" w:rsidP="003A069F">
      <w:pPr>
        <w:jc w:val="center"/>
        <w:rPr>
          <w:rFonts w:cs="Arial"/>
          <w:b/>
          <w:bCs/>
        </w:rPr>
      </w:pPr>
    </w:p>
    <w:p w14:paraId="7E61C41B" w14:textId="07AD41D0" w:rsidR="00450097" w:rsidRDefault="00450097" w:rsidP="003A069F">
      <w:pPr>
        <w:jc w:val="center"/>
        <w:rPr>
          <w:rFonts w:cs="Arial"/>
          <w:b/>
          <w:bCs/>
        </w:rPr>
      </w:pPr>
    </w:p>
    <w:p w14:paraId="1CC281BC" w14:textId="6CF7D379" w:rsidR="00450097" w:rsidRDefault="00450097" w:rsidP="003A069F">
      <w:pPr>
        <w:jc w:val="center"/>
        <w:rPr>
          <w:rFonts w:cs="Arial"/>
          <w:b/>
          <w:bCs/>
        </w:rPr>
      </w:pPr>
    </w:p>
    <w:p w14:paraId="7A78C26A" w14:textId="05C74749" w:rsidR="00450097" w:rsidRDefault="00450097" w:rsidP="003A069F">
      <w:pPr>
        <w:jc w:val="center"/>
        <w:rPr>
          <w:rFonts w:cs="Arial"/>
          <w:b/>
          <w:bCs/>
        </w:rPr>
      </w:pPr>
    </w:p>
    <w:p w14:paraId="490668DA" w14:textId="15F148EB" w:rsidR="00450097" w:rsidRDefault="00450097" w:rsidP="003A069F">
      <w:pPr>
        <w:jc w:val="center"/>
        <w:rPr>
          <w:rFonts w:cs="Arial"/>
          <w:b/>
          <w:bCs/>
        </w:rPr>
      </w:pPr>
    </w:p>
    <w:p w14:paraId="64870B0D" w14:textId="2BBFEDF5" w:rsidR="00450097" w:rsidRDefault="00450097" w:rsidP="003A069F">
      <w:pPr>
        <w:jc w:val="center"/>
        <w:rPr>
          <w:rFonts w:cs="Arial"/>
          <w:b/>
          <w:bCs/>
        </w:rPr>
      </w:pPr>
    </w:p>
    <w:p w14:paraId="7D18899F" w14:textId="31648CC0" w:rsidR="00450097" w:rsidRDefault="00450097" w:rsidP="003A069F">
      <w:pPr>
        <w:jc w:val="center"/>
        <w:rPr>
          <w:rFonts w:cs="Arial"/>
          <w:b/>
          <w:bCs/>
        </w:rPr>
      </w:pPr>
    </w:p>
    <w:p w14:paraId="7978827B" w14:textId="1F3295A2" w:rsidR="00450097" w:rsidRDefault="00450097" w:rsidP="003A069F">
      <w:pPr>
        <w:jc w:val="center"/>
        <w:rPr>
          <w:rFonts w:cs="Arial"/>
          <w:b/>
          <w:bCs/>
        </w:rPr>
      </w:pPr>
    </w:p>
    <w:p w14:paraId="72A31F85" w14:textId="77777777" w:rsidR="00450097" w:rsidRPr="005657E0" w:rsidRDefault="00450097" w:rsidP="003A069F">
      <w:pPr>
        <w:jc w:val="center"/>
        <w:rPr>
          <w:rFonts w:cs="Arial"/>
          <w:b/>
          <w:bCs/>
        </w:rPr>
      </w:pPr>
    </w:p>
    <w:p w14:paraId="367D4FB9"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15A4EAE"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5FEFE613" w14:textId="77777777" w:rsidR="00951B70" w:rsidRPr="00BC25B9" w:rsidRDefault="00951B70" w:rsidP="00951B70">
            <w:pPr>
              <w:jc w:val="both"/>
              <w:rPr>
                <w:b/>
              </w:rPr>
            </w:pPr>
            <w:r w:rsidRPr="00BC25B9">
              <w:rPr>
                <w:b/>
              </w:rPr>
              <w:lastRenderedPageBreak/>
              <w:t>Obrazec št. 3.7</w:t>
            </w:r>
          </w:p>
        </w:tc>
      </w:tr>
    </w:tbl>
    <w:p w14:paraId="508932A4" w14:textId="77777777" w:rsidR="00951B70" w:rsidRPr="00951B70" w:rsidRDefault="00951B70" w:rsidP="00951B70">
      <w:pPr>
        <w:jc w:val="center"/>
        <w:rPr>
          <w:rFonts w:cs="Arial"/>
          <w:b/>
          <w:bCs/>
          <w:highlight w:val="yellow"/>
        </w:rPr>
      </w:pPr>
    </w:p>
    <w:p w14:paraId="5FAE9832" w14:textId="77777777" w:rsidR="00450097" w:rsidRPr="005657E0" w:rsidRDefault="00450097" w:rsidP="00450097">
      <w:pPr>
        <w:jc w:val="center"/>
        <w:rPr>
          <w:rFonts w:cs="Arial"/>
          <w:b/>
          <w:bCs/>
        </w:rPr>
      </w:pPr>
    </w:p>
    <w:p w14:paraId="4811B145"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69CA8E9D" w14:textId="77777777" w:rsidR="00450097" w:rsidRPr="005657E0" w:rsidRDefault="00450097" w:rsidP="00450097">
      <w:pPr>
        <w:jc w:val="center"/>
        <w:rPr>
          <w:rFonts w:cs="Arial"/>
          <w:b/>
          <w:bCs/>
        </w:rPr>
      </w:pPr>
      <w:r w:rsidRPr="005657E0">
        <w:rPr>
          <w:rFonts w:cs="Arial"/>
          <w:b/>
          <w:bCs/>
        </w:rPr>
        <w:t>SKLOP 7: Prevzem in odvoz odpadkov št. 18 01 08* ter dobavo embalaže</w:t>
      </w:r>
    </w:p>
    <w:p w14:paraId="1ACE021E" w14:textId="77777777" w:rsidR="00450097" w:rsidRPr="005657E0" w:rsidRDefault="00450097" w:rsidP="00450097">
      <w:pPr>
        <w:jc w:val="center"/>
        <w:rPr>
          <w:rFonts w:cs="Arial"/>
          <w:b/>
          <w:bCs/>
        </w:rPr>
      </w:pPr>
    </w:p>
    <w:p w14:paraId="6C33EDA5" w14:textId="77777777" w:rsidR="00450097" w:rsidRPr="005657E0" w:rsidRDefault="00450097" w:rsidP="00450097">
      <w:pPr>
        <w:jc w:val="center"/>
        <w:rPr>
          <w:rFonts w:cs="Arial"/>
          <w:b/>
          <w:bCs/>
        </w:rPr>
      </w:pPr>
    </w:p>
    <w:p w14:paraId="1F30CE5A" w14:textId="77777777" w:rsidR="00450097" w:rsidRPr="005657E0" w:rsidRDefault="00450097" w:rsidP="00450097">
      <w:pPr>
        <w:contextualSpacing/>
        <w:jc w:val="both"/>
        <w:rPr>
          <w:rFonts w:cs="Arial"/>
          <w:b/>
          <w:u w:val="single"/>
        </w:rPr>
      </w:pPr>
      <w:r w:rsidRPr="005657E0">
        <w:rPr>
          <w:rFonts w:cs="Arial"/>
          <w:b/>
          <w:u w:val="single"/>
        </w:rPr>
        <w:t>Prevzem in odvoz odpadkov s klasifikacijsko številko 18 01 08*</w:t>
      </w:r>
    </w:p>
    <w:p w14:paraId="2E690C77" w14:textId="77777777" w:rsidR="00450097" w:rsidRPr="005657E0" w:rsidRDefault="00450097" w:rsidP="00450097">
      <w:pPr>
        <w:jc w:val="both"/>
        <w:rPr>
          <w:rFonts w:cs="Arial"/>
          <w:b/>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046"/>
        <w:gridCol w:w="1847"/>
      </w:tblGrid>
      <w:tr w:rsidR="00450097" w:rsidRPr="005657E0" w14:paraId="6DD4B79D" w14:textId="77777777" w:rsidTr="003A069F">
        <w:trPr>
          <w:trHeight w:val="412"/>
        </w:trPr>
        <w:tc>
          <w:tcPr>
            <w:tcW w:w="1511" w:type="dxa"/>
            <w:tcBorders>
              <w:top w:val="single" w:sz="4" w:space="0" w:color="auto"/>
              <w:left w:val="single" w:sz="4" w:space="0" w:color="auto"/>
              <w:bottom w:val="single" w:sz="4" w:space="0" w:color="auto"/>
              <w:right w:val="single" w:sz="4" w:space="0" w:color="auto"/>
            </w:tcBorders>
            <w:hideMark/>
          </w:tcPr>
          <w:p w14:paraId="0F100CCC" w14:textId="77777777" w:rsidR="00450097" w:rsidRPr="005657E0" w:rsidRDefault="00450097" w:rsidP="003A069F">
            <w:pPr>
              <w:numPr>
                <w:ilvl w:val="12"/>
                <w:numId w:val="0"/>
              </w:numPr>
              <w:jc w:val="both"/>
              <w:rPr>
                <w:rFonts w:cs="Arial"/>
              </w:rPr>
            </w:pPr>
            <w:r w:rsidRPr="005657E0">
              <w:rPr>
                <w:rFonts w:cs="Arial"/>
              </w:rPr>
              <w:t>Klasifikacijska številka</w:t>
            </w:r>
          </w:p>
        </w:tc>
        <w:tc>
          <w:tcPr>
            <w:tcW w:w="6046" w:type="dxa"/>
            <w:tcBorders>
              <w:top w:val="single" w:sz="4" w:space="0" w:color="auto"/>
              <w:left w:val="single" w:sz="4" w:space="0" w:color="auto"/>
              <w:bottom w:val="single" w:sz="4" w:space="0" w:color="auto"/>
              <w:right w:val="single" w:sz="4" w:space="0" w:color="auto"/>
            </w:tcBorders>
            <w:hideMark/>
          </w:tcPr>
          <w:p w14:paraId="75C7A03C" w14:textId="77777777" w:rsidR="00450097" w:rsidRPr="005657E0" w:rsidRDefault="00450097" w:rsidP="003A069F">
            <w:pPr>
              <w:numPr>
                <w:ilvl w:val="12"/>
                <w:numId w:val="0"/>
              </w:numPr>
              <w:jc w:val="both"/>
              <w:rPr>
                <w:rFonts w:cs="Arial"/>
              </w:rPr>
            </w:pPr>
            <w:r w:rsidRPr="005657E0">
              <w:rPr>
                <w:rFonts w:cs="Arial"/>
              </w:rPr>
              <w:t>Odpadna snov</w:t>
            </w:r>
          </w:p>
        </w:tc>
        <w:tc>
          <w:tcPr>
            <w:tcW w:w="1847" w:type="dxa"/>
            <w:tcBorders>
              <w:top w:val="single" w:sz="4" w:space="0" w:color="auto"/>
              <w:left w:val="single" w:sz="4" w:space="0" w:color="auto"/>
              <w:bottom w:val="single" w:sz="4" w:space="0" w:color="auto"/>
              <w:right w:val="single" w:sz="4" w:space="0" w:color="auto"/>
            </w:tcBorders>
            <w:hideMark/>
          </w:tcPr>
          <w:p w14:paraId="065B0B7F" w14:textId="77777777" w:rsidR="00450097" w:rsidRPr="005657E0" w:rsidRDefault="00450097" w:rsidP="003A069F">
            <w:pPr>
              <w:numPr>
                <w:ilvl w:val="12"/>
                <w:numId w:val="0"/>
              </w:numPr>
              <w:rPr>
                <w:rFonts w:cs="Arial"/>
              </w:rPr>
            </w:pPr>
            <w:r w:rsidRPr="005657E0">
              <w:rPr>
                <w:rFonts w:cs="Arial"/>
              </w:rPr>
              <w:t xml:space="preserve">Predvidena letna količina </w:t>
            </w:r>
          </w:p>
        </w:tc>
      </w:tr>
      <w:tr w:rsidR="00450097" w:rsidRPr="005657E0" w14:paraId="2EAC3080" w14:textId="77777777" w:rsidTr="003A069F">
        <w:trPr>
          <w:trHeight w:val="1045"/>
        </w:trPr>
        <w:tc>
          <w:tcPr>
            <w:tcW w:w="1511" w:type="dxa"/>
            <w:tcBorders>
              <w:top w:val="single" w:sz="4" w:space="0" w:color="auto"/>
              <w:left w:val="single" w:sz="4" w:space="0" w:color="auto"/>
              <w:bottom w:val="single" w:sz="4" w:space="0" w:color="auto"/>
              <w:right w:val="single" w:sz="4" w:space="0" w:color="auto"/>
            </w:tcBorders>
          </w:tcPr>
          <w:p w14:paraId="1494EFE2" w14:textId="77777777" w:rsidR="00450097" w:rsidRPr="005657E0" w:rsidRDefault="00450097" w:rsidP="003A069F">
            <w:pPr>
              <w:numPr>
                <w:ilvl w:val="12"/>
                <w:numId w:val="0"/>
              </w:numPr>
              <w:jc w:val="both"/>
              <w:rPr>
                <w:rFonts w:cs="Arial"/>
              </w:rPr>
            </w:pPr>
          </w:p>
          <w:p w14:paraId="30C36FAB" w14:textId="77777777" w:rsidR="00450097" w:rsidRPr="005657E0" w:rsidRDefault="00450097" w:rsidP="003A069F">
            <w:pPr>
              <w:numPr>
                <w:ilvl w:val="12"/>
                <w:numId w:val="0"/>
              </w:numPr>
              <w:jc w:val="both"/>
              <w:rPr>
                <w:rFonts w:cs="Arial"/>
              </w:rPr>
            </w:pPr>
            <w:r w:rsidRPr="005657E0">
              <w:rPr>
                <w:rFonts w:cs="Arial"/>
              </w:rPr>
              <w:t>18 01 08*</w:t>
            </w:r>
          </w:p>
        </w:tc>
        <w:tc>
          <w:tcPr>
            <w:tcW w:w="6046" w:type="dxa"/>
            <w:tcBorders>
              <w:top w:val="single" w:sz="4" w:space="0" w:color="auto"/>
              <w:left w:val="single" w:sz="4" w:space="0" w:color="auto"/>
              <w:bottom w:val="single" w:sz="4" w:space="0" w:color="auto"/>
              <w:right w:val="single" w:sz="4" w:space="0" w:color="auto"/>
            </w:tcBorders>
            <w:hideMark/>
          </w:tcPr>
          <w:p w14:paraId="549FC04C"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847" w:type="dxa"/>
            <w:tcBorders>
              <w:top w:val="single" w:sz="4" w:space="0" w:color="auto"/>
              <w:left w:val="single" w:sz="4" w:space="0" w:color="auto"/>
              <w:bottom w:val="single" w:sz="4" w:space="0" w:color="auto"/>
              <w:right w:val="single" w:sz="4" w:space="0" w:color="auto"/>
            </w:tcBorders>
            <w:vAlign w:val="bottom"/>
            <w:hideMark/>
          </w:tcPr>
          <w:p w14:paraId="0FA100E6" w14:textId="77777777" w:rsidR="00450097" w:rsidRPr="005657E0" w:rsidRDefault="00450097" w:rsidP="003A069F">
            <w:pPr>
              <w:rPr>
                <w:rFonts w:cs="Arial"/>
              </w:rPr>
            </w:pPr>
            <w:r w:rsidRPr="005657E0">
              <w:rPr>
                <w:rFonts w:cs="Arial"/>
              </w:rPr>
              <w:t>1</w:t>
            </w:r>
            <w:r>
              <w:rPr>
                <w:rFonts w:cs="Arial"/>
              </w:rPr>
              <w:t>5</w:t>
            </w:r>
            <w:r w:rsidRPr="005657E0">
              <w:rPr>
                <w:rFonts w:cs="Arial"/>
              </w:rPr>
              <w:t>.</w:t>
            </w:r>
            <w:r>
              <w:rPr>
                <w:rFonts w:cs="Arial"/>
              </w:rPr>
              <w:t>3</w:t>
            </w:r>
            <w:r w:rsidRPr="005657E0">
              <w:rPr>
                <w:rFonts w:cs="Arial"/>
              </w:rPr>
              <w:t>00 kg</w:t>
            </w:r>
          </w:p>
        </w:tc>
      </w:tr>
    </w:tbl>
    <w:p w14:paraId="1ECD7A24" w14:textId="77777777" w:rsidR="00450097" w:rsidRPr="005657E0" w:rsidRDefault="00450097" w:rsidP="00450097">
      <w:pPr>
        <w:rPr>
          <w:rFonts w:cs="Arial"/>
        </w:rPr>
      </w:pPr>
    </w:p>
    <w:p w14:paraId="4BD3702C" w14:textId="77777777" w:rsidR="00450097" w:rsidRPr="005657E0" w:rsidRDefault="00450097" w:rsidP="00450097">
      <w:pPr>
        <w:rPr>
          <w:rFonts w:cs="Arial"/>
          <w:b/>
        </w:rPr>
      </w:pPr>
    </w:p>
    <w:p w14:paraId="09833190" w14:textId="77777777" w:rsidR="00450097" w:rsidRPr="005657E0" w:rsidRDefault="00450097" w:rsidP="00450097">
      <w:pPr>
        <w:rPr>
          <w:rFonts w:cs="Arial"/>
          <w:b/>
          <w:u w:val="single"/>
        </w:rPr>
      </w:pPr>
      <w:r w:rsidRPr="005657E0">
        <w:rPr>
          <w:rFonts w:cs="Arial"/>
          <w:b/>
          <w:u w:val="single"/>
        </w:rPr>
        <w:t>Podatki za prevzem in  odvoz:</w:t>
      </w:r>
    </w:p>
    <w:p w14:paraId="0911122B" w14:textId="77777777" w:rsidR="00450097" w:rsidRPr="005657E0" w:rsidRDefault="00450097" w:rsidP="00450097">
      <w:pPr>
        <w:rPr>
          <w:rFonts w:cs="Arial"/>
          <w:b/>
        </w:rPr>
      </w:pPr>
    </w:p>
    <w:p w14:paraId="6EF2BF94" w14:textId="77777777" w:rsidR="00450097" w:rsidRPr="005657E0" w:rsidRDefault="00450097" w:rsidP="00450097">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71AC874D" w14:textId="77777777" w:rsidR="00450097" w:rsidRPr="005657E0" w:rsidRDefault="00450097" w:rsidP="00450097">
      <w:pPr>
        <w:rPr>
          <w:rFonts w:cs="Arial"/>
        </w:rPr>
      </w:pPr>
    </w:p>
    <w:p w14:paraId="02CF7C9A" w14:textId="77777777" w:rsidR="00450097" w:rsidRPr="005657E0" w:rsidRDefault="00450097" w:rsidP="00450097">
      <w:pPr>
        <w:rPr>
          <w:rFonts w:cs="Arial"/>
          <w:b/>
        </w:rPr>
      </w:pPr>
      <w:r w:rsidRPr="005657E0">
        <w:rPr>
          <w:rFonts w:cs="Arial"/>
          <w:b/>
        </w:rPr>
        <w:t>Embalažna enota na prevzemnem mestu:</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2"/>
        <w:gridCol w:w="5879"/>
        <w:gridCol w:w="1796"/>
      </w:tblGrid>
      <w:tr w:rsidR="00450097" w:rsidRPr="005657E0" w14:paraId="6D9FEAC6" w14:textId="77777777" w:rsidTr="003A069F">
        <w:trPr>
          <w:trHeight w:val="901"/>
        </w:trPr>
        <w:tc>
          <w:tcPr>
            <w:tcW w:w="1632" w:type="dxa"/>
            <w:tcBorders>
              <w:top w:val="single" w:sz="4" w:space="0" w:color="auto"/>
              <w:left w:val="single" w:sz="4" w:space="0" w:color="auto"/>
              <w:bottom w:val="single" w:sz="4" w:space="0" w:color="auto"/>
              <w:right w:val="single" w:sz="4" w:space="0" w:color="auto"/>
            </w:tcBorders>
            <w:hideMark/>
          </w:tcPr>
          <w:p w14:paraId="6CEBDB83" w14:textId="77777777" w:rsidR="00450097" w:rsidRPr="005657E0" w:rsidRDefault="00450097" w:rsidP="003A069F">
            <w:pPr>
              <w:numPr>
                <w:ilvl w:val="12"/>
                <w:numId w:val="0"/>
              </w:numPr>
              <w:jc w:val="both"/>
              <w:rPr>
                <w:rFonts w:cs="Arial"/>
                <w:b/>
              </w:rPr>
            </w:pPr>
            <w:r w:rsidRPr="005657E0">
              <w:rPr>
                <w:rFonts w:cs="Arial"/>
                <w:b/>
              </w:rPr>
              <w:t>Klasifikacijska številka</w:t>
            </w:r>
          </w:p>
        </w:tc>
        <w:tc>
          <w:tcPr>
            <w:tcW w:w="5879" w:type="dxa"/>
            <w:tcBorders>
              <w:top w:val="single" w:sz="4" w:space="0" w:color="auto"/>
              <w:left w:val="single" w:sz="4" w:space="0" w:color="auto"/>
              <w:bottom w:val="single" w:sz="4" w:space="0" w:color="auto"/>
              <w:right w:val="single" w:sz="4" w:space="0" w:color="auto"/>
            </w:tcBorders>
            <w:hideMark/>
          </w:tcPr>
          <w:p w14:paraId="2F5119F1" w14:textId="77777777" w:rsidR="00450097" w:rsidRPr="005657E0" w:rsidRDefault="00450097" w:rsidP="003A069F">
            <w:pPr>
              <w:numPr>
                <w:ilvl w:val="12"/>
                <w:numId w:val="0"/>
              </w:numPr>
              <w:jc w:val="both"/>
              <w:rPr>
                <w:rFonts w:cs="Arial"/>
                <w:b/>
              </w:rPr>
            </w:pPr>
            <w:r w:rsidRPr="005657E0">
              <w:rPr>
                <w:rFonts w:cs="Arial"/>
                <w:b/>
              </w:rPr>
              <w:t>Odpadna snov</w:t>
            </w:r>
          </w:p>
        </w:tc>
        <w:tc>
          <w:tcPr>
            <w:tcW w:w="1796" w:type="dxa"/>
            <w:tcBorders>
              <w:top w:val="single" w:sz="4" w:space="0" w:color="auto"/>
              <w:left w:val="single" w:sz="4" w:space="0" w:color="auto"/>
              <w:bottom w:val="single" w:sz="4" w:space="0" w:color="auto"/>
              <w:right w:val="single" w:sz="4" w:space="0" w:color="auto"/>
            </w:tcBorders>
            <w:hideMark/>
          </w:tcPr>
          <w:p w14:paraId="555D0BF0" w14:textId="77777777" w:rsidR="00450097" w:rsidRPr="005657E0" w:rsidRDefault="00450097" w:rsidP="003A069F">
            <w:pPr>
              <w:numPr>
                <w:ilvl w:val="12"/>
                <w:numId w:val="0"/>
              </w:numPr>
              <w:rPr>
                <w:rFonts w:cs="Arial"/>
                <w:b/>
              </w:rPr>
            </w:pPr>
            <w:r w:rsidRPr="005657E0">
              <w:rPr>
                <w:rFonts w:cs="Arial"/>
                <w:b/>
              </w:rPr>
              <w:t>Embalažna enota na mestu prevzema</w:t>
            </w:r>
          </w:p>
        </w:tc>
      </w:tr>
      <w:tr w:rsidR="00450097" w:rsidRPr="005657E0" w14:paraId="5CBE4D49" w14:textId="77777777" w:rsidTr="003A069F">
        <w:trPr>
          <w:trHeight w:val="1123"/>
        </w:trPr>
        <w:tc>
          <w:tcPr>
            <w:tcW w:w="1632" w:type="dxa"/>
            <w:tcBorders>
              <w:top w:val="single" w:sz="4" w:space="0" w:color="auto"/>
              <w:left w:val="single" w:sz="4" w:space="0" w:color="auto"/>
              <w:bottom w:val="single" w:sz="4" w:space="0" w:color="auto"/>
              <w:right w:val="single" w:sz="4" w:space="0" w:color="auto"/>
            </w:tcBorders>
          </w:tcPr>
          <w:p w14:paraId="2AFEA00C" w14:textId="77777777" w:rsidR="00450097" w:rsidRPr="005657E0" w:rsidRDefault="00450097" w:rsidP="003A069F">
            <w:pPr>
              <w:numPr>
                <w:ilvl w:val="12"/>
                <w:numId w:val="0"/>
              </w:numPr>
              <w:jc w:val="both"/>
              <w:rPr>
                <w:rFonts w:cs="Arial"/>
              </w:rPr>
            </w:pPr>
          </w:p>
          <w:p w14:paraId="054EB86A" w14:textId="77777777" w:rsidR="00450097" w:rsidRPr="005657E0" w:rsidRDefault="00450097" w:rsidP="003A069F">
            <w:pPr>
              <w:numPr>
                <w:ilvl w:val="12"/>
                <w:numId w:val="0"/>
              </w:numPr>
              <w:jc w:val="both"/>
              <w:rPr>
                <w:rFonts w:cs="Arial"/>
              </w:rPr>
            </w:pPr>
            <w:r w:rsidRPr="005657E0">
              <w:rPr>
                <w:rFonts w:cs="Arial"/>
              </w:rPr>
              <w:t>18 01 08*</w:t>
            </w:r>
          </w:p>
        </w:tc>
        <w:tc>
          <w:tcPr>
            <w:tcW w:w="5879" w:type="dxa"/>
            <w:tcBorders>
              <w:top w:val="single" w:sz="4" w:space="0" w:color="auto"/>
              <w:left w:val="single" w:sz="4" w:space="0" w:color="auto"/>
              <w:bottom w:val="single" w:sz="4" w:space="0" w:color="auto"/>
              <w:right w:val="single" w:sz="4" w:space="0" w:color="auto"/>
            </w:tcBorders>
            <w:hideMark/>
          </w:tcPr>
          <w:p w14:paraId="38057BFF"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796" w:type="dxa"/>
            <w:tcBorders>
              <w:top w:val="single" w:sz="4" w:space="0" w:color="auto"/>
              <w:left w:val="single" w:sz="4" w:space="0" w:color="auto"/>
              <w:bottom w:val="single" w:sz="4" w:space="0" w:color="auto"/>
              <w:right w:val="single" w:sz="4" w:space="0" w:color="auto"/>
            </w:tcBorders>
            <w:vAlign w:val="bottom"/>
            <w:hideMark/>
          </w:tcPr>
          <w:p w14:paraId="4572B609" w14:textId="77777777" w:rsidR="00450097" w:rsidRPr="005657E0" w:rsidRDefault="00450097" w:rsidP="003A069F">
            <w:pPr>
              <w:rPr>
                <w:rFonts w:cs="Arial"/>
              </w:rPr>
            </w:pPr>
            <w:r w:rsidRPr="005657E0">
              <w:rPr>
                <w:rFonts w:cs="Arial"/>
              </w:rPr>
              <w:t>Posamezni zabojniki 30 l oz. 60 l</w:t>
            </w:r>
          </w:p>
        </w:tc>
      </w:tr>
    </w:tbl>
    <w:p w14:paraId="0BA7D771" w14:textId="77777777" w:rsidR="00450097" w:rsidRPr="005657E0" w:rsidRDefault="00450097" w:rsidP="00450097">
      <w:pPr>
        <w:rPr>
          <w:rFonts w:cs="Arial"/>
        </w:rPr>
      </w:pPr>
    </w:p>
    <w:p w14:paraId="4100CF6F" w14:textId="77777777" w:rsidR="00450097" w:rsidRPr="005657E0" w:rsidRDefault="00450097" w:rsidP="00450097">
      <w:pPr>
        <w:rPr>
          <w:rFonts w:cs="Arial"/>
          <w:b/>
        </w:rPr>
      </w:pPr>
      <w:r w:rsidRPr="005657E0">
        <w:rPr>
          <w:rFonts w:cs="Arial"/>
          <w:b/>
        </w:rPr>
        <w:t xml:space="preserve">Dinamika odvozov: </w:t>
      </w:r>
      <w:r w:rsidRPr="005657E0">
        <w:rPr>
          <w:rFonts w:cs="Arial"/>
        </w:rPr>
        <w:t>dvakrat  tedensko in sicer ponedeljek- četrtek ali torek-petek</w:t>
      </w:r>
    </w:p>
    <w:p w14:paraId="5722B6CE" w14:textId="77777777" w:rsidR="00450097" w:rsidRPr="005657E0" w:rsidRDefault="00450097" w:rsidP="00450097">
      <w:pPr>
        <w:rPr>
          <w:rFonts w:cs="Arial"/>
          <w:b/>
        </w:rPr>
      </w:pPr>
    </w:p>
    <w:p w14:paraId="69CBE2BC" w14:textId="77777777" w:rsidR="00450097" w:rsidRPr="005657E0" w:rsidRDefault="00450097" w:rsidP="00450097">
      <w:pPr>
        <w:jc w:val="both"/>
        <w:rPr>
          <w:rFonts w:cs="Arial"/>
          <w:b/>
          <w:szCs w:val="24"/>
          <w:u w:val="single"/>
        </w:rPr>
      </w:pPr>
      <w:r w:rsidRPr="005657E0">
        <w:rPr>
          <w:rFonts w:cs="Arial"/>
          <w:b/>
          <w:szCs w:val="24"/>
          <w:u w:val="single"/>
        </w:rPr>
        <w:t>Pogoji, ki jih mora izpolnjevati ponudnik za prevzem oz. odvoz odpadkov.</w:t>
      </w:r>
    </w:p>
    <w:p w14:paraId="4DC647B3" w14:textId="77777777" w:rsidR="00450097" w:rsidRPr="005657E0" w:rsidRDefault="00450097" w:rsidP="00450097">
      <w:pPr>
        <w:jc w:val="both"/>
        <w:rPr>
          <w:rFonts w:cs="Arial"/>
          <w:b/>
          <w:szCs w:val="24"/>
        </w:rPr>
      </w:pPr>
    </w:p>
    <w:p w14:paraId="4AB96C1A" w14:textId="77777777" w:rsidR="00450097" w:rsidRPr="005657E0" w:rsidRDefault="00450097" w:rsidP="00450097">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ali obdelovalec za odpadek 18 01 08*. Kot dokazilo mora priložiti kopijo potrdila oziroma dovoljenja o vpisu v evidenco, ki ga je izdalo pristojno ministrstvo. Za prevoz mora zagotoviti ustreznega prevoznika odpadkov v kolikor to ni sam. </w:t>
      </w:r>
    </w:p>
    <w:p w14:paraId="467505A0" w14:textId="77777777" w:rsidR="00450097" w:rsidRPr="005657E0" w:rsidRDefault="00450097" w:rsidP="00450097">
      <w:pPr>
        <w:rPr>
          <w:rFonts w:cs="Arial"/>
        </w:rPr>
      </w:pPr>
    </w:p>
    <w:p w14:paraId="12659F59" w14:textId="77777777" w:rsidR="00450097" w:rsidRPr="005657E0" w:rsidRDefault="00450097" w:rsidP="00450097">
      <w:pPr>
        <w:contextualSpacing/>
        <w:rPr>
          <w:rFonts w:cs="Arial"/>
          <w:b/>
          <w:u w:val="single"/>
        </w:rPr>
      </w:pPr>
      <w:r w:rsidRPr="005657E0">
        <w:rPr>
          <w:rFonts w:cs="Arial"/>
          <w:b/>
          <w:u w:val="single"/>
        </w:rPr>
        <w:t>Ponudnik mora tudi  hkrati  sukcesivno zagotoviti  dobavo  naslednjo ustrezne embalaže:</w:t>
      </w:r>
    </w:p>
    <w:p w14:paraId="5F9ED31A" w14:textId="77777777" w:rsidR="00450097" w:rsidRPr="005657E0" w:rsidRDefault="00450097" w:rsidP="00450097">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31"/>
        <w:gridCol w:w="2845"/>
        <w:gridCol w:w="2478"/>
      </w:tblGrid>
      <w:tr w:rsidR="00450097" w:rsidRPr="005657E0" w14:paraId="754DF2AC"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6B156801" w14:textId="77777777" w:rsidR="00450097" w:rsidRPr="005657E0" w:rsidRDefault="00450097" w:rsidP="003A069F">
            <w:pPr>
              <w:rPr>
                <w:rFonts w:cs="Arial"/>
              </w:rPr>
            </w:pPr>
            <w:proofErr w:type="spellStart"/>
            <w:r w:rsidRPr="005657E0">
              <w:rPr>
                <w:rFonts w:cs="Arial"/>
              </w:rPr>
              <w:t>Zap</w:t>
            </w:r>
            <w:proofErr w:type="spellEnd"/>
            <w:r w:rsidRPr="005657E0">
              <w:rPr>
                <w:rFonts w:cs="Arial"/>
              </w:rPr>
              <w:t>. št.</w:t>
            </w:r>
          </w:p>
        </w:tc>
        <w:tc>
          <w:tcPr>
            <w:tcW w:w="3131" w:type="dxa"/>
            <w:tcBorders>
              <w:top w:val="single" w:sz="4" w:space="0" w:color="auto"/>
              <w:left w:val="single" w:sz="4" w:space="0" w:color="auto"/>
              <w:bottom w:val="single" w:sz="4" w:space="0" w:color="auto"/>
              <w:right w:val="single" w:sz="4" w:space="0" w:color="auto"/>
            </w:tcBorders>
            <w:hideMark/>
          </w:tcPr>
          <w:p w14:paraId="2F43ED38" w14:textId="77777777" w:rsidR="00450097" w:rsidRPr="005657E0" w:rsidRDefault="00450097" w:rsidP="003A069F">
            <w:pPr>
              <w:rPr>
                <w:rFonts w:cs="Arial"/>
              </w:rPr>
            </w:pPr>
            <w:r w:rsidRPr="005657E0">
              <w:rPr>
                <w:rFonts w:cs="Arial"/>
              </w:rPr>
              <w:t>Volumen zabojnika</w:t>
            </w:r>
          </w:p>
        </w:tc>
        <w:tc>
          <w:tcPr>
            <w:tcW w:w="2845" w:type="dxa"/>
            <w:tcBorders>
              <w:top w:val="single" w:sz="4" w:space="0" w:color="auto"/>
              <w:left w:val="single" w:sz="4" w:space="0" w:color="auto"/>
              <w:bottom w:val="single" w:sz="4" w:space="0" w:color="auto"/>
              <w:right w:val="single" w:sz="4" w:space="0" w:color="auto"/>
            </w:tcBorders>
            <w:hideMark/>
          </w:tcPr>
          <w:p w14:paraId="5BF044C0" w14:textId="77777777" w:rsidR="00450097" w:rsidRPr="005657E0" w:rsidRDefault="00450097" w:rsidP="003A069F">
            <w:pPr>
              <w:rPr>
                <w:rFonts w:cs="Arial"/>
              </w:rPr>
            </w:pPr>
            <w:r w:rsidRPr="005657E0">
              <w:rPr>
                <w:rFonts w:cs="Arial"/>
              </w:rPr>
              <w:t>Oblika zabojnika</w:t>
            </w:r>
          </w:p>
        </w:tc>
        <w:tc>
          <w:tcPr>
            <w:tcW w:w="2478" w:type="dxa"/>
            <w:tcBorders>
              <w:top w:val="single" w:sz="4" w:space="0" w:color="auto"/>
              <w:left w:val="single" w:sz="4" w:space="0" w:color="auto"/>
              <w:bottom w:val="single" w:sz="4" w:space="0" w:color="auto"/>
              <w:right w:val="single" w:sz="4" w:space="0" w:color="auto"/>
            </w:tcBorders>
            <w:hideMark/>
          </w:tcPr>
          <w:p w14:paraId="2B8A5790" w14:textId="77777777" w:rsidR="00450097" w:rsidRPr="005657E0" w:rsidRDefault="00450097" w:rsidP="003A069F">
            <w:pPr>
              <w:rPr>
                <w:rFonts w:cs="Arial"/>
              </w:rPr>
            </w:pPr>
            <w:r w:rsidRPr="005657E0">
              <w:rPr>
                <w:rFonts w:cs="Arial"/>
              </w:rPr>
              <w:t>Predvidena letna količina</w:t>
            </w:r>
          </w:p>
        </w:tc>
      </w:tr>
      <w:tr w:rsidR="00450097" w:rsidRPr="005657E0" w14:paraId="13974A96"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4A6395A3" w14:textId="77777777" w:rsidR="00450097" w:rsidRPr="005657E0" w:rsidRDefault="00450097" w:rsidP="003A069F">
            <w:pPr>
              <w:jc w:val="center"/>
              <w:rPr>
                <w:rFonts w:cs="Arial"/>
              </w:rPr>
            </w:pPr>
            <w:r w:rsidRPr="005657E0">
              <w:rPr>
                <w:rFonts w:cs="Arial"/>
              </w:rPr>
              <w:t>1</w:t>
            </w:r>
          </w:p>
        </w:tc>
        <w:tc>
          <w:tcPr>
            <w:tcW w:w="3131" w:type="dxa"/>
            <w:tcBorders>
              <w:top w:val="single" w:sz="4" w:space="0" w:color="auto"/>
              <w:left w:val="single" w:sz="4" w:space="0" w:color="auto"/>
              <w:bottom w:val="single" w:sz="4" w:space="0" w:color="auto"/>
              <w:right w:val="single" w:sz="4" w:space="0" w:color="auto"/>
            </w:tcBorders>
            <w:hideMark/>
          </w:tcPr>
          <w:p w14:paraId="69707072" w14:textId="77777777" w:rsidR="00450097" w:rsidRPr="005657E0" w:rsidRDefault="00450097" w:rsidP="003A069F">
            <w:pPr>
              <w:rPr>
                <w:rFonts w:cs="Arial"/>
              </w:rPr>
            </w:pPr>
            <w:r w:rsidRPr="005657E0">
              <w:rPr>
                <w:rFonts w:cs="Arial"/>
              </w:rPr>
              <w:t>30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1996A447" w14:textId="77777777" w:rsidR="00450097" w:rsidRPr="005657E0" w:rsidRDefault="00450097" w:rsidP="003A069F">
            <w:pPr>
              <w:rPr>
                <w:rFonts w:cs="Arial"/>
              </w:rPr>
            </w:pPr>
            <w:r w:rsidRPr="005657E0">
              <w:rPr>
                <w:rFonts w:cs="Arial"/>
              </w:rPr>
              <w:t xml:space="preserve">pravokotne </w:t>
            </w:r>
          </w:p>
        </w:tc>
        <w:tc>
          <w:tcPr>
            <w:tcW w:w="2478" w:type="dxa"/>
            <w:tcBorders>
              <w:top w:val="single" w:sz="4" w:space="0" w:color="auto"/>
              <w:left w:val="single" w:sz="4" w:space="0" w:color="auto"/>
              <w:bottom w:val="single" w:sz="4" w:space="0" w:color="auto"/>
              <w:right w:val="single" w:sz="4" w:space="0" w:color="auto"/>
            </w:tcBorders>
            <w:hideMark/>
          </w:tcPr>
          <w:p w14:paraId="4328E99F" w14:textId="77777777" w:rsidR="00450097" w:rsidRPr="00202503" w:rsidRDefault="00450097" w:rsidP="003A069F">
            <w:pPr>
              <w:rPr>
                <w:rFonts w:cs="Arial"/>
              </w:rPr>
            </w:pPr>
            <w:r w:rsidRPr="00202503">
              <w:rPr>
                <w:rFonts w:cs="Arial"/>
              </w:rPr>
              <w:t>200 kos</w:t>
            </w:r>
          </w:p>
        </w:tc>
      </w:tr>
      <w:tr w:rsidR="00450097" w:rsidRPr="005657E0" w14:paraId="1D0D6E75"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2E151D75" w14:textId="77777777" w:rsidR="00450097" w:rsidRPr="005657E0" w:rsidRDefault="00450097" w:rsidP="003A069F">
            <w:pPr>
              <w:jc w:val="center"/>
              <w:rPr>
                <w:rFonts w:cs="Arial"/>
              </w:rPr>
            </w:pPr>
            <w:r w:rsidRPr="005657E0">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14:paraId="7B17D77C" w14:textId="77777777" w:rsidR="00450097" w:rsidRPr="005657E0" w:rsidRDefault="00450097" w:rsidP="003A069F">
            <w:pPr>
              <w:rPr>
                <w:rFonts w:cs="Arial"/>
              </w:rPr>
            </w:pPr>
            <w:r w:rsidRPr="005657E0">
              <w:rPr>
                <w:rFonts w:cs="Arial"/>
              </w:rPr>
              <w:t>60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5CB2A2E9" w14:textId="77777777" w:rsidR="00450097" w:rsidRPr="005657E0" w:rsidRDefault="00450097" w:rsidP="003A069F">
            <w:pPr>
              <w:rPr>
                <w:rFonts w:cs="Arial"/>
              </w:rPr>
            </w:pPr>
            <w:r w:rsidRPr="005657E0">
              <w:rPr>
                <w:rFonts w:cs="Arial"/>
              </w:rPr>
              <w:t>Pravokotne</w:t>
            </w:r>
          </w:p>
        </w:tc>
        <w:tc>
          <w:tcPr>
            <w:tcW w:w="2478" w:type="dxa"/>
            <w:tcBorders>
              <w:top w:val="single" w:sz="4" w:space="0" w:color="auto"/>
              <w:left w:val="single" w:sz="4" w:space="0" w:color="auto"/>
              <w:bottom w:val="single" w:sz="4" w:space="0" w:color="auto"/>
              <w:right w:val="single" w:sz="4" w:space="0" w:color="auto"/>
            </w:tcBorders>
            <w:hideMark/>
          </w:tcPr>
          <w:p w14:paraId="4C20B004" w14:textId="77777777" w:rsidR="00450097" w:rsidRPr="00202503" w:rsidRDefault="00450097" w:rsidP="003A069F">
            <w:pPr>
              <w:rPr>
                <w:rFonts w:cs="Arial"/>
              </w:rPr>
            </w:pPr>
            <w:r w:rsidRPr="00202503">
              <w:rPr>
                <w:rFonts w:cs="Arial"/>
              </w:rPr>
              <w:t>2200 kos</w:t>
            </w:r>
          </w:p>
        </w:tc>
      </w:tr>
    </w:tbl>
    <w:p w14:paraId="275352A6" w14:textId="77777777" w:rsidR="00450097" w:rsidRPr="005657E0" w:rsidRDefault="00450097" w:rsidP="00450097">
      <w:pPr>
        <w:rPr>
          <w:rFonts w:cs="Arial"/>
        </w:rPr>
      </w:pPr>
    </w:p>
    <w:p w14:paraId="42968378" w14:textId="77777777" w:rsidR="00450097" w:rsidRPr="005657E0" w:rsidRDefault="00450097" w:rsidP="00450097">
      <w:pPr>
        <w:rPr>
          <w:rFonts w:cs="Arial"/>
          <w:b/>
          <w:u w:val="single"/>
        </w:rPr>
      </w:pPr>
      <w:r w:rsidRPr="005657E0">
        <w:rPr>
          <w:rFonts w:cs="Arial"/>
          <w:b/>
          <w:u w:val="single"/>
        </w:rPr>
        <w:t>Zahteve za zabojnike:</w:t>
      </w:r>
    </w:p>
    <w:p w14:paraId="233E7247" w14:textId="77777777" w:rsidR="00450097" w:rsidRPr="005657E0" w:rsidRDefault="00450097" w:rsidP="00450097">
      <w:pPr>
        <w:rPr>
          <w:rFonts w:cs="Arial"/>
        </w:rPr>
      </w:pPr>
    </w:p>
    <w:p w14:paraId="2DB2E5E9" w14:textId="77777777" w:rsidR="00450097" w:rsidRPr="005657E0" w:rsidRDefault="00450097" w:rsidP="00450097">
      <w:pPr>
        <w:rPr>
          <w:rFonts w:cs="Arial"/>
        </w:rPr>
      </w:pPr>
      <w:r w:rsidRPr="005657E0">
        <w:rPr>
          <w:rFonts w:cs="Arial"/>
          <w:b/>
        </w:rPr>
        <w:t xml:space="preserve">Namembnost: </w:t>
      </w:r>
      <w:r w:rsidRPr="005657E0">
        <w:rPr>
          <w:rFonts w:cs="Arial"/>
        </w:rPr>
        <w:t xml:space="preserve">za odpadke iz zdravstva - </w:t>
      </w:r>
      <w:proofErr w:type="spellStart"/>
      <w:r w:rsidRPr="005657E0">
        <w:rPr>
          <w:rFonts w:cs="Arial"/>
        </w:rPr>
        <w:t>citostatične</w:t>
      </w:r>
      <w:proofErr w:type="spellEnd"/>
      <w:r w:rsidRPr="005657E0">
        <w:rPr>
          <w:rFonts w:cs="Arial"/>
        </w:rPr>
        <w:t xml:space="preserve"> in citotoksične odpadke.</w:t>
      </w:r>
    </w:p>
    <w:p w14:paraId="432AE67F" w14:textId="77777777" w:rsidR="00450097" w:rsidRPr="005657E0" w:rsidRDefault="00450097" w:rsidP="00450097">
      <w:pPr>
        <w:rPr>
          <w:rFonts w:cs="Arial"/>
          <w:b/>
          <w:u w:val="single"/>
        </w:rPr>
      </w:pPr>
    </w:p>
    <w:p w14:paraId="5FD98195" w14:textId="77777777" w:rsidR="00450097" w:rsidRPr="005657E0" w:rsidRDefault="00450097" w:rsidP="00450097">
      <w:pPr>
        <w:rPr>
          <w:rFonts w:cs="Arial"/>
        </w:rPr>
      </w:pPr>
      <w:r w:rsidRPr="005657E0">
        <w:rPr>
          <w:rFonts w:cs="Arial"/>
          <w:b/>
        </w:rPr>
        <w:t>Velikost in oblika zabojnika:</w:t>
      </w:r>
      <w:r w:rsidRPr="005657E0">
        <w:rPr>
          <w:rFonts w:cs="Arial"/>
        </w:rPr>
        <w:t xml:space="preserve"> </w:t>
      </w:r>
    </w:p>
    <w:p w14:paraId="364D1D1A"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47623E78" w14:textId="77777777" w:rsidR="00450097" w:rsidRPr="005657E0" w:rsidRDefault="00450097" w:rsidP="00450097">
      <w:pPr>
        <w:numPr>
          <w:ilvl w:val="0"/>
          <w:numId w:val="26"/>
        </w:numPr>
        <w:rPr>
          <w:rFonts w:cs="Arial"/>
        </w:rPr>
      </w:pPr>
      <w:r w:rsidRPr="005657E0">
        <w:rPr>
          <w:rFonts w:cs="Arial"/>
        </w:rPr>
        <w:t>opremljeni morajo biti z ročaji;</w:t>
      </w:r>
    </w:p>
    <w:p w14:paraId="1F035B23"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5ECC0383" w14:textId="77777777" w:rsidR="00450097" w:rsidRPr="00302F0E" w:rsidRDefault="00450097" w:rsidP="00450097">
      <w:pPr>
        <w:ind w:left="1416"/>
        <w:rPr>
          <w:rFonts w:cs="Arial"/>
        </w:rPr>
      </w:pPr>
      <w:r w:rsidRPr="00302F0E">
        <w:rPr>
          <w:rFonts w:cs="Arial"/>
        </w:rPr>
        <w:t xml:space="preserve">širina 40 cm  +/-15%;  globina 30 cm +/-15%;  višina </w:t>
      </w:r>
      <w:r w:rsidRPr="00202503">
        <w:rPr>
          <w:rFonts w:cs="Arial"/>
        </w:rPr>
        <w:t>37</w:t>
      </w:r>
      <w:r w:rsidRPr="00302F0E">
        <w:rPr>
          <w:rFonts w:cs="Arial"/>
        </w:rPr>
        <w:t xml:space="preserve"> cm  +/-15%;  </w:t>
      </w:r>
    </w:p>
    <w:p w14:paraId="53AFA276" w14:textId="77777777" w:rsidR="00450097" w:rsidRPr="00302F0E" w:rsidRDefault="00450097" w:rsidP="00450097">
      <w:pPr>
        <w:numPr>
          <w:ilvl w:val="0"/>
          <w:numId w:val="26"/>
        </w:numPr>
        <w:rPr>
          <w:rFonts w:cs="Arial"/>
        </w:rPr>
      </w:pPr>
      <w:r w:rsidRPr="00302F0E">
        <w:rPr>
          <w:rFonts w:cs="Arial"/>
        </w:rPr>
        <w:lastRenderedPageBreak/>
        <w:t xml:space="preserve">dimenzije za 60 litrske zabojnike: </w:t>
      </w:r>
    </w:p>
    <w:p w14:paraId="13F87BF6" w14:textId="77777777" w:rsidR="00450097" w:rsidRPr="005657E0" w:rsidRDefault="00450097" w:rsidP="00450097">
      <w:pPr>
        <w:ind w:left="1416"/>
        <w:rPr>
          <w:rFonts w:cs="Arial"/>
        </w:rPr>
      </w:pPr>
      <w:r w:rsidRPr="00302F0E">
        <w:rPr>
          <w:rFonts w:cs="Arial"/>
        </w:rPr>
        <w:t>širina 40 cm  +/-15%;  globina 30 cm +/-15%;  višina 60 cm +/-15%.</w:t>
      </w:r>
    </w:p>
    <w:p w14:paraId="3EB83FD8" w14:textId="77777777" w:rsidR="00450097" w:rsidRPr="005657E0" w:rsidRDefault="00450097" w:rsidP="00450097">
      <w:pPr>
        <w:rPr>
          <w:rFonts w:cs="Arial"/>
          <w:b/>
          <w:u w:val="single"/>
        </w:rPr>
      </w:pPr>
    </w:p>
    <w:p w14:paraId="3D761324" w14:textId="77777777" w:rsidR="00450097" w:rsidRPr="005657E0" w:rsidRDefault="00450097" w:rsidP="00450097">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5C92577" w14:textId="77777777" w:rsidR="00450097" w:rsidRPr="005657E0" w:rsidRDefault="00450097" w:rsidP="00450097">
      <w:pPr>
        <w:rPr>
          <w:rFonts w:cs="Arial"/>
        </w:rPr>
      </w:pPr>
    </w:p>
    <w:p w14:paraId="40AF3AD2" w14:textId="77777777" w:rsidR="00450097" w:rsidRPr="005657E0" w:rsidRDefault="00450097" w:rsidP="00450097">
      <w:pPr>
        <w:rPr>
          <w:rFonts w:cs="Arial"/>
        </w:rPr>
      </w:pPr>
      <w:r w:rsidRPr="005657E0">
        <w:rPr>
          <w:rFonts w:cs="Arial"/>
          <w:b/>
        </w:rPr>
        <w:t>Oblika pokrova:</w:t>
      </w:r>
      <w:r w:rsidRPr="005657E0">
        <w:rPr>
          <w:rFonts w:cs="Arial"/>
        </w:rPr>
        <w:t xml:space="preserve"> pokrov, ki omogoča nepredušno zapiranje.</w:t>
      </w:r>
    </w:p>
    <w:p w14:paraId="1D70560B" w14:textId="77777777" w:rsidR="00450097" w:rsidRPr="005657E0" w:rsidRDefault="00450097" w:rsidP="00450097">
      <w:pPr>
        <w:rPr>
          <w:rFonts w:cs="Arial"/>
        </w:rPr>
      </w:pPr>
    </w:p>
    <w:p w14:paraId="79A1AFF8" w14:textId="77777777" w:rsidR="00450097" w:rsidRPr="005657E0" w:rsidRDefault="00450097" w:rsidP="00450097">
      <w:pPr>
        <w:rPr>
          <w:rFonts w:cs="Arial"/>
          <w:b/>
        </w:rPr>
      </w:pPr>
      <w:r w:rsidRPr="005657E0">
        <w:rPr>
          <w:rFonts w:cs="Arial"/>
          <w:b/>
        </w:rPr>
        <w:t>Funkcionalnost zabojnika:</w:t>
      </w:r>
    </w:p>
    <w:p w14:paraId="4AE8C457" w14:textId="77777777" w:rsidR="00450097" w:rsidRPr="005657E0" w:rsidRDefault="00450097" w:rsidP="00450097">
      <w:pPr>
        <w:rPr>
          <w:rFonts w:cs="Arial"/>
          <w:i/>
          <w:u w:val="single"/>
        </w:rPr>
      </w:pPr>
      <w:r w:rsidRPr="005657E0">
        <w:rPr>
          <w:rFonts w:cs="Arial"/>
          <w:i/>
          <w:u w:val="single"/>
        </w:rPr>
        <w:t>Med uporabo:</w:t>
      </w:r>
    </w:p>
    <w:p w14:paraId="5EC11233" w14:textId="77777777" w:rsidR="00450097" w:rsidRPr="005657E0" w:rsidRDefault="00450097" w:rsidP="00450097">
      <w:pPr>
        <w:rPr>
          <w:rFonts w:cs="Arial"/>
        </w:rPr>
      </w:pPr>
      <w:r w:rsidRPr="005657E0">
        <w:rPr>
          <w:rFonts w:cs="Arial"/>
        </w:rPr>
        <w:t xml:space="preserve">Izvedba zabojnika mora biti takšna, da se pokrov zatakne na eni od stranic telesa (s </w:t>
      </w:r>
      <w:proofErr w:type="spellStart"/>
      <w:r w:rsidRPr="005657E0">
        <w:rPr>
          <w:rFonts w:cs="Arial"/>
        </w:rPr>
        <w:t>panti</w:t>
      </w:r>
      <w:proofErr w:type="spellEnd"/>
      <w:r w:rsidRPr="005657E0">
        <w:rPr>
          <w:rFonts w:cs="Arial"/>
        </w:rPr>
        <w:t xml:space="preserve"> ali kako drugače) in sicer tako, da se pri posamičnem odlaganju odpadkov pokrov lahko dviguje ter spušča. Pri spuščanju mora pokrov pokriti celotno odprto površino telesa zabojnika.</w:t>
      </w:r>
    </w:p>
    <w:p w14:paraId="2FE40B24" w14:textId="77777777" w:rsidR="00450097" w:rsidRPr="005657E0" w:rsidRDefault="00450097" w:rsidP="00450097">
      <w:pPr>
        <w:rPr>
          <w:rFonts w:cs="Arial"/>
          <w:i/>
          <w:u w:val="single"/>
        </w:rPr>
      </w:pPr>
      <w:r w:rsidRPr="005657E0">
        <w:rPr>
          <w:rFonts w:cs="Arial"/>
          <w:i/>
          <w:u w:val="single"/>
        </w:rPr>
        <w:t>Končno zapiranje:</w:t>
      </w:r>
    </w:p>
    <w:p w14:paraId="5A8C2B09" w14:textId="77777777" w:rsidR="00450097" w:rsidRPr="005657E0" w:rsidRDefault="00450097" w:rsidP="00450097">
      <w:pPr>
        <w:rPr>
          <w:rFonts w:cs="Arial"/>
        </w:rPr>
      </w:pPr>
      <w:r w:rsidRPr="005657E0">
        <w:rPr>
          <w:rFonts w:cs="Arial"/>
        </w:rPr>
        <w:t>Zabojnik se mora hermetično zapirati</w:t>
      </w:r>
    </w:p>
    <w:p w14:paraId="4E5BD2A2" w14:textId="77777777" w:rsidR="00450097" w:rsidRPr="005657E0" w:rsidRDefault="00450097" w:rsidP="00450097">
      <w:pPr>
        <w:rPr>
          <w:rFonts w:ascii="Times New Roman" w:eastAsia="Calibri" w:hAnsi="Times New Roman" w:cs="Arial"/>
          <w:sz w:val="24"/>
          <w:szCs w:val="24"/>
        </w:rPr>
      </w:pPr>
      <w:r w:rsidRPr="005657E0">
        <w:rPr>
          <w:rFonts w:ascii="Calibri" w:eastAsia="Calibri" w:hAnsi="Calibri"/>
          <w:sz w:val="24"/>
          <w:szCs w:val="24"/>
        </w:rPr>
        <w:t> </w:t>
      </w:r>
    </w:p>
    <w:p w14:paraId="33AC6CF1" w14:textId="77777777" w:rsidR="00450097" w:rsidRPr="005657E0" w:rsidRDefault="00450097" w:rsidP="00450097">
      <w:pPr>
        <w:rPr>
          <w:rFonts w:cs="Arial"/>
          <w:b/>
        </w:rPr>
      </w:pPr>
      <w:r w:rsidRPr="005657E0">
        <w:rPr>
          <w:rFonts w:cs="Arial"/>
          <w:b/>
        </w:rPr>
        <w:t xml:space="preserve">Barva: </w:t>
      </w:r>
      <w:r w:rsidRPr="005657E0">
        <w:rPr>
          <w:rFonts w:cs="Arial"/>
        </w:rPr>
        <w:t>telo zabojnika črne barve; pokrov vijoličaste barve.</w:t>
      </w:r>
    </w:p>
    <w:p w14:paraId="78DC1617" w14:textId="77777777" w:rsidR="00450097" w:rsidRPr="005657E0" w:rsidRDefault="00450097" w:rsidP="00450097">
      <w:pPr>
        <w:rPr>
          <w:rFonts w:cs="Arial"/>
        </w:rPr>
      </w:pPr>
    </w:p>
    <w:p w14:paraId="2E486791" w14:textId="77777777" w:rsidR="00450097" w:rsidRPr="005657E0" w:rsidRDefault="00450097" w:rsidP="00450097">
      <w:pPr>
        <w:rPr>
          <w:rFonts w:cs="Arial"/>
          <w:b/>
        </w:rPr>
      </w:pPr>
      <w:r w:rsidRPr="005657E0">
        <w:rPr>
          <w:rFonts w:cs="Arial"/>
          <w:b/>
        </w:rPr>
        <w:t xml:space="preserve">Skladnost: </w:t>
      </w:r>
    </w:p>
    <w:p w14:paraId="2AB9FF37" w14:textId="77777777" w:rsidR="00450097" w:rsidRPr="005657E0" w:rsidRDefault="00450097" w:rsidP="00450097">
      <w:pPr>
        <w:pStyle w:val="Brezrazmikov"/>
        <w:jc w:val="both"/>
        <w:rPr>
          <w:rFonts w:cs="Arial"/>
        </w:rPr>
      </w:pPr>
    </w:p>
    <w:p w14:paraId="3C80BD25" w14:textId="77777777" w:rsidR="00450097" w:rsidRPr="005657E0" w:rsidRDefault="00450097" w:rsidP="00450097">
      <w:pPr>
        <w:pStyle w:val="Brezrazmikov"/>
        <w:jc w:val="both"/>
        <w:rPr>
          <w:rFonts w:cs="Arial"/>
        </w:rPr>
      </w:pPr>
      <w:r w:rsidRPr="005657E0">
        <w:rPr>
          <w:rFonts w:cs="Arial"/>
        </w:rPr>
        <w:t xml:space="preserve">Zadostiti morajo zahtevam, ki jih določa </w:t>
      </w:r>
      <w:bookmarkStart w:id="15" w:name="_Hlk162613732"/>
      <w:r w:rsidRPr="005657E0">
        <w:rPr>
          <w:rFonts w:cs="Arial"/>
        </w:rPr>
        <w:t>Uredba o odpadkih (Uradni list RS, št. 77/22 in 113/23</w:t>
      </w:r>
      <w:bookmarkEnd w:id="15"/>
      <w:r w:rsidRPr="005657E0">
        <w:rPr>
          <w:rFonts w:cs="Arial"/>
        </w:rPr>
        <w:t>).</w:t>
      </w:r>
    </w:p>
    <w:p w14:paraId="31E4F7F4" w14:textId="77777777" w:rsidR="00450097" w:rsidRPr="005657E0" w:rsidRDefault="00450097" w:rsidP="00450097">
      <w:pPr>
        <w:pStyle w:val="Brezrazmikov"/>
        <w:jc w:val="both"/>
        <w:rPr>
          <w:highlight w:val="cyan"/>
        </w:rPr>
      </w:pPr>
    </w:p>
    <w:p w14:paraId="3809185E"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4FF8A7FD" w14:textId="77777777" w:rsidR="00450097" w:rsidRPr="005657E0" w:rsidRDefault="00450097" w:rsidP="00450097">
      <w:pPr>
        <w:ind w:left="360"/>
        <w:rPr>
          <w:rFonts w:cs="Arial"/>
        </w:rPr>
      </w:pPr>
    </w:p>
    <w:p w14:paraId="11516696"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AD93B84" w14:textId="77777777" w:rsidR="00450097" w:rsidRPr="005657E0" w:rsidRDefault="00450097" w:rsidP="00450097">
      <w:pPr>
        <w:rPr>
          <w:rFonts w:cs="Arial"/>
        </w:rPr>
      </w:pPr>
    </w:p>
    <w:p w14:paraId="7ACD2B8A" w14:textId="77777777" w:rsidR="00450097" w:rsidRPr="005657E0" w:rsidRDefault="00450097" w:rsidP="00450097">
      <w:pPr>
        <w:rPr>
          <w:rFonts w:cs="Arial"/>
        </w:rPr>
      </w:pPr>
    </w:p>
    <w:p w14:paraId="2C0C3F40" w14:textId="77777777" w:rsidR="00450097" w:rsidRPr="005657E0" w:rsidRDefault="00450097" w:rsidP="00450097">
      <w:pPr>
        <w:rPr>
          <w:rFonts w:cs="Arial"/>
          <w:b/>
        </w:rPr>
      </w:pPr>
      <w:r w:rsidRPr="005657E0">
        <w:rPr>
          <w:rFonts w:cs="Arial"/>
          <w:b/>
        </w:rPr>
        <w:t>Označba zabojnikov:</w:t>
      </w:r>
    </w:p>
    <w:p w14:paraId="6CE3464D" w14:textId="77777777" w:rsidR="00450097" w:rsidRPr="005657E0" w:rsidRDefault="00450097" w:rsidP="00450097">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660CDFD2" w14:textId="77777777" w:rsidR="00450097" w:rsidRPr="005657E0" w:rsidRDefault="00450097" w:rsidP="00450097">
      <w:pPr>
        <w:rPr>
          <w:rFonts w:cs="Arial"/>
        </w:rPr>
      </w:pPr>
      <w:r w:rsidRPr="005657E0">
        <w:rPr>
          <w:rFonts w:cs="Arial"/>
        </w:rPr>
        <w:t>Označba je lahko v obliki potiska ali nalepk.</w:t>
      </w:r>
    </w:p>
    <w:p w14:paraId="16F37234" w14:textId="77777777" w:rsidR="00450097" w:rsidRPr="005657E0" w:rsidRDefault="00450097" w:rsidP="00450097">
      <w:pPr>
        <w:rPr>
          <w:rFonts w:cs="Arial"/>
        </w:rPr>
      </w:pPr>
      <w:r w:rsidRPr="005657E0">
        <w:rPr>
          <w:rFonts w:cs="Arial"/>
        </w:rPr>
        <w:t>Na označbi mora poleg ostalega biti tekst:</w:t>
      </w:r>
    </w:p>
    <w:p w14:paraId="1470F27C" w14:textId="77777777" w:rsidR="00450097" w:rsidRPr="005657E0" w:rsidRDefault="00450097" w:rsidP="00450097">
      <w:pPr>
        <w:rPr>
          <w:rFonts w:cs="Arial"/>
        </w:rPr>
      </w:pPr>
      <w:r w:rsidRPr="005657E0">
        <w:rPr>
          <w:rFonts w:cs="Arial"/>
        </w:rPr>
        <w:t>Povzročitelj odpadkov: Onkološki inštitut;</w:t>
      </w:r>
    </w:p>
    <w:p w14:paraId="4C133E5C" w14:textId="77777777" w:rsidR="00450097" w:rsidRPr="005657E0" w:rsidRDefault="00450097" w:rsidP="00450097">
      <w:pPr>
        <w:rPr>
          <w:rFonts w:cs="Arial"/>
        </w:rPr>
      </w:pPr>
      <w:r w:rsidRPr="005657E0">
        <w:rPr>
          <w:rFonts w:cs="Arial"/>
        </w:rPr>
        <w:t>Mesto nastanka (oddelek): ____________ ;</w:t>
      </w:r>
    </w:p>
    <w:p w14:paraId="194C3BEC" w14:textId="77777777" w:rsidR="00450097" w:rsidRPr="005657E0" w:rsidRDefault="00450097" w:rsidP="00450097">
      <w:pPr>
        <w:rPr>
          <w:rFonts w:cs="Arial"/>
        </w:rPr>
      </w:pPr>
      <w:r w:rsidRPr="005657E0">
        <w:rPr>
          <w:rFonts w:cs="Arial"/>
        </w:rPr>
        <w:t>Datum nastanka: od______________  do _____________.</w:t>
      </w:r>
    </w:p>
    <w:p w14:paraId="1CA380D0" w14:textId="77777777" w:rsidR="00450097" w:rsidRPr="005657E0" w:rsidRDefault="00450097" w:rsidP="00450097">
      <w:pPr>
        <w:rPr>
          <w:rFonts w:cs="Arial"/>
        </w:rPr>
      </w:pPr>
      <w:r w:rsidRPr="005657E0">
        <w:rPr>
          <w:rFonts w:cs="Arial"/>
        </w:rPr>
        <w:t>V kolikor se zabojnik ob izteku meseca dni ne napolni, se ga mora kljub temu zapreti in zamenjati!</w:t>
      </w:r>
    </w:p>
    <w:p w14:paraId="47916841" w14:textId="77777777" w:rsidR="00450097" w:rsidRPr="005657E0" w:rsidRDefault="00450097" w:rsidP="00450097">
      <w:pPr>
        <w:rPr>
          <w:rFonts w:cs="Arial"/>
          <w:b/>
        </w:rPr>
      </w:pPr>
    </w:p>
    <w:p w14:paraId="30596466" w14:textId="77777777" w:rsidR="00450097" w:rsidRPr="005657E0" w:rsidRDefault="00450097" w:rsidP="00450097">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706D6E46" w14:textId="77777777" w:rsidR="00450097" w:rsidRPr="005657E0" w:rsidRDefault="00450097" w:rsidP="00450097">
      <w:pPr>
        <w:rPr>
          <w:rFonts w:cs="Arial"/>
          <w:b/>
          <w:u w:val="single"/>
        </w:rPr>
      </w:pPr>
      <w:r w:rsidRPr="005657E0">
        <w:rPr>
          <w:rFonts w:cs="Arial"/>
          <w:b/>
          <w:u w:val="single"/>
        </w:rPr>
        <w:t>Dostava zabojnikov se mora izvršiti do vrat skladišča embalaže.</w:t>
      </w:r>
    </w:p>
    <w:p w14:paraId="312C6FBD" w14:textId="77777777" w:rsidR="00450097" w:rsidRPr="005657E0" w:rsidRDefault="00450097" w:rsidP="00450097">
      <w:pPr>
        <w:rPr>
          <w:rFonts w:cs="Arial"/>
        </w:rPr>
      </w:pPr>
    </w:p>
    <w:p w14:paraId="10C76654" w14:textId="77777777" w:rsidR="00450097" w:rsidRPr="005657E0" w:rsidRDefault="00450097" w:rsidP="00450097">
      <w:pPr>
        <w:rPr>
          <w:rFonts w:cs="Arial"/>
        </w:rPr>
      </w:pPr>
      <w:r w:rsidRPr="005657E0">
        <w:rPr>
          <w:rFonts w:cs="Arial"/>
        </w:rPr>
        <w:t>Zabojnike za zbiranje odpadkov iz zdravstva, ki iz vidika preventive pred infekcijo zahtevajo posebno ravnanje (</w:t>
      </w:r>
      <w:r w:rsidRPr="005657E0">
        <w:rPr>
          <w:rFonts w:cs="Arial"/>
          <w:u w:val="single"/>
        </w:rPr>
        <w:t>ostri predmeti</w:t>
      </w:r>
      <w:r w:rsidRPr="005657E0">
        <w:rPr>
          <w:rFonts w:cs="Arial"/>
        </w:rPr>
        <w:t xml:space="preserve">) pa bo zagotovil </w:t>
      </w:r>
      <w:r w:rsidRPr="005657E0">
        <w:rPr>
          <w:rFonts w:cs="Arial"/>
          <w:u w:val="single"/>
        </w:rPr>
        <w:t>naročnik</w:t>
      </w:r>
      <w:r w:rsidRPr="005657E0">
        <w:rPr>
          <w:rFonts w:cs="Arial"/>
        </w:rPr>
        <w:t>.</w:t>
      </w:r>
    </w:p>
    <w:p w14:paraId="4CAD4EA0" w14:textId="77777777" w:rsidR="00450097" w:rsidRPr="005657E0" w:rsidRDefault="00450097" w:rsidP="00450097">
      <w:pPr>
        <w:rPr>
          <w:rFonts w:cs="Arial"/>
        </w:rPr>
      </w:pPr>
    </w:p>
    <w:p w14:paraId="2FAE2D1D" w14:textId="77777777" w:rsidR="00450097" w:rsidRPr="005657E0" w:rsidRDefault="00450097" w:rsidP="00450097">
      <w:pPr>
        <w:rPr>
          <w:rFonts w:cs="Arial"/>
          <w:b/>
          <w:u w:val="single"/>
        </w:rPr>
      </w:pPr>
      <w:r w:rsidRPr="005657E0">
        <w:rPr>
          <w:rFonts w:cs="Arial"/>
          <w:b/>
          <w:u w:val="single"/>
        </w:rPr>
        <w:t>Naročnik zahteva za dostavo  4 vzorčne primerke embalaže (2 x 30l in 2 x 60l) in sicer sočasno s ponudbo.</w:t>
      </w:r>
    </w:p>
    <w:p w14:paraId="480574F8" w14:textId="77777777" w:rsidR="00450097" w:rsidRPr="005657E0" w:rsidRDefault="00450097" w:rsidP="00450097">
      <w:pPr>
        <w:rPr>
          <w:rFonts w:cs="Arial"/>
          <w:b/>
        </w:rPr>
      </w:pPr>
    </w:p>
    <w:p w14:paraId="14653A38" w14:textId="77777777" w:rsidR="00450097" w:rsidRPr="005657E0" w:rsidRDefault="00450097" w:rsidP="00450097">
      <w:pPr>
        <w:rPr>
          <w:rFonts w:cs="Arial"/>
          <w:b/>
          <w:szCs w:val="24"/>
          <w:u w:val="single"/>
        </w:rPr>
      </w:pPr>
      <w:r w:rsidRPr="005657E0">
        <w:rPr>
          <w:rFonts w:cs="Arial"/>
          <w:b/>
          <w:szCs w:val="24"/>
          <w:u w:val="single"/>
        </w:rPr>
        <w:t>Splošne zahteve:</w:t>
      </w:r>
    </w:p>
    <w:p w14:paraId="0A772DF2" w14:textId="77777777" w:rsidR="00450097" w:rsidRPr="005657E0" w:rsidRDefault="00450097" w:rsidP="00450097">
      <w:pPr>
        <w:rPr>
          <w:rFonts w:cs="Arial"/>
        </w:rPr>
      </w:pPr>
    </w:p>
    <w:p w14:paraId="192A47DA" w14:textId="77777777" w:rsidR="00450097" w:rsidRPr="005657E0" w:rsidRDefault="00450097" w:rsidP="00450097">
      <w:pPr>
        <w:rPr>
          <w:rFonts w:cs="Arial"/>
        </w:rPr>
      </w:pPr>
      <w:r w:rsidRPr="005657E0">
        <w:rPr>
          <w:rFonts w:cs="Arial"/>
        </w:rPr>
        <w:t>Ponudnik mora ob izstavitvi e računa pridodati:</w:t>
      </w:r>
    </w:p>
    <w:p w14:paraId="06132CBF"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28A857DB"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5D3F3670"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5D184446" w14:textId="77777777" w:rsidR="00450097" w:rsidRPr="005657E0" w:rsidRDefault="00450097" w:rsidP="00450097">
      <w:pPr>
        <w:rPr>
          <w:rFonts w:cs="Arial"/>
        </w:rPr>
      </w:pPr>
    </w:p>
    <w:p w14:paraId="07000641" w14:textId="77777777" w:rsidR="00450097" w:rsidRPr="005657E0" w:rsidRDefault="00450097" w:rsidP="00450097">
      <w:pPr>
        <w:rPr>
          <w:rFonts w:cs="Arial"/>
        </w:rPr>
      </w:pPr>
      <w:r w:rsidRPr="005657E0">
        <w:rPr>
          <w:rFonts w:cs="Arial"/>
        </w:rPr>
        <w:t xml:space="preserve">Cena mora vključevati vse stroške, ki so potrebni za izvedbo storitve in sicer: </w:t>
      </w:r>
    </w:p>
    <w:p w14:paraId="26FC9068"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423CA060"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2AE15E5D"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22EDE74F" w14:textId="77777777" w:rsidR="00450097" w:rsidRPr="005657E0" w:rsidRDefault="00450097" w:rsidP="00450097">
      <w:pPr>
        <w:numPr>
          <w:ilvl w:val="0"/>
          <w:numId w:val="28"/>
        </w:numPr>
        <w:rPr>
          <w:rFonts w:cs="Arial"/>
        </w:rPr>
      </w:pPr>
      <w:r w:rsidRPr="005657E0">
        <w:rPr>
          <w:rFonts w:cs="Arial"/>
        </w:rPr>
        <w:t>druge manipulativne stroške.</w:t>
      </w:r>
    </w:p>
    <w:p w14:paraId="1BCF8D28" w14:textId="77777777" w:rsidR="00450097" w:rsidRPr="005657E0" w:rsidRDefault="00450097" w:rsidP="00450097">
      <w:pPr>
        <w:tabs>
          <w:tab w:val="left" w:pos="4820"/>
        </w:tabs>
        <w:jc w:val="both"/>
        <w:rPr>
          <w:rFonts w:cs="Arial"/>
          <w:bCs/>
        </w:rPr>
      </w:pPr>
    </w:p>
    <w:p w14:paraId="0466E7A4" w14:textId="77777777" w:rsidR="00450097" w:rsidRPr="005657E0" w:rsidRDefault="00450097" w:rsidP="00450097">
      <w:pPr>
        <w:rPr>
          <w:b/>
          <w:bCs/>
          <w:i/>
        </w:rPr>
      </w:pPr>
    </w:p>
    <w:p w14:paraId="7AD12337" w14:textId="77777777" w:rsidR="00450097" w:rsidRPr="005657E0" w:rsidRDefault="00450097" w:rsidP="00450097">
      <w:pPr>
        <w:rPr>
          <w:b/>
          <w:bCs/>
          <w:i/>
        </w:rPr>
      </w:pPr>
    </w:p>
    <w:p w14:paraId="4440EE5D" w14:textId="77777777" w:rsidR="00450097" w:rsidRPr="005657E0" w:rsidRDefault="00450097" w:rsidP="00450097">
      <w:pPr>
        <w:rPr>
          <w:b/>
          <w:bCs/>
          <w:i/>
        </w:rPr>
      </w:pPr>
      <w:r w:rsidRPr="005657E0">
        <w:rPr>
          <w:b/>
          <w:bCs/>
          <w:i/>
        </w:rPr>
        <w:t>IZJAVA:</w:t>
      </w:r>
    </w:p>
    <w:p w14:paraId="0A054985" w14:textId="77777777" w:rsidR="00450097" w:rsidRPr="005657E0" w:rsidRDefault="00450097" w:rsidP="00450097">
      <w:pPr>
        <w:rPr>
          <w:b/>
          <w:bCs/>
          <w:i/>
        </w:rPr>
      </w:pPr>
    </w:p>
    <w:p w14:paraId="07E21DBB" w14:textId="77777777" w:rsidR="00450097" w:rsidRPr="005657E0" w:rsidRDefault="00450097" w:rsidP="00450097">
      <w:pPr>
        <w:rPr>
          <w:i/>
        </w:rPr>
      </w:pPr>
      <w:r w:rsidRPr="005657E0">
        <w:rPr>
          <w:i/>
        </w:rPr>
        <w:t>Izjavljamo, da se v celoti strinjamo z zgoraj navedenimi zahtevami in smo jih sposobni izvajati.</w:t>
      </w:r>
    </w:p>
    <w:p w14:paraId="089B3B1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635D47E" w14:textId="77777777" w:rsidR="00450097" w:rsidRPr="005657E0" w:rsidRDefault="00450097" w:rsidP="00450097">
      <w:pPr>
        <w:rPr>
          <w:i/>
        </w:rPr>
      </w:pPr>
    </w:p>
    <w:p w14:paraId="1A25AD08" w14:textId="77777777" w:rsidR="00450097" w:rsidRPr="005657E0" w:rsidRDefault="00450097" w:rsidP="00450097">
      <w:pPr>
        <w:rPr>
          <w:i/>
        </w:rPr>
      </w:pPr>
      <w:r w:rsidRPr="005657E0">
        <w:rPr>
          <w:i/>
        </w:rPr>
        <w:t xml:space="preserve">Datum: _______________                                                  Ime zakonitega zastopnika / pooblaščenca  </w:t>
      </w:r>
    </w:p>
    <w:p w14:paraId="326BDBC8" w14:textId="77777777" w:rsidR="00450097" w:rsidRPr="005657E0" w:rsidRDefault="00450097" w:rsidP="00450097">
      <w:pPr>
        <w:rPr>
          <w:i/>
        </w:rPr>
      </w:pPr>
      <w:r w:rsidRPr="005657E0">
        <w:rPr>
          <w:i/>
        </w:rPr>
        <w:t xml:space="preserve">  </w:t>
      </w:r>
    </w:p>
    <w:p w14:paraId="6EDB5342" w14:textId="77777777" w:rsidR="00450097" w:rsidRPr="005657E0" w:rsidRDefault="00450097" w:rsidP="00450097">
      <w:pPr>
        <w:rPr>
          <w:i/>
        </w:rPr>
      </w:pPr>
      <w:r w:rsidRPr="005657E0">
        <w:rPr>
          <w:i/>
        </w:rPr>
        <w:t xml:space="preserve">                                                                                               ________________________________    </w:t>
      </w:r>
    </w:p>
    <w:p w14:paraId="6F15EF61" w14:textId="77777777" w:rsidR="00450097" w:rsidRPr="005657E0" w:rsidRDefault="00450097" w:rsidP="00450097">
      <w:pPr>
        <w:rPr>
          <w:i/>
        </w:rPr>
      </w:pPr>
    </w:p>
    <w:p w14:paraId="378D455D" w14:textId="77777777" w:rsidR="00450097" w:rsidRPr="005657E0" w:rsidRDefault="00450097" w:rsidP="00450097">
      <w:pPr>
        <w:rPr>
          <w:i/>
        </w:rPr>
      </w:pPr>
      <w:r w:rsidRPr="005657E0">
        <w:rPr>
          <w:i/>
        </w:rPr>
        <w:t xml:space="preserve">                                                                                                                   Podpis:</w:t>
      </w:r>
    </w:p>
    <w:p w14:paraId="41AAD4A1" w14:textId="77777777" w:rsidR="00450097" w:rsidRPr="005657E0" w:rsidRDefault="00450097" w:rsidP="00450097">
      <w:pPr>
        <w:rPr>
          <w:i/>
        </w:rPr>
      </w:pPr>
      <w:r w:rsidRPr="005657E0">
        <w:rPr>
          <w:i/>
        </w:rPr>
        <w:t xml:space="preserve">                                                                                                          _________________</w:t>
      </w:r>
    </w:p>
    <w:p w14:paraId="51AC0824" w14:textId="77777777" w:rsidR="00450097" w:rsidRPr="005657E0" w:rsidRDefault="00450097" w:rsidP="00450097">
      <w:pPr>
        <w:rPr>
          <w:rFonts w:cs="Arial"/>
          <w:b/>
        </w:rPr>
      </w:pPr>
    </w:p>
    <w:p w14:paraId="4FC13D3F" w14:textId="77777777" w:rsidR="00450097" w:rsidRPr="005657E0" w:rsidRDefault="00450097" w:rsidP="00450097">
      <w:pPr>
        <w:jc w:val="center"/>
        <w:rPr>
          <w:rFonts w:cs="Arial"/>
          <w:b/>
          <w:bCs/>
        </w:rPr>
      </w:pPr>
    </w:p>
    <w:p w14:paraId="43577081" w14:textId="77777777" w:rsidR="00450097" w:rsidRPr="005657E0" w:rsidRDefault="00450097" w:rsidP="00450097">
      <w:pPr>
        <w:rPr>
          <w:lang w:eastAsia="en-US"/>
        </w:rPr>
      </w:pPr>
    </w:p>
    <w:p w14:paraId="0C83DDCE" w14:textId="77777777" w:rsidR="00450097" w:rsidRPr="005657E0" w:rsidRDefault="00450097" w:rsidP="00450097"/>
    <w:p w14:paraId="39E0F29D" w14:textId="77777777" w:rsidR="00450097" w:rsidRPr="005657E0" w:rsidRDefault="00450097" w:rsidP="00450097"/>
    <w:p w14:paraId="05C85585" w14:textId="77777777" w:rsidR="00450097" w:rsidRPr="005657E0" w:rsidRDefault="00450097" w:rsidP="00450097"/>
    <w:p w14:paraId="718572AE" w14:textId="77777777" w:rsidR="00450097" w:rsidRPr="005657E0" w:rsidRDefault="00450097" w:rsidP="00450097"/>
    <w:p w14:paraId="278D733A" w14:textId="77777777" w:rsidR="00450097" w:rsidRPr="005657E0" w:rsidRDefault="00450097" w:rsidP="00450097"/>
    <w:p w14:paraId="440E3E67" w14:textId="788A2ED7" w:rsidR="00951B70" w:rsidRDefault="00951B70" w:rsidP="00951B70">
      <w:pPr>
        <w:rPr>
          <w:highlight w:val="yellow"/>
        </w:rPr>
      </w:pPr>
    </w:p>
    <w:p w14:paraId="6833E5D7" w14:textId="2A054D23" w:rsidR="00450097" w:rsidRDefault="00450097" w:rsidP="00951B70">
      <w:pPr>
        <w:rPr>
          <w:highlight w:val="yellow"/>
        </w:rPr>
      </w:pPr>
    </w:p>
    <w:p w14:paraId="286CFE00" w14:textId="78590802" w:rsidR="00450097" w:rsidRDefault="00450097" w:rsidP="00951B70">
      <w:pPr>
        <w:rPr>
          <w:highlight w:val="yellow"/>
        </w:rPr>
      </w:pPr>
    </w:p>
    <w:p w14:paraId="0A9535E8" w14:textId="1941BE74" w:rsidR="00450097" w:rsidRDefault="00450097" w:rsidP="00951B70">
      <w:pPr>
        <w:rPr>
          <w:highlight w:val="yellow"/>
        </w:rPr>
      </w:pPr>
    </w:p>
    <w:p w14:paraId="0A343253" w14:textId="0F7B46E3" w:rsidR="00450097" w:rsidRDefault="00450097" w:rsidP="00951B70">
      <w:pPr>
        <w:rPr>
          <w:highlight w:val="yellow"/>
        </w:rPr>
      </w:pPr>
    </w:p>
    <w:p w14:paraId="075B36CE" w14:textId="51522320" w:rsidR="00450097" w:rsidRDefault="00450097" w:rsidP="00951B70">
      <w:pPr>
        <w:rPr>
          <w:highlight w:val="yellow"/>
        </w:rPr>
      </w:pPr>
    </w:p>
    <w:p w14:paraId="571A557F" w14:textId="284EBEEE" w:rsidR="00450097" w:rsidRDefault="00450097" w:rsidP="00951B70">
      <w:pPr>
        <w:rPr>
          <w:highlight w:val="yellow"/>
        </w:rPr>
      </w:pPr>
    </w:p>
    <w:p w14:paraId="6FFF8979" w14:textId="3949DF11" w:rsidR="00450097" w:rsidRDefault="00450097" w:rsidP="00951B70">
      <w:pPr>
        <w:rPr>
          <w:highlight w:val="yellow"/>
        </w:rPr>
      </w:pPr>
    </w:p>
    <w:p w14:paraId="61FF6F9B" w14:textId="1F6984BF" w:rsidR="00450097" w:rsidRDefault="00450097" w:rsidP="00951B70">
      <w:pPr>
        <w:rPr>
          <w:highlight w:val="yellow"/>
        </w:rPr>
      </w:pPr>
    </w:p>
    <w:p w14:paraId="2E165B65" w14:textId="2ABCFA86" w:rsidR="00450097" w:rsidRDefault="00450097" w:rsidP="00951B70">
      <w:pPr>
        <w:rPr>
          <w:highlight w:val="yellow"/>
        </w:rPr>
      </w:pPr>
    </w:p>
    <w:p w14:paraId="2EE3AF70" w14:textId="6FCE1D79" w:rsidR="00450097" w:rsidRDefault="00450097" w:rsidP="00951B70">
      <w:pPr>
        <w:rPr>
          <w:highlight w:val="yellow"/>
        </w:rPr>
      </w:pPr>
    </w:p>
    <w:p w14:paraId="514D973A" w14:textId="28AF780B" w:rsidR="00450097" w:rsidRDefault="00450097" w:rsidP="00951B70">
      <w:pPr>
        <w:rPr>
          <w:highlight w:val="yellow"/>
        </w:rPr>
      </w:pPr>
    </w:p>
    <w:p w14:paraId="6E9D0E04" w14:textId="1A2FAF5C" w:rsidR="00450097" w:rsidRDefault="00450097" w:rsidP="00951B70">
      <w:pPr>
        <w:rPr>
          <w:highlight w:val="yellow"/>
        </w:rPr>
      </w:pPr>
    </w:p>
    <w:p w14:paraId="3267124C" w14:textId="3735B817" w:rsidR="00450097" w:rsidRDefault="00450097" w:rsidP="00951B70">
      <w:pPr>
        <w:rPr>
          <w:highlight w:val="yellow"/>
        </w:rPr>
      </w:pPr>
    </w:p>
    <w:p w14:paraId="22E412F7" w14:textId="22B84195" w:rsidR="00450097" w:rsidRDefault="00450097" w:rsidP="00951B70">
      <w:pPr>
        <w:rPr>
          <w:highlight w:val="yellow"/>
        </w:rPr>
      </w:pPr>
    </w:p>
    <w:p w14:paraId="11B8BF48" w14:textId="778EF1F0" w:rsidR="00450097" w:rsidRDefault="00450097" w:rsidP="00951B70">
      <w:pPr>
        <w:rPr>
          <w:highlight w:val="yellow"/>
        </w:rPr>
      </w:pPr>
    </w:p>
    <w:p w14:paraId="41E47AA6" w14:textId="754212E2" w:rsidR="00450097" w:rsidRDefault="00450097" w:rsidP="00951B70">
      <w:pPr>
        <w:rPr>
          <w:highlight w:val="yellow"/>
        </w:rPr>
      </w:pPr>
    </w:p>
    <w:p w14:paraId="02DB6D7A" w14:textId="3703A116" w:rsidR="00450097" w:rsidRDefault="00450097" w:rsidP="00951B70">
      <w:pPr>
        <w:rPr>
          <w:highlight w:val="yellow"/>
        </w:rPr>
      </w:pPr>
    </w:p>
    <w:p w14:paraId="21479294" w14:textId="51CEEA1E" w:rsidR="00450097" w:rsidRDefault="00450097" w:rsidP="00951B70">
      <w:pPr>
        <w:rPr>
          <w:highlight w:val="yellow"/>
        </w:rPr>
      </w:pPr>
    </w:p>
    <w:p w14:paraId="09F85D24" w14:textId="1819D232" w:rsidR="00450097" w:rsidRDefault="00450097" w:rsidP="00951B70">
      <w:pPr>
        <w:rPr>
          <w:highlight w:val="yellow"/>
        </w:rPr>
      </w:pPr>
    </w:p>
    <w:p w14:paraId="31A190C5" w14:textId="1E3BAFC8" w:rsidR="00450097" w:rsidRDefault="00450097" w:rsidP="00951B70">
      <w:pPr>
        <w:rPr>
          <w:highlight w:val="yellow"/>
        </w:rPr>
      </w:pPr>
    </w:p>
    <w:p w14:paraId="72D359CE" w14:textId="31291EFC" w:rsidR="00450097" w:rsidRDefault="00450097" w:rsidP="00951B70">
      <w:pPr>
        <w:rPr>
          <w:highlight w:val="yellow"/>
        </w:rPr>
      </w:pPr>
    </w:p>
    <w:p w14:paraId="119679CC" w14:textId="54CB4F30" w:rsidR="00450097" w:rsidRDefault="00450097" w:rsidP="00951B70">
      <w:pPr>
        <w:rPr>
          <w:highlight w:val="yellow"/>
        </w:rPr>
      </w:pPr>
    </w:p>
    <w:p w14:paraId="16A9DA9A" w14:textId="0D340A95" w:rsidR="00450097" w:rsidRDefault="00450097" w:rsidP="00951B70">
      <w:pPr>
        <w:rPr>
          <w:highlight w:val="yellow"/>
        </w:rPr>
      </w:pPr>
    </w:p>
    <w:p w14:paraId="2086B84B" w14:textId="6B58D7A1" w:rsidR="00450097" w:rsidRDefault="00450097" w:rsidP="00951B70">
      <w:pPr>
        <w:rPr>
          <w:highlight w:val="yellow"/>
        </w:rPr>
      </w:pPr>
    </w:p>
    <w:p w14:paraId="4A553925" w14:textId="427E0B72" w:rsidR="00450097" w:rsidRDefault="00450097" w:rsidP="00951B70">
      <w:pPr>
        <w:rPr>
          <w:highlight w:val="yellow"/>
        </w:rPr>
      </w:pPr>
    </w:p>
    <w:p w14:paraId="7889E76E" w14:textId="5D80710D" w:rsidR="00450097" w:rsidRDefault="00450097" w:rsidP="00951B70">
      <w:pPr>
        <w:rPr>
          <w:highlight w:val="yellow"/>
        </w:rPr>
      </w:pPr>
    </w:p>
    <w:p w14:paraId="237DF6F0" w14:textId="3277084A" w:rsidR="00450097" w:rsidRDefault="00450097" w:rsidP="00951B70">
      <w:pPr>
        <w:rPr>
          <w:highlight w:val="yellow"/>
        </w:rPr>
      </w:pPr>
    </w:p>
    <w:p w14:paraId="1B85D414" w14:textId="7825CAE5" w:rsidR="00450097" w:rsidRDefault="00450097" w:rsidP="00951B70">
      <w:pPr>
        <w:rPr>
          <w:highlight w:val="yellow"/>
        </w:rPr>
      </w:pPr>
    </w:p>
    <w:p w14:paraId="5CE5A5E8" w14:textId="77777777" w:rsidR="00450097" w:rsidRPr="00951B70" w:rsidRDefault="00450097" w:rsidP="00951B70">
      <w:pPr>
        <w:rPr>
          <w:highlight w:val="yellow"/>
        </w:rPr>
      </w:pPr>
    </w:p>
    <w:p w14:paraId="717CD1BA" w14:textId="77777777" w:rsidR="00951B70" w:rsidRPr="00951B70" w:rsidRDefault="00951B70" w:rsidP="00951B70">
      <w:pPr>
        <w:rPr>
          <w:highlight w:val="yellow"/>
        </w:rPr>
      </w:pPr>
    </w:p>
    <w:p w14:paraId="5C86C461" w14:textId="77777777" w:rsidR="00951B70" w:rsidRPr="00951B70" w:rsidRDefault="00951B70" w:rsidP="00951B70">
      <w:pPr>
        <w:rPr>
          <w:highlight w:val="yellow"/>
        </w:rPr>
      </w:pPr>
    </w:p>
    <w:p w14:paraId="3928A829" w14:textId="77777777" w:rsidR="00951B70" w:rsidRPr="00951B70" w:rsidRDefault="00951B70" w:rsidP="00951B70">
      <w:pPr>
        <w:rPr>
          <w:highlight w:val="yellow"/>
        </w:rPr>
      </w:pPr>
    </w:p>
    <w:p w14:paraId="67C80E73" w14:textId="77777777" w:rsidR="00951B70" w:rsidRPr="00951B70" w:rsidRDefault="00951B70" w:rsidP="00951B70">
      <w:pPr>
        <w:rPr>
          <w:highlight w:val="yellow"/>
        </w:rPr>
      </w:pPr>
    </w:p>
    <w:p w14:paraId="00DF3EA7" w14:textId="77777777" w:rsidR="00951B70" w:rsidRPr="00951B70" w:rsidRDefault="00951B70" w:rsidP="00951B70">
      <w:pPr>
        <w:rPr>
          <w:highlight w:val="yellow"/>
        </w:rPr>
      </w:pPr>
    </w:p>
    <w:p w14:paraId="0F733D3A" w14:textId="77777777" w:rsidR="00951B70" w:rsidRPr="00951B70" w:rsidRDefault="00951B70" w:rsidP="00951B70">
      <w:pPr>
        <w:rPr>
          <w:highlight w:val="yellow"/>
        </w:rPr>
      </w:pPr>
    </w:p>
    <w:p w14:paraId="53008228" w14:textId="77777777" w:rsidR="00951B70" w:rsidRPr="00951B70" w:rsidRDefault="00951B70" w:rsidP="00951B70">
      <w:pPr>
        <w:rPr>
          <w:highlight w:val="yellow"/>
        </w:rPr>
      </w:pPr>
    </w:p>
    <w:p w14:paraId="558E24B0" w14:textId="77777777" w:rsidR="00951B70" w:rsidRPr="00951B70" w:rsidRDefault="00951B70" w:rsidP="00951B70">
      <w:pPr>
        <w:rPr>
          <w:highlight w:val="yellow"/>
        </w:rPr>
      </w:pPr>
    </w:p>
    <w:p w14:paraId="49226887" w14:textId="77777777" w:rsidR="00951B70" w:rsidRPr="00951B70" w:rsidRDefault="00951B70" w:rsidP="00951B70">
      <w:pPr>
        <w:rPr>
          <w:highlight w:val="yellow"/>
        </w:rPr>
      </w:pPr>
    </w:p>
    <w:p w14:paraId="4810CECC" w14:textId="77777777" w:rsidR="00951B70" w:rsidRPr="00951B70" w:rsidRDefault="00951B70" w:rsidP="00951B70">
      <w:pPr>
        <w:rPr>
          <w:highlight w:val="yellow"/>
        </w:rPr>
      </w:pPr>
    </w:p>
    <w:p w14:paraId="47DA3416" w14:textId="77777777" w:rsidR="00951B70" w:rsidRPr="00951B70" w:rsidRDefault="00951B70" w:rsidP="00951B70">
      <w:pPr>
        <w:rPr>
          <w:rFonts w:cs="Arial"/>
          <w:b/>
          <w:bCs/>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54D35E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90D10E1" w14:textId="77777777" w:rsidR="00951B70" w:rsidRPr="00BC25B9" w:rsidRDefault="00951B70" w:rsidP="00951B70">
            <w:pPr>
              <w:jc w:val="both"/>
              <w:rPr>
                <w:b/>
              </w:rPr>
            </w:pPr>
            <w:r w:rsidRPr="00BC25B9">
              <w:rPr>
                <w:b/>
              </w:rPr>
              <w:lastRenderedPageBreak/>
              <w:t>Obrazec št. 3.8</w:t>
            </w:r>
          </w:p>
        </w:tc>
      </w:tr>
    </w:tbl>
    <w:p w14:paraId="1E1967D6" w14:textId="77777777" w:rsidR="00951B70" w:rsidRPr="00951B70" w:rsidRDefault="00951B70" w:rsidP="00951B70">
      <w:pPr>
        <w:jc w:val="center"/>
        <w:rPr>
          <w:rFonts w:cs="Arial"/>
          <w:b/>
          <w:bCs/>
          <w:highlight w:val="yellow"/>
        </w:rPr>
      </w:pPr>
    </w:p>
    <w:p w14:paraId="6B6E16FF" w14:textId="77777777" w:rsidR="00450097" w:rsidRPr="005657E0" w:rsidRDefault="00450097" w:rsidP="00450097">
      <w:pPr>
        <w:jc w:val="center"/>
        <w:rPr>
          <w:rFonts w:cs="Arial"/>
          <w:b/>
          <w:bCs/>
        </w:rPr>
      </w:pPr>
    </w:p>
    <w:p w14:paraId="79753390"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0481021" w14:textId="77777777" w:rsidR="00450097" w:rsidRPr="005657E0" w:rsidRDefault="00450097" w:rsidP="00450097">
      <w:pPr>
        <w:jc w:val="center"/>
        <w:rPr>
          <w:rFonts w:cs="Arial"/>
          <w:b/>
          <w:bCs/>
        </w:rPr>
      </w:pPr>
      <w:r w:rsidRPr="005657E0">
        <w:rPr>
          <w:rFonts w:cs="Arial"/>
          <w:b/>
          <w:bCs/>
        </w:rPr>
        <w:t>SKLOP 8: Prevzem in odvoz drugih odpadkov</w:t>
      </w:r>
    </w:p>
    <w:p w14:paraId="079F7C5C" w14:textId="77777777" w:rsidR="00450097" w:rsidRPr="005657E0" w:rsidRDefault="00450097" w:rsidP="00450097">
      <w:pPr>
        <w:jc w:val="center"/>
        <w:rPr>
          <w:rFonts w:cs="Arial"/>
          <w:b/>
          <w:bCs/>
        </w:rPr>
      </w:pPr>
    </w:p>
    <w:p w14:paraId="0C729C02" w14:textId="77777777" w:rsidR="00450097" w:rsidRPr="005657E0" w:rsidRDefault="00450097" w:rsidP="00450097">
      <w:pPr>
        <w:rPr>
          <w:rFonts w:cs="Arial"/>
          <w:b/>
          <w:szCs w:val="24"/>
          <w:u w:val="single"/>
        </w:rPr>
      </w:pPr>
      <w:r w:rsidRPr="005657E0">
        <w:rPr>
          <w:rFonts w:cs="Arial"/>
          <w:b/>
          <w:szCs w:val="24"/>
          <w:u w:val="single"/>
        </w:rPr>
        <w:t>Odpadne snovi</w:t>
      </w:r>
    </w:p>
    <w:p w14:paraId="23D7B040" w14:textId="77777777" w:rsidR="00450097" w:rsidRPr="005657E0" w:rsidRDefault="00450097" w:rsidP="00450097">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736C6DD5" w14:textId="77777777" w:rsidTr="003A069F">
        <w:trPr>
          <w:trHeight w:val="300"/>
        </w:trPr>
        <w:tc>
          <w:tcPr>
            <w:tcW w:w="346" w:type="pct"/>
          </w:tcPr>
          <w:p w14:paraId="24915195" w14:textId="77777777" w:rsidR="00450097" w:rsidRPr="005657E0" w:rsidRDefault="00450097" w:rsidP="003A069F">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75F37BCB" w14:textId="77777777" w:rsidR="00450097" w:rsidRPr="005657E0" w:rsidRDefault="00450097" w:rsidP="003A069F">
            <w:pPr>
              <w:rPr>
                <w:rFonts w:cs="Arial"/>
                <w:b/>
              </w:rPr>
            </w:pPr>
            <w:r w:rsidRPr="005657E0">
              <w:rPr>
                <w:rFonts w:cs="Arial"/>
                <w:b/>
              </w:rPr>
              <w:t>Klasifikacijska številka</w:t>
            </w:r>
          </w:p>
        </w:tc>
        <w:tc>
          <w:tcPr>
            <w:tcW w:w="3001" w:type="pct"/>
            <w:shd w:val="clear" w:color="auto" w:fill="auto"/>
            <w:noWrap/>
            <w:vAlign w:val="center"/>
            <w:hideMark/>
          </w:tcPr>
          <w:p w14:paraId="18E12391" w14:textId="77777777" w:rsidR="00450097" w:rsidRPr="005657E0" w:rsidRDefault="00450097" w:rsidP="003A069F">
            <w:pPr>
              <w:rPr>
                <w:rFonts w:cs="Arial"/>
                <w:b/>
              </w:rPr>
            </w:pPr>
            <w:r w:rsidRPr="005657E0">
              <w:rPr>
                <w:rFonts w:cs="Arial"/>
                <w:b/>
              </w:rPr>
              <w:t>ODPADNA SNOV</w:t>
            </w:r>
          </w:p>
        </w:tc>
        <w:tc>
          <w:tcPr>
            <w:tcW w:w="806" w:type="pct"/>
            <w:shd w:val="clear" w:color="auto" w:fill="auto"/>
            <w:noWrap/>
            <w:vAlign w:val="center"/>
            <w:hideMark/>
          </w:tcPr>
          <w:p w14:paraId="101E3F3B" w14:textId="77777777" w:rsidR="00450097" w:rsidRPr="005657E0" w:rsidRDefault="00450097" w:rsidP="003A069F">
            <w:pPr>
              <w:jc w:val="center"/>
              <w:rPr>
                <w:rFonts w:cs="Arial"/>
                <w:b/>
              </w:rPr>
            </w:pPr>
            <w:r w:rsidRPr="005657E0">
              <w:rPr>
                <w:rFonts w:cs="Arial"/>
                <w:b/>
              </w:rPr>
              <w:t>OKVIRNA LETNA KOLIČINA V KILOGRAMIH</w:t>
            </w:r>
          </w:p>
        </w:tc>
      </w:tr>
      <w:tr w:rsidR="00450097" w:rsidRPr="005657E0" w14:paraId="71B8DF01" w14:textId="77777777" w:rsidTr="003A069F">
        <w:trPr>
          <w:trHeight w:val="300"/>
        </w:trPr>
        <w:tc>
          <w:tcPr>
            <w:tcW w:w="346" w:type="pct"/>
          </w:tcPr>
          <w:p w14:paraId="21BE7573" w14:textId="77777777" w:rsidR="00450097" w:rsidRPr="005657E0" w:rsidRDefault="00450097" w:rsidP="003A069F">
            <w:pPr>
              <w:jc w:val="center"/>
              <w:rPr>
                <w:rFonts w:cs="Arial"/>
              </w:rPr>
            </w:pPr>
            <w:r w:rsidRPr="005657E0">
              <w:rPr>
                <w:rFonts w:cs="Arial"/>
              </w:rPr>
              <w:t>1</w:t>
            </w:r>
          </w:p>
        </w:tc>
        <w:tc>
          <w:tcPr>
            <w:tcW w:w="847" w:type="pct"/>
            <w:shd w:val="clear" w:color="auto" w:fill="auto"/>
            <w:vAlign w:val="center"/>
            <w:hideMark/>
          </w:tcPr>
          <w:p w14:paraId="22AC7400" w14:textId="77777777" w:rsidR="00450097" w:rsidRPr="005657E0" w:rsidRDefault="00450097" w:rsidP="003A069F">
            <w:pPr>
              <w:rPr>
                <w:rFonts w:cs="Arial"/>
              </w:rPr>
            </w:pPr>
            <w:r w:rsidRPr="005657E0">
              <w:rPr>
                <w:rFonts w:cs="Arial"/>
              </w:rPr>
              <w:t>06 04 05*</w:t>
            </w:r>
          </w:p>
        </w:tc>
        <w:tc>
          <w:tcPr>
            <w:tcW w:w="3001" w:type="pct"/>
            <w:shd w:val="clear" w:color="auto" w:fill="auto"/>
            <w:noWrap/>
            <w:vAlign w:val="center"/>
            <w:hideMark/>
          </w:tcPr>
          <w:p w14:paraId="4CEAF8D2" w14:textId="77777777" w:rsidR="00450097" w:rsidRPr="005657E0" w:rsidRDefault="00450097" w:rsidP="003A069F">
            <w:pPr>
              <w:rPr>
                <w:rFonts w:cs="Arial"/>
              </w:rPr>
            </w:pPr>
            <w:r w:rsidRPr="005657E0">
              <w:rPr>
                <w:rFonts w:cs="Arial"/>
              </w:rPr>
              <w:t>ODPADKI KI VSEBUJEJO DRUGE TEŽKE KOVINE (ZLITINA BIZMUT, KOSITRA IN KADMIJA)</w:t>
            </w:r>
          </w:p>
        </w:tc>
        <w:tc>
          <w:tcPr>
            <w:tcW w:w="806" w:type="pct"/>
            <w:shd w:val="clear" w:color="auto" w:fill="auto"/>
            <w:noWrap/>
            <w:vAlign w:val="center"/>
            <w:hideMark/>
          </w:tcPr>
          <w:p w14:paraId="6D585B71" w14:textId="77777777" w:rsidR="00450097" w:rsidRPr="005657E0" w:rsidRDefault="00450097" w:rsidP="003A069F">
            <w:pPr>
              <w:jc w:val="center"/>
              <w:rPr>
                <w:rFonts w:cs="Arial"/>
              </w:rPr>
            </w:pPr>
            <w:r w:rsidRPr="005657E0">
              <w:rPr>
                <w:rFonts w:cs="Arial"/>
              </w:rPr>
              <w:t>100</w:t>
            </w:r>
          </w:p>
        </w:tc>
      </w:tr>
      <w:tr w:rsidR="00450097" w:rsidRPr="005657E0" w14:paraId="73801622" w14:textId="77777777" w:rsidTr="003A069F">
        <w:trPr>
          <w:trHeight w:val="300"/>
        </w:trPr>
        <w:tc>
          <w:tcPr>
            <w:tcW w:w="346" w:type="pct"/>
          </w:tcPr>
          <w:p w14:paraId="5C502B5D" w14:textId="77777777" w:rsidR="00450097" w:rsidRPr="005657E0" w:rsidRDefault="00450097" w:rsidP="003A069F">
            <w:pPr>
              <w:jc w:val="center"/>
              <w:rPr>
                <w:rFonts w:cs="Arial"/>
              </w:rPr>
            </w:pPr>
            <w:r w:rsidRPr="005657E0">
              <w:rPr>
                <w:rFonts w:cs="Arial"/>
              </w:rPr>
              <w:t>2</w:t>
            </w:r>
          </w:p>
        </w:tc>
        <w:tc>
          <w:tcPr>
            <w:tcW w:w="847" w:type="pct"/>
            <w:shd w:val="clear" w:color="auto" w:fill="auto"/>
            <w:vAlign w:val="center"/>
            <w:hideMark/>
          </w:tcPr>
          <w:p w14:paraId="0A9C6E53" w14:textId="77777777" w:rsidR="00450097" w:rsidRPr="005657E0" w:rsidRDefault="00450097" w:rsidP="003A069F">
            <w:pPr>
              <w:rPr>
                <w:rFonts w:cs="Arial"/>
              </w:rPr>
            </w:pPr>
            <w:r w:rsidRPr="005657E0">
              <w:rPr>
                <w:rFonts w:cs="Arial"/>
              </w:rPr>
              <w:t>09 01 01*</w:t>
            </w:r>
          </w:p>
        </w:tc>
        <w:tc>
          <w:tcPr>
            <w:tcW w:w="3001" w:type="pct"/>
            <w:shd w:val="clear" w:color="auto" w:fill="auto"/>
            <w:noWrap/>
            <w:vAlign w:val="center"/>
            <w:hideMark/>
          </w:tcPr>
          <w:p w14:paraId="2E4109F8" w14:textId="77777777" w:rsidR="00450097" w:rsidRPr="005657E0" w:rsidRDefault="00450097" w:rsidP="003A069F">
            <w:pPr>
              <w:rPr>
                <w:rFonts w:cs="Arial"/>
              </w:rPr>
            </w:pPr>
            <w:r w:rsidRPr="005657E0">
              <w:rPr>
                <w:rFonts w:cs="Arial"/>
              </w:rPr>
              <w:t>RAZVIJALCI NA VODNI OSNOVI</w:t>
            </w:r>
          </w:p>
        </w:tc>
        <w:tc>
          <w:tcPr>
            <w:tcW w:w="806" w:type="pct"/>
            <w:shd w:val="clear" w:color="auto" w:fill="auto"/>
            <w:noWrap/>
            <w:vAlign w:val="center"/>
            <w:hideMark/>
          </w:tcPr>
          <w:p w14:paraId="10284231" w14:textId="77777777" w:rsidR="00450097" w:rsidRPr="005657E0" w:rsidRDefault="00450097" w:rsidP="003A069F">
            <w:pPr>
              <w:jc w:val="center"/>
              <w:rPr>
                <w:rFonts w:cs="Arial"/>
              </w:rPr>
            </w:pPr>
            <w:r w:rsidRPr="005657E0">
              <w:rPr>
                <w:rFonts w:cs="Arial"/>
              </w:rPr>
              <w:t>100</w:t>
            </w:r>
          </w:p>
        </w:tc>
      </w:tr>
      <w:tr w:rsidR="00450097" w:rsidRPr="005657E0" w14:paraId="113019E4" w14:textId="77777777" w:rsidTr="003A069F">
        <w:trPr>
          <w:trHeight w:val="315"/>
        </w:trPr>
        <w:tc>
          <w:tcPr>
            <w:tcW w:w="346" w:type="pct"/>
          </w:tcPr>
          <w:p w14:paraId="13DE095F" w14:textId="77777777" w:rsidR="00450097" w:rsidRPr="005657E0" w:rsidRDefault="00450097" w:rsidP="003A069F">
            <w:pPr>
              <w:jc w:val="center"/>
              <w:rPr>
                <w:rFonts w:cs="Arial"/>
              </w:rPr>
            </w:pPr>
            <w:r w:rsidRPr="005657E0">
              <w:rPr>
                <w:rFonts w:cs="Arial"/>
              </w:rPr>
              <w:t>3</w:t>
            </w:r>
          </w:p>
        </w:tc>
        <w:tc>
          <w:tcPr>
            <w:tcW w:w="847" w:type="pct"/>
            <w:shd w:val="clear" w:color="auto" w:fill="auto"/>
            <w:vAlign w:val="center"/>
            <w:hideMark/>
          </w:tcPr>
          <w:p w14:paraId="481A2E18" w14:textId="77777777" w:rsidR="00450097" w:rsidRPr="005657E0" w:rsidRDefault="00450097" w:rsidP="003A069F">
            <w:pPr>
              <w:rPr>
                <w:rFonts w:cs="Arial"/>
              </w:rPr>
            </w:pPr>
            <w:r w:rsidRPr="005657E0">
              <w:rPr>
                <w:rFonts w:cs="Arial"/>
              </w:rPr>
              <w:t>09 01 04*</w:t>
            </w:r>
          </w:p>
        </w:tc>
        <w:tc>
          <w:tcPr>
            <w:tcW w:w="3001" w:type="pct"/>
            <w:shd w:val="clear" w:color="auto" w:fill="auto"/>
            <w:noWrap/>
            <w:vAlign w:val="center"/>
            <w:hideMark/>
          </w:tcPr>
          <w:p w14:paraId="2F672B7B" w14:textId="77777777" w:rsidR="00450097" w:rsidRPr="005657E0" w:rsidRDefault="00450097" w:rsidP="003A069F">
            <w:pPr>
              <w:rPr>
                <w:rFonts w:cs="Arial"/>
              </w:rPr>
            </w:pPr>
            <w:r w:rsidRPr="005657E0">
              <w:rPr>
                <w:rFonts w:cs="Arial"/>
              </w:rPr>
              <w:t>FIKSIRNE RAZTOPINE</w:t>
            </w:r>
          </w:p>
        </w:tc>
        <w:tc>
          <w:tcPr>
            <w:tcW w:w="806" w:type="pct"/>
            <w:shd w:val="clear" w:color="auto" w:fill="auto"/>
            <w:noWrap/>
            <w:vAlign w:val="center"/>
            <w:hideMark/>
          </w:tcPr>
          <w:p w14:paraId="23FBE294" w14:textId="77777777" w:rsidR="00450097" w:rsidRPr="005657E0" w:rsidRDefault="00450097" w:rsidP="003A069F">
            <w:pPr>
              <w:jc w:val="center"/>
              <w:rPr>
                <w:rFonts w:cs="Arial"/>
              </w:rPr>
            </w:pPr>
            <w:r w:rsidRPr="005657E0">
              <w:rPr>
                <w:rFonts w:cs="Arial"/>
              </w:rPr>
              <w:t>100</w:t>
            </w:r>
          </w:p>
        </w:tc>
      </w:tr>
      <w:tr w:rsidR="00450097" w:rsidRPr="005657E0" w14:paraId="0D5ACDEC" w14:textId="77777777" w:rsidTr="003A069F">
        <w:trPr>
          <w:trHeight w:val="300"/>
        </w:trPr>
        <w:tc>
          <w:tcPr>
            <w:tcW w:w="346" w:type="pct"/>
          </w:tcPr>
          <w:p w14:paraId="7D5DF64C" w14:textId="77777777" w:rsidR="00450097" w:rsidRPr="005657E0" w:rsidRDefault="00450097" w:rsidP="003A069F">
            <w:pPr>
              <w:jc w:val="center"/>
              <w:rPr>
                <w:rFonts w:cs="Arial"/>
              </w:rPr>
            </w:pPr>
            <w:r w:rsidRPr="005657E0">
              <w:rPr>
                <w:rFonts w:cs="Arial"/>
              </w:rPr>
              <w:t>4</w:t>
            </w:r>
          </w:p>
        </w:tc>
        <w:tc>
          <w:tcPr>
            <w:tcW w:w="847" w:type="pct"/>
            <w:shd w:val="clear" w:color="auto" w:fill="auto"/>
            <w:vAlign w:val="center"/>
            <w:hideMark/>
          </w:tcPr>
          <w:p w14:paraId="18BEC3D6" w14:textId="77777777" w:rsidR="00450097" w:rsidRPr="005657E0" w:rsidRDefault="00450097" w:rsidP="003A069F">
            <w:pPr>
              <w:rPr>
                <w:rFonts w:cs="Arial"/>
              </w:rPr>
            </w:pPr>
            <w:r w:rsidRPr="005657E0">
              <w:rPr>
                <w:rFonts w:cs="Arial"/>
              </w:rPr>
              <w:t>09 01 07</w:t>
            </w:r>
          </w:p>
        </w:tc>
        <w:tc>
          <w:tcPr>
            <w:tcW w:w="3001" w:type="pct"/>
            <w:shd w:val="clear" w:color="auto" w:fill="auto"/>
            <w:noWrap/>
            <w:vAlign w:val="center"/>
            <w:hideMark/>
          </w:tcPr>
          <w:p w14:paraId="696BB6E4" w14:textId="77777777" w:rsidR="00450097" w:rsidRPr="005657E0" w:rsidRDefault="00450097" w:rsidP="003A069F">
            <w:pPr>
              <w:rPr>
                <w:rFonts w:cs="Arial"/>
              </w:rPr>
            </w:pPr>
            <w:r w:rsidRPr="005657E0">
              <w:rPr>
                <w:rFonts w:cs="Arial"/>
              </w:rPr>
              <w:t>FILMI KI VSEBUJEJO SREBRO</w:t>
            </w:r>
          </w:p>
        </w:tc>
        <w:tc>
          <w:tcPr>
            <w:tcW w:w="806" w:type="pct"/>
            <w:shd w:val="clear" w:color="auto" w:fill="auto"/>
            <w:noWrap/>
            <w:vAlign w:val="center"/>
            <w:hideMark/>
          </w:tcPr>
          <w:p w14:paraId="645433F9"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190C2885" w14:textId="77777777" w:rsidTr="003A069F">
        <w:trPr>
          <w:trHeight w:val="315"/>
        </w:trPr>
        <w:tc>
          <w:tcPr>
            <w:tcW w:w="346" w:type="pct"/>
          </w:tcPr>
          <w:p w14:paraId="6F9A90E0" w14:textId="77777777" w:rsidR="00450097" w:rsidRPr="005657E0" w:rsidRDefault="00450097" w:rsidP="003A069F">
            <w:pPr>
              <w:jc w:val="center"/>
              <w:rPr>
                <w:rFonts w:cs="Arial"/>
              </w:rPr>
            </w:pPr>
            <w:r w:rsidRPr="005657E0">
              <w:rPr>
                <w:rFonts w:cs="Arial"/>
              </w:rPr>
              <w:t>5</w:t>
            </w:r>
          </w:p>
        </w:tc>
        <w:tc>
          <w:tcPr>
            <w:tcW w:w="847" w:type="pct"/>
            <w:shd w:val="clear" w:color="auto" w:fill="auto"/>
            <w:vAlign w:val="center"/>
            <w:hideMark/>
          </w:tcPr>
          <w:p w14:paraId="17B4DFC8" w14:textId="77777777" w:rsidR="00450097" w:rsidRPr="005657E0" w:rsidRDefault="00450097" w:rsidP="003A069F">
            <w:pPr>
              <w:rPr>
                <w:rFonts w:cs="Arial"/>
              </w:rPr>
            </w:pPr>
            <w:r w:rsidRPr="005657E0">
              <w:rPr>
                <w:rFonts w:cs="Arial"/>
              </w:rPr>
              <w:t>09 01 08</w:t>
            </w:r>
          </w:p>
        </w:tc>
        <w:tc>
          <w:tcPr>
            <w:tcW w:w="3001" w:type="pct"/>
            <w:shd w:val="clear" w:color="auto" w:fill="auto"/>
            <w:noWrap/>
            <w:vAlign w:val="center"/>
            <w:hideMark/>
          </w:tcPr>
          <w:p w14:paraId="10F9BF9F" w14:textId="77777777" w:rsidR="00450097" w:rsidRPr="005657E0" w:rsidRDefault="00450097" w:rsidP="003A069F">
            <w:pPr>
              <w:rPr>
                <w:rFonts w:cs="Arial"/>
              </w:rPr>
            </w:pPr>
            <w:r w:rsidRPr="005657E0">
              <w:rPr>
                <w:rFonts w:cs="Arial"/>
              </w:rPr>
              <w:t>FILMI, KI NE VSEBUJEJO SREBRO</w:t>
            </w:r>
          </w:p>
        </w:tc>
        <w:tc>
          <w:tcPr>
            <w:tcW w:w="806" w:type="pct"/>
            <w:shd w:val="clear" w:color="auto" w:fill="auto"/>
            <w:noWrap/>
            <w:vAlign w:val="center"/>
            <w:hideMark/>
          </w:tcPr>
          <w:p w14:paraId="5838E092"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53621C93" w14:textId="77777777" w:rsidTr="003A069F">
        <w:trPr>
          <w:trHeight w:val="300"/>
        </w:trPr>
        <w:tc>
          <w:tcPr>
            <w:tcW w:w="346" w:type="pct"/>
          </w:tcPr>
          <w:p w14:paraId="027B23E0" w14:textId="77777777" w:rsidR="00450097" w:rsidRPr="005657E0" w:rsidRDefault="00450097" w:rsidP="003A069F">
            <w:pPr>
              <w:jc w:val="center"/>
              <w:rPr>
                <w:rFonts w:cs="Arial"/>
              </w:rPr>
            </w:pPr>
            <w:r w:rsidRPr="005657E0">
              <w:rPr>
                <w:rFonts w:cs="Arial"/>
              </w:rPr>
              <w:t>6</w:t>
            </w:r>
          </w:p>
        </w:tc>
        <w:tc>
          <w:tcPr>
            <w:tcW w:w="847" w:type="pct"/>
            <w:shd w:val="clear" w:color="auto" w:fill="auto"/>
            <w:vAlign w:val="center"/>
            <w:hideMark/>
          </w:tcPr>
          <w:p w14:paraId="491C0CA2" w14:textId="77777777" w:rsidR="00450097" w:rsidRPr="005657E0" w:rsidRDefault="00450097" w:rsidP="003A069F">
            <w:pPr>
              <w:rPr>
                <w:rFonts w:cs="Arial"/>
              </w:rPr>
            </w:pPr>
            <w:r w:rsidRPr="005657E0">
              <w:rPr>
                <w:rFonts w:cs="Arial"/>
              </w:rPr>
              <w:t>15 01 10*</w:t>
            </w:r>
          </w:p>
        </w:tc>
        <w:tc>
          <w:tcPr>
            <w:tcW w:w="3001" w:type="pct"/>
            <w:shd w:val="clear" w:color="auto" w:fill="auto"/>
            <w:noWrap/>
            <w:vAlign w:val="center"/>
            <w:hideMark/>
          </w:tcPr>
          <w:p w14:paraId="541D8EE6" w14:textId="77777777" w:rsidR="00450097" w:rsidRPr="005657E0" w:rsidRDefault="00450097" w:rsidP="003A069F">
            <w:pPr>
              <w:rPr>
                <w:rFonts w:cs="Arial"/>
              </w:rPr>
            </w:pPr>
            <w:r w:rsidRPr="005657E0">
              <w:rPr>
                <w:rFonts w:cs="Arial"/>
              </w:rPr>
              <w:t>EMBALAŽA, KI VSEBUJE OSTANKE NEVARNIH SNOVI ALI JE ONESNAŽENA Z NEVARNIMI SNOVMI</w:t>
            </w:r>
          </w:p>
        </w:tc>
        <w:tc>
          <w:tcPr>
            <w:tcW w:w="806" w:type="pct"/>
            <w:shd w:val="clear" w:color="auto" w:fill="auto"/>
            <w:noWrap/>
            <w:vAlign w:val="center"/>
            <w:hideMark/>
          </w:tcPr>
          <w:p w14:paraId="0CFFFB8E" w14:textId="77777777" w:rsidR="00450097" w:rsidRPr="005657E0" w:rsidRDefault="00450097" w:rsidP="003A069F">
            <w:pPr>
              <w:jc w:val="center"/>
              <w:rPr>
                <w:rFonts w:cs="Arial"/>
              </w:rPr>
            </w:pPr>
            <w:r w:rsidRPr="005657E0">
              <w:rPr>
                <w:rFonts w:cs="Arial"/>
              </w:rPr>
              <w:t>3400</w:t>
            </w:r>
          </w:p>
        </w:tc>
      </w:tr>
      <w:tr w:rsidR="00450097" w:rsidRPr="005657E0" w14:paraId="5362E46B" w14:textId="77777777" w:rsidTr="003A069F">
        <w:trPr>
          <w:trHeight w:val="315"/>
        </w:trPr>
        <w:tc>
          <w:tcPr>
            <w:tcW w:w="346" w:type="pct"/>
          </w:tcPr>
          <w:p w14:paraId="75EF10C3" w14:textId="77777777" w:rsidR="00450097" w:rsidRPr="005657E0" w:rsidRDefault="00450097" w:rsidP="003A069F">
            <w:pPr>
              <w:jc w:val="center"/>
              <w:rPr>
                <w:rFonts w:cs="Arial"/>
              </w:rPr>
            </w:pPr>
            <w:r w:rsidRPr="005657E0">
              <w:rPr>
                <w:rFonts w:cs="Arial"/>
              </w:rPr>
              <w:t>7</w:t>
            </w:r>
          </w:p>
        </w:tc>
        <w:tc>
          <w:tcPr>
            <w:tcW w:w="847" w:type="pct"/>
            <w:shd w:val="clear" w:color="auto" w:fill="auto"/>
            <w:vAlign w:val="center"/>
            <w:hideMark/>
          </w:tcPr>
          <w:p w14:paraId="6F62EF1D" w14:textId="77777777" w:rsidR="00450097" w:rsidRPr="005657E0" w:rsidRDefault="00450097" w:rsidP="003A069F">
            <w:pPr>
              <w:rPr>
                <w:rFonts w:cs="Arial"/>
              </w:rPr>
            </w:pPr>
            <w:r w:rsidRPr="005657E0">
              <w:rPr>
                <w:rFonts w:cs="Arial"/>
              </w:rPr>
              <w:t>15 02 02*</w:t>
            </w:r>
          </w:p>
        </w:tc>
        <w:tc>
          <w:tcPr>
            <w:tcW w:w="3001" w:type="pct"/>
            <w:shd w:val="clear" w:color="auto" w:fill="auto"/>
            <w:noWrap/>
            <w:vAlign w:val="center"/>
            <w:hideMark/>
          </w:tcPr>
          <w:p w14:paraId="417C297D" w14:textId="77777777" w:rsidR="00450097" w:rsidRPr="005657E0" w:rsidRDefault="00450097" w:rsidP="003A069F">
            <w:pPr>
              <w:rPr>
                <w:rFonts w:cs="Arial"/>
              </w:rPr>
            </w:pPr>
            <w:r w:rsidRPr="005657E0">
              <w:rPr>
                <w:rFonts w:cs="Arial"/>
              </w:rPr>
              <w:t>ODPADNI FILTRI</w:t>
            </w:r>
          </w:p>
        </w:tc>
        <w:tc>
          <w:tcPr>
            <w:tcW w:w="806" w:type="pct"/>
            <w:shd w:val="clear" w:color="auto" w:fill="auto"/>
            <w:noWrap/>
            <w:vAlign w:val="center"/>
            <w:hideMark/>
          </w:tcPr>
          <w:p w14:paraId="53508749" w14:textId="77777777" w:rsidR="00450097" w:rsidRPr="005657E0" w:rsidRDefault="00450097" w:rsidP="003A069F">
            <w:pPr>
              <w:jc w:val="center"/>
              <w:rPr>
                <w:rFonts w:cs="Arial"/>
              </w:rPr>
            </w:pPr>
            <w:r w:rsidRPr="005657E0">
              <w:rPr>
                <w:rFonts w:cs="Arial"/>
              </w:rPr>
              <w:t>1000</w:t>
            </w:r>
          </w:p>
        </w:tc>
      </w:tr>
      <w:tr w:rsidR="00450097" w:rsidRPr="005657E0" w14:paraId="5D5D935F" w14:textId="77777777" w:rsidTr="003A069F">
        <w:trPr>
          <w:trHeight w:val="300"/>
        </w:trPr>
        <w:tc>
          <w:tcPr>
            <w:tcW w:w="346" w:type="pct"/>
          </w:tcPr>
          <w:p w14:paraId="13E1C21A" w14:textId="77777777" w:rsidR="00450097" w:rsidRPr="005657E0" w:rsidRDefault="00450097" w:rsidP="003A069F">
            <w:pPr>
              <w:jc w:val="center"/>
              <w:rPr>
                <w:rFonts w:cs="Arial"/>
              </w:rPr>
            </w:pPr>
            <w:r w:rsidRPr="005657E0">
              <w:rPr>
                <w:rFonts w:cs="Arial"/>
              </w:rPr>
              <w:t>8</w:t>
            </w:r>
          </w:p>
        </w:tc>
        <w:tc>
          <w:tcPr>
            <w:tcW w:w="847" w:type="pct"/>
            <w:shd w:val="clear" w:color="auto" w:fill="auto"/>
            <w:vAlign w:val="center"/>
            <w:hideMark/>
          </w:tcPr>
          <w:p w14:paraId="56E02221" w14:textId="77777777" w:rsidR="00450097" w:rsidRPr="005657E0" w:rsidRDefault="00450097" w:rsidP="003A069F">
            <w:pPr>
              <w:rPr>
                <w:rFonts w:cs="Arial"/>
              </w:rPr>
            </w:pPr>
            <w:r w:rsidRPr="005657E0">
              <w:rPr>
                <w:rFonts w:cs="Arial"/>
              </w:rPr>
              <w:t>15 02 03</w:t>
            </w:r>
          </w:p>
        </w:tc>
        <w:tc>
          <w:tcPr>
            <w:tcW w:w="3001" w:type="pct"/>
            <w:shd w:val="clear" w:color="auto" w:fill="auto"/>
            <w:noWrap/>
            <w:vAlign w:val="center"/>
            <w:hideMark/>
          </w:tcPr>
          <w:p w14:paraId="6F8A3F27" w14:textId="77777777" w:rsidR="00450097" w:rsidRPr="005657E0" w:rsidRDefault="00450097" w:rsidP="003A069F">
            <w:pPr>
              <w:rPr>
                <w:rFonts w:cs="Arial"/>
              </w:rPr>
            </w:pPr>
            <w:r w:rsidRPr="005657E0">
              <w:rPr>
                <w:rFonts w:cs="Arial"/>
              </w:rPr>
              <w:t>ODPADNA ZAŠČITNA OBLAČILA, ODPADNI FILTRI</w:t>
            </w:r>
          </w:p>
        </w:tc>
        <w:tc>
          <w:tcPr>
            <w:tcW w:w="806" w:type="pct"/>
            <w:shd w:val="clear" w:color="auto" w:fill="auto"/>
            <w:noWrap/>
            <w:vAlign w:val="center"/>
            <w:hideMark/>
          </w:tcPr>
          <w:p w14:paraId="25A59BFA" w14:textId="77777777" w:rsidR="00450097" w:rsidRPr="005657E0" w:rsidRDefault="00450097" w:rsidP="003A069F">
            <w:pPr>
              <w:jc w:val="center"/>
              <w:rPr>
                <w:rFonts w:cs="Arial"/>
              </w:rPr>
            </w:pPr>
            <w:r>
              <w:rPr>
                <w:rFonts w:cs="Arial"/>
              </w:rPr>
              <w:t>3</w:t>
            </w:r>
            <w:r w:rsidRPr="005657E0">
              <w:rPr>
                <w:rFonts w:cs="Arial"/>
              </w:rPr>
              <w:t>000</w:t>
            </w:r>
          </w:p>
        </w:tc>
      </w:tr>
      <w:tr w:rsidR="00450097" w:rsidRPr="005657E0" w14:paraId="1AA403CF" w14:textId="77777777" w:rsidTr="003A069F">
        <w:trPr>
          <w:trHeight w:val="300"/>
        </w:trPr>
        <w:tc>
          <w:tcPr>
            <w:tcW w:w="346" w:type="pct"/>
          </w:tcPr>
          <w:p w14:paraId="69EB7D46" w14:textId="77777777" w:rsidR="00450097" w:rsidRPr="005657E0" w:rsidRDefault="00450097" w:rsidP="003A069F">
            <w:pPr>
              <w:jc w:val="center"/>
              <w:rPr>
                <w:rFonts w:cs="Arial"/>
              </w:rPr>
            </w:pPr>
            <w:r w:rsidRPr="005657E0">
              <w:rPr>
                <w:rFonts w:cs="Arial"/>
              </w:rPr>
              <w:t>9</w:t>
            </w:r>
          </w:p>
        </w:tc>
        <w:tc>
          <w:tcPr>
            <w:tcW w:w="847" w:type="pct"/>
            <w:shd w:val="clear" w:color="auto" w:fill="auto"/>
            <w:vAlign w:val="center"/>
          </w:tcPr>
          <w:p w14:paraId="0A31D780" w14:textId="77777777" w:rsidR="00450097" w:rsidRPr="005657E0" w:rsidRDefault="00450097" w:rsidP="003A069F">
            <w:pPr>
              <w:rPr>
                <w:rFonts w:cs="Arial"/>
              </w:rPr>
            </w:pPr>
            <w:r w:rsidRPr="005657E0">
              <w:rPr>
                <w:rFonts w:cs="Arial"/>
              </w:rPr>
              <w:t>13 01 10</w:t>
            </w:r>
          </w:p>
        </w:tc>
        <w:tc>
          <w:tcPr>
            <w:tcW w:w="3001" w:type="pct"/>
            <w:shd w:val="clear" w:color="auto" w:fill="auto"/>
            <w:noWrap/>
            <w:vAlign w:val="center"/>
          </w:tcPr>
          <w:p w14:paraId="352500A6" w14:textId="77777777" w:rsidR="00450097" w:rsidRPr="005657E0" w:rsidRDefault="00450097" w:rsidP="003A069F">
            <w:pPr>
              <w:rPr>
                <w:rFonts w:cs="Arial"/>
              </w:rPr>
            </w:pPr>
            <w:r w:rsidRPr="005657E0">
              <w:rPr>
                <w:rFonts w:cs="Arial"/>
              </w:rPr>
              <w:t>ODPADNA STROJNA IN HIDRAVLIČNA OLJA</w:t>
            </w:r>
          </w:p>
        </w:tc>
        <w:tc>
          <w:tcPr>
            <w:tcW w:w="806" w:type="pct"/>
            <w:shd w:val="clear" w:color="auto" w:fill="auto"/>
            <w:noWrap/>
            <w:vAlign w:val="center"/>
          </w:tcPr>
          <w:p w14:paraId="6796AE27" w14:textId="77777777" w:rsidR="00450097" w:rsidRPr="005657E0" w:rsidRDefault="00450097" w:rsidP="003A069F">
            <w:pPr>
              <w:jc w:val="center"/>
              <w:rPr>
                <w:rFonts w:cs="Arial"/>
              </w:rPr>
            </w:pPr>
            <w:r w:rsidRPr="005657E0">
              <w:rPr>
                <w:rFonts w:cs="Arial"/>
              </w:rPr>
              <w:t>100</w:t>
            </w:r>
          </w:p>
        </w:tc>
      </w:tr>
    </w:tbl>
    <w:p w14:paraId="2132D66C" w14:textId="77777777" w:rsidR="00450097" w:rsidRPr="005657E0" w:rsidRDefault="00450097" w:rsidP="00450097">
      <w:pPr>
        <w:rPr>
          <w:rFonts w:cs="Arial"/>
          <w:szCs w:val="24"/>
        </w:rPr>
      </w:pPr>
    </w:p>
    <w:p w14:paraId="3658A5E2" w14:textId="77777777" w:rsidR="00450097" w:rsidRPr="005657E0" w:rsidRDefault="00450097" w:rsidP="00450097">
      <w:pPr>
        <w:jc w:val="both"/>
        <w:rPr>
          <w:rFonts w:cs="Arial"/>
          <w:b/>
          <w:szCs w:val="24"/>
          <w:u w:val="single"/>
        </w:rPr>
      </w:pPr>
      <w:r w:rsidRPr="005657E0">
        <w:rPr>
          <w:rFonts w:cs="Arial"/>
          <w:b/>
          <w:szCs w:val="24"/>
          <w:u w:val="single"/>
        </w:rPr>
        <w:t>Mesto odvoza:</w:t>
      </w:r>
    </w:p>
    <w:p w14:paraId="01E08EDF" w14:textId="77777777" w:rsidR="00450097" w:rsidRPr="005657E0" w:rsidRDefault="00450097" w:rsidP="00450097">
      <w:pPr>
        <w:jc w:val="both"/>
        <w:rPr>
          <w:rFonts w:cs="Arial"/>
          <w:b/>
          <w:szCs w:val="24"/>
        </w:rPr>
      </w:pPr>
    </w:p>
    <w:p w14:paraId="1ED5A43B" w14:textId="77777777" w:rsidR="00450097" w:rsidRPr="005657E0" w:rsidRDefault="00450097" w:rsidP="00450097">
      <w:pPr>
        <w:jc w:val="both"/>
        <w:rPr>
          <w:rFonts w:cs="Arial"/>
          <w:szCs w:val="24"/>
        </w:rPr>
      </w:pPr>
      <w:r w:rsidRPr="005657E0">
        <w:rPr>
          <w:rFonts w:cs="Arial"/>
          <w:szCs w:val="24"/>
        </w:rPr>
        <w:t xml:space="preserve">Onkološki inštitut, ekološki otok H klet I.  </w:t>
      </w:r>
    </w:p>
    <w:p w14:paraId="050A2D27" w14:textId="77777777" w:rsidR="00450097" w:rsidRPr="005657E0" w:rsidRDefault="00450097" w:rsidP="00450097">
      <w:pPr>
        <w:jc w:val="both"/>
        <w:rPr>
          <w:rFonts w:cs="Arial"/>
          <w:szCs w:val="24"/>
        </w:rPr>
      </w:pPr>
    </w:p>
    <w:p w14:paraId="7272E0BF" w14:textId="77777777" w:rsidR="00450097" w:rsidRPr="005657E0" w:rsidRDefault="00450097" w:rsidP="00450097">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3C24E657" w14:textId="77777777" w:rsidR="00450097" w:rsidRPr="005657E0" w:rsidRDefault="00450097" w:rsidP="00450097">
      <w:pPr>
        <w:jc w:val="both"/>
        <w:rPr>
          <w:rFonts w:cs="Arial"/>
          <w:szCs w:val="24"/>
          <w:u w:val="single"/>
        </w:rPr>
      </w:pPr>
    </w:p>
    <w:p w14:paraId="6EA56142" w14:textId="77777777" w:rsidR="00450097" w:rsidRPr="005657E0" w:rsidRDefault="00450097" w:rsidP="00450097">
      <w:pPr>
        <w:jc w:val="both"/>
        <w:rPr>
          <w:rFonts w:cs="Arial"/>
          <w:szCs w:val="24"/>
        </w:rPr>
      </w:pPr>
      <w:r w:rsidRPr="005657E0">
        <w:rPr>
          <w:rFonts w:cs="Arial"/>
          <w:szCs w:val="24"/>
        </w:rPr>
        <w:t xml:space="preserve">Snovi pod točkami 1, 2, 3 so embalirani v plastično ali kovinska embalažo volumna 10 - 20 litrov. </w:t>
      </w:r>
    </w:p>
    <w:p w14:paraId="59911005" w14:textId="77777777" w:rsidR="00450097" w:rsidRPr="005657E0" w:rsidRDefault="00450097" w:rsidP="00450097">
      <w:pPr>
        <w:jc w:val="both"/>
        <w:rPr>
          <w:rFonts w:cs="Arial"/>
          <w:szCs w:val="24"/>
        </w:rPr>
      </w:pPr>
      <w:r w:rsidRPr="005657E0">
        <w:rPr>
          <w:rFonts w:cs="Arial"/>
          <w:szCs w:val="24"/>
        </w:rPr>
        <w:t xml:space="preserve">Snovi pod točko 4  in 5 sta embalirani v kartonskih embalaži 20 litrov. </w:t>
      </w:r>
    </w:p>
    <w:p w14:paraId="2D207126" w14:textId="77777777" w:rsidR="00450097" w:rsidRPr="005657E0" w:rsidRDefault="00450097" w:rsidP="00450097">
      <w:pPr>
        <w:jc w:val="both"/>
        <w:rPr>
          <w:rFonts w:cs="Arial"/>
          <w:szCs w:val="24"/>
        </w:rPr>
      </w:pPr>
      <w:r w:rsidRPr="005657E0">
        <w:rPr>
          <w:rFonts w:cs="Arial"/>
          <w:szCs w:val="24"/>
        </w:rPr>
        <w:t>Snovi pod točko 6, 7, 8 so embalirane v močne plastične vreče.</w:t>
      </w:r>
    </w:p>
    <w:p w14:paraId="50A196C5" w14:textId="77777777" w:rsidR="00450097" w:rsidRPr="005657E0" w:rsidRDefault="00450097" w:rsidP="00450097">
      <w:pPr>
        <w:rPr>
          <w:rFonts w:cs="Arial"/>
          <w:szCs w:val="24"/>
        </w:rPr>
      </w:pPr>
    </w:p>
    <w:p w14:paraId="6221E6D8" w14:textId="77777777" w:rsidR="00450097" w:rsidRPr="005657E0" w:rsidRDefault="00450097" w:rsidP="00450097">
      <w:pPr>
        <w:rPr>
          <w:rFonts w:cs="Arial"/>
          <w:b/>
          <w:szCs w:val="24"/>
          <w:u w:val="single"/>
        </w:rPr>
      </w:pPr>
      <w:r w:rsidRPr="005657E0">
        <w:rPr>
          <w:rFonts w:cs="Arial"/>
          <w:b/>
          <w:szCs w:val="24"/>
          <w:u w:val="single"/>
        </w:rPr>
        <w:t>Obveznosti izvajalca:</w:t>
      </w:r>
    </w:p>
    <w:p w14:paraId="49A1E028" w14:textId="77777777" w:rsidR="00450097" w:rsidRPr="005657E0" w:rsidRDefault="00450097" w:rsidP="00450097">
      <w:pPr>
        <w:rPr>
          <w:rFonts w:cs="Arial"/>
          <w:szCs w:val="24"/>
        </w:rPr>
      </w:pPr>
    </w:p>
    <w:p w14:paraId="622149C0" w14:textId="77777777" w:rsidR="00450097" w:rsidRPr="005657E0" w:rsidRDefault="00450097" w:rsidP="00450097">
      <w:pPr>
        <w:jc w:val="both"/>
        <w:rPr>
          <w:rFonts w:cs="Arial"/>
          <w:szCs w:val="24"/>
        </w:rPr>
      </w:pPr>
      <w:r w:rsidRPr="005657E0">
        <w:rPr>
          <w:rFonts w:cs="Arial"/>
          <w:szCs w:val="24"/>
        </w:rPr>
        <w:t>Odpadne snovi pod točkami 1, 2, 3, 4, 5, 6, 7, 8 mora izvajalec odvoza odstraniti vključno z embalažo v kateri se odpadna snov nahaja. Za vse te snovi mora izvajalec odvoza zagotoviti svojo transportno embalažo na svoje stroške.</w:t>
      </w:r>
    </w:p>
    <w:p w14:paraId="3217482E" w14:textId="77777777" w:rsidR="00450097" w:rsidRPr="005657E0" w:rsidRDefault="00450097" w:rsidP="00450097">
      <w:pPr>
        <w:jc w:val="both"/>
        <w:rPr>
          <w:rFonts w:cs="Arial"/>
          <w:szCs w:val="24"/>
        </w:rPr>
      </w:pPr>
    </w:p>
    <w:p w14:paraId="4238E919" w14:textId="77777777" w:rsidR="00450097" w:rsidRPr="005657E0" w:rsidRDefault="00450097" w:rsidP="00450097">
      <w:pPr>
        <w:jc w:val="both"/>
        <w:rPr>
          <w:rFonts w:cs="Arial"/>
          <w:szCs w:val="24"/>
        </w:rPr>
      </w:pPr>
      <w:r w:rsidRPr="005657E0">
        <w:rPr>
          <w:rFonts w:cs="Arial"/>
          <w:szCs w:val="24"/>
        </w:rPr>
        <w:t>V ceno morajo biti vključeni vsi stroški vključno s prevozom.</w:t>
      </w:r>
    </w:p>
    <w:p w14:paraId="1C533C80" w14:textId="77777777" w:rsidR="00450097" w:rsidRPr="005657E0" w:rsidRDefault="00450097" w:rsidP="00450097">
      <w:pPr>
        <w:jc w:val="both"/>
        <w:rPr>
          <w:rFonts w:cs="Arial"/>
          <w:szCs w:val="24"/>
        </w:rPr>
      </w:pPr>
    </w:p>
    <w:p w14:paraId="4044BADD" w14:textId="77777777" w:rsidR="00450097" w:rsidRPr="005657E0" w:rsidRDefault="00450097" w:rsidP="00450097">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27C18B40" w14:textId="77777777" w:rsidR="00450097" w:rsidRPr="005657E0" w:rsidRDefault="00450097" w:rsidP="00450097">
      <w:pPr>
        <w:jc w:val="both"/>
        <w:rPr>
          <w:rFonts w:cs="Arial"/>
          <w:b/>
          <w:sz w:val="28"/>
          <w:szCs w:val="36"/>
        </w:rPr>
      </w:pPr>
    </w:p>
    <w:p w14:paraId="4707DD5B" w14:textId="77777777" w:rsidR="00450097" w:rsidRPr="005657E0" w:rsidRDefault="00450097" w:rsidP="00450097">
      <w:pPr>
        <w:jc w:val="both"/>
        <w:rPr>
          <w:rFonts w:cs="Arial"/>
          <w:b/>
          <w:szCs w:val="24"/>
          <w:u w:val="single"/>
        </w:rPr>
      </w:pPr>
      <w:r w:rsidRPr="005657E0">
        <w:rPr>
          <w:rFonts w:cs="Arial"/>
          <w:b/>
          <w:szCs w:val="24"/>
          <w:u w:val="single"/>
        </w:rPr>
        <w:t>Odzivni čas za prevzem oz. odvoz odpadnih snovi:</w:t>
      </w:r>
    </w:p>
    <w:p w14:paraId="13C3D45D" w14:textId="77777777" w:rsidR="00450097" w:rsidRPr="005657E0" w:rsidRDefault="00450097" w:rsidP="00450097">
      <w:pPr>
        <w:jc w:val="both"/>
        <w:rPr>
          <w:rFonts w:cs="Arial"/>
          <w:szCs w:val="24"/>
        </w:rPr>
      </w:pPr>
    </w:p>
    <w:p w14:paraId="5AB6A144" w14:textId="77777777" w:rsidR="00450097" w:rsidRPr="005657E0" w:rsidRDefault="00450097" w:rsidP="00450097">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2B55915C" w14:textId="77777777" w:rsidR="00450097" w:rsidRPr="005657E0" w:rsidRDefault="00450097" w:rsidP="00450097">
      <w:pPr>
        <w:jc w:val="both"/>
        <w:rPr>
          <w:rFonts w:cs="Arial"/>
          <w:szCs w:val="24"/>
        </w:rPr>
      </w:pPr>
    </w:p>
    <w:p w14:paraId="0CB6403B" w14:textId="77777777" w:rsidR="00450097" w:rsidRPr="005657E0" w:rsidRDefault="00450097" w:rsidP="00450097">
      <w:pPr>
        <w:jc w:val="both"/>
        <w:rPr>
          <w:rFonts w:cs="Arial"/>
          <w:b/>
          <w:szCs w:val="24"/>
          <w:u w:val="single"/>
        </w:rPr>
      </w:pPr>
      <w:r w:rsidRPr="005657E0">
        <w:rPr>
          <w:rFonts w:cs="Arial"/>
          <w:b/>
          <w:szCs w:val="24"/>
          <w:u w:val="single"/>
        </w:rPr>
        <w:t>Tehtanje odpadkov:</w:t>
      </w:r>
    </w:p>
    <w:p w14:paraId="46CAC7B0" w14:textId="77777777" w:rsidR="00450097" w:rsidRPr="005657E0" w:rsidRDefault="00450097" w:rsidP="00450097">
      <w:pPr>
        <w:jc w:val="both"/>
        <w:rPr>
          <w:rFonts w:cs="Arial"/>
          <w:b/>
          <w:szCs w:val="24"/>
          <w:u w:val="single"/>
        </w:rPr>
      </w:pPr>
    </w:p>
    <w:p w14:paraId="6C5B83E0" w14:textId="77777777" w:rsidR="00450097" w:rsidRPr="005657E0" w:rsidRDefault="00450097" w:rsidP="00450097">
      <w:pPr>
        <w:jc w:val="both"/>
        <w:rPr>
          <w:rFonts w:cs="Arial"/>
          <w:szCs w:val="24"/>
        </w:rPr>
      </w:pPr>
      <w:r w:rsidRPr="005657E0">
        <w:rPr>
          <w:rFonts w:cs="Arial"/>
          <w:szCs w:val="24"/>
        </w:rPr>
        <w:t xml:space="preserve">Izvajalec mora zagotoviti tehtanje odpadka ob prevzemu s svojo tehtalno napravo. Izjema so odpadki, ki imajo velik volumen (snovi pod točkami 5, 6, 7, 8) za katere se zahteva naknadni tehtalni list.  </w:t>
      </w:r>
    </w:p>
    <w:p w14:paraId="0DDF1985" w14:textId="77777777" w:rsidR="00450097" w:rsidRPr="005657E0" w:rsidRDefault="00450097" w:rsidP="00450097">
      <w:pPr>
        <w:tabs>
          <w:tab w:val="center" w:pos="4536"/>
          <w:tab w:val="right" w:pos="9072"/>
        </w:tabs>
        <w:jc w:val="both"/>
      </w:pPr>
    </w:p>
    <w:p w14:paraId="42E2C195" w14:textId="77777777" w:rsidR="00450097" w:rsidRPr="005657E0" w:rsidRDefault="00450097" w:rsidP="00450097">
      <w:pPr>
        <w:jc w:val="both"/>
        <w:rPr>
          <w:rFonts w:cs="Arial"/>
          <w:b/>
          <w:szCs w:val="24"/>
          <w:u w:val="single"/>
        </w:rPr>
      </w:pPr>
      <w:r w:rsidRPr="005657E0">
        <w:rPr>
          <w:rFonts w:cs="Arial"/>
          <w:b/>
          <w:szCs w:val="24"/>
          <w:u w:val="single"/>
        </w:rPr>
        <w:t>Pogoji, ki jih mora izpolnjevati družba za prevzem oz. odvoz odpadkov.</w:t>
      </w:r>
    </w:p>
    <w:p w14:paraId="102948CC" w14:textId="77777777" w:rsidR="00450097" w:rsidRPr="005657E0" w:rsidRDefault="00450097" w:rsidP="00450097">
      <w:pPr>
        <w:jc w:val="both"/>
        <w:rPr>
          <w:rFonts w:cs="Arial"/>
          <w:b/>
          <w:szCs w:val="24"/>
        </w:rPr>
      </w:pPr>
    </w:p>
    <w:p w14:paraId="1ADA8185" w14:textId="77777777" w:rsidR="00450097" w:rsidRPr="005657E0" w:rsidRDefault="00450097" w:rsidP="00450097">
      <w:pPr>
        <w:jc w:val="both"/>
        <w:rPr>
          <w:rFonts w:cs="Arial"/>
          <w:szCs w:val="24"/>
        </w:rPr>
      </w:pPr>
      <w:r w:rsidRPr="005657E0">
        <w:rPr>
          <w:rFonts w:cs="Arial"/>
          <w:szCs w:val="24"/>
        </w:rPr>
        <w:lastRenderedPageBreak/>
        <w:t xml:space="preserve">Ponudnik mora biti vpisan v evidenci </w:t>
      </w:r>
      <w:r w:rsidRPr="005657E0">
        <w:rPr>
          <w:rFonts w:cs="Arial"/>
        </w:rPr>
        <w:t>Ministrstva za okolje prostor in energijo RS</w:t>
      </w:r>
      <w:r w:rsidRPr="005657E0">
        <w:rPr>
          <w:rFonts w:cs="Arial"/>
          <w:szCs w:val="24"/>
        </w:rPr>
        <w:t xml:space="preserve"> kot zbiralec ali obdelovalec. Kot dokazilo mora priložiti kopijo potrdila oziroma dovoljenja o vpisu v evidenco, ki ga je izdalo pristojno ministrstvo. Za prevoz mora zagotoviti ustreznega prevoznika odpadkov v kolikor to ni sam. </w:t>
      </w:r>
    </w:p>
    <w:p w14:paraId="4BA782C3" w14:textId="77777777" w:rsidR="00450097" w:rsidRPr="005657E0" w:rsidRDefault="00450097" w:rsidP="00450097">
      <w:pPr>
        <w:tabs>
          <w:tab w:val="center" w:pos="4536"/>
          <w:tab w:val="right" w:pos="9072"/>
        </w:tabs>
        <w:jc w:val="both"/>
      </w:pPr>
    </w:p>
    <w:p w14:paraId="74505C90" w14:textId="77777777" w:rsidR="00450097" w:rsidRPr="005657E0" w:rsidRDefault="00450097" w:rsidP="00450097">
      <w:pPr>
        <w:rPr>
          <w:rFonts w:cs="Arial"/>
          <w:b/>
          <w:bCs/>
          <w:i/>
        </w:rPr>
      </w:pPr>
      <w:r w:rsidRPr="005657E0">
        <w:t xml:space="preserve">  </w:t>
      </w:r>
    </w:p>
    <w:p w14:paraId="49FBE577" w14:textId="77777777" w:rsidR="00450097" w:rsidRPr="005657E0" w:rsidRDefault="00450097" w:rsidP="00450097">
      <w:pPr>
        <w:rPr>
          <w:b/>
          <w:bCs/>
          <w:i/>
        </w:rPr>
      </w:pPr>
      <w:r w:rsidRPr="005657E0">
        <w:rPr>
          <w:b/>
          <w:bCs/>
          <w:i/>
        </w:rPr>
        <w:t>IZJAVA:</w:t>
      </w:r>
    </w:p>
    <w:p w14:paraId="5F9EE876" w14:textId="77777777" w:rsidR="00450097" w:rsidRPr="005657E0" w:rsidRDefault="00450097" w:rsidP="00450097">
      <w:pPr>
        <w:rPr>
          <w:b/>
          <w:bCs/>
          <w:i/>
        </w:rPr>
      </w:pPr>
    </w:p>
    <w:p w14:paraId="6E48D5B9" w14:textId="77777777" w:rsidR="00450097" w:rsidRPr="005657E0" w:rsidRDefault="00450097" w:rsidP="00450097">
      <w:pPr>
        <w:rPr>
          <w:i/>
        </w:rPr>
      </w:pPr>
      <w:r w:rsidRPr="005657E0">
        <w:rPr>
          <w:i/>
        </w:rPr>
        <w:t>Izjavljamo, da se v celoti strinjamo z zgoraj navedenimi zahtevami in smo jih sposobni izvajati.</w:t>
      </w:r>
    </w:p>
    <w:p w14:paraId="7B3C18C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B8EC2BC" w14:textId="77777777" w:rsidR="00450097" w:rsidRPr="005657E0" w:rsidRDefault="00450097" w:rsidP="00450097">
      <w:pPr>
        <w:rPr>
          <w:i/>
        </w:rPr>
      </w:pPr>
    </w:p>
    <w:p w14:paraId="3ED194AB" w14:textId="77777777" w:rsidR="00450097" w:rsidRPr="005657E0" w:rsidRDefault="00450097" w:rsidP="00450097">
      <w:pPr>
        <w:rPr>
          <w:i/>
        </w:rPr>
      </w:pPr>
      <w:r w:rsidRPr="005657E0">
        <w:rPr>
          <w:i/>
        </w:rPr>
        <w:t xml:space="preserve">Datum: _______________                                                  Ime zakonitega zastopnika / pooblaščenca  </w:t>
      </w:r>
    </w:p>
    <w:p w14:paraId="09412CF4" w14:textId="77777777" w:rsidR="00450097" w:rsidRPr="005657E0" w:rsidRDefault="00450097" w:rsidP="00450097">
      <w:pPr>
        <w:rPr>
          <w:i/>
        </w:rPr>
      </w:pPr>
      <w:r w:rsidRPr="005657E0">
        <w:rPr>
          <w:i/>
        </w:rPr>
        <w:t xml:space="preserve">  </w:t>
      </w:r>
    </w:p>
    <w:p w14:paraId="24665566" w14:textId="77777777" w:rsidR="00450097" w:rsidRPr="005657E0" w:rsidRDefault="00450097" w:rsidP="00450097">
      <w:pPr>
        <w:rPr>
          <w:i/>
        </w:rPr>
      </w:pPr>
      <w:r w:rsidRPr="005657E0">
        <w:rPr>
          <w:i/>
        </w:rPr>
        <w:t xml:space="preserve">                                                                                               ________________________________    </w:t>
      </w:r>
    </w:p>
    <w:p w14:paraId="04E6EBD8" w14:textId="77777777" w:rsidR="00450097" w:rsidRPr="005657E0" w:rsidRDefault="00450097" w:rsidP="00450097">
      <w:pPr>
        <w:rPr>
          <w:i/>
        </w:rPr>
      </w:pPr>
    </w:p>
    <w:p w14:paraId="29F28361" w14:textId="77777777" w:rsidR="00450097" w:rsidRPr="005657E0" w:rsidRDefault="00450097" w:rsidP="00450097">
      <w:pPr>
        <w:rPr>
          <w:i/>
        </w:rPr>
      </w:pPr>
      <w:r w:rsidRPr="005657E0">
        <w:rPr>
          <w:i/>
        </w:rPr>
        <w:t xml:space="preserve">                                                                                                                   Podpis:</w:t>
      </w:r>
    </w:p>
    <w:p w14:paraId="57A6E5C5" w14:textId="77777777" w:rsidR="00450097" w:rsidRPr="005657E0" w:rsidRDefault="00450097" w:rsidP="00450097">
      <w:pPr>
        <w:rPr>
          <w:i/>
        </w:rPr>
      </w:pPr>
      <w:r w:rsidRPr="005657E0">
        <w:rPr>
          <w:i/>
        </w:rPr>
        <w:t xml:space="preserve">                                                                                                          _________________</w:t>
      </w:r>
    </w:p>
    <w:p w14:paraId="38C9A5FC" w14:textId="77777777" w:rsidR="00450097" w:rsidRPr="005657E0" w:rsidRDefault="00450097" w:rsidP="00450097">
      <w:pPr>
        <w:rPr>
          <w:rFonts w:cs="Arial"/>
          <w:b/>
        </w:rPr>
      </w:pPr>
    </w:p>
    <w:p w14:paraId="2AF19235" w14:textId="77777777" w:rsidR="00450097" w:rsidRPr="005657E0" w:rsidRDefault="00450097" w:rsidP="00450097"/>
    <w:p w14:paraId="1A83A42F" w14:textId="473E6D13" w:rsidR="00951B70" w:rsidRDefault="00951B70" w:rsidP="00C52FF5">
      <w:pPr>
        <w:jc w:val="center"/>
        <w:rPr>
          <w:i/>
          <w:szCs w:val="18"/>
        </w:rPr>
      </w:pPr>
    </w:p>
    <w:p w14:paraId="40EB4F1D" w14:textId="1E46E3E1" w:rsidR="00951B70" w:rsidRDefault="00951B70" w:rsidP="00C52FF5">
      <w:pPr>
        <w:jc w:val="center"/>
        <w:rPr>
          <w:i/>
          <w:szCs w:val="18"/>
        </w:rPr>
      </w:pPr>
    </w:p>
    <w:p w14:paraId="20A0E823" w14:textId="57F63F6F" w:rsidR="00951B70" w:rsidRDefault="00951B70" w:rsidP="00C52FF5">
      <w:pPr>
        <w:jc w:val="center"/>
        <w:rPr>
          <w:i/>
          <w:szCs w:val="18"/>
        </w:rPr>
      </w:pPr>
    </w:p>
    <w:p w14:paraId="1CEC726C" w14:textId="35EE5EB2" w:rsidR="00951B70" w:rsidRDefault="00951B70" w:rsidP="00C52FF5">
      <w:pPr>
        <w:jc w:val="center"/>
        <w:rPr>
          <w:i/>
          <w:szCs w:val="18"/>
        </w:rPr>
      </w:pPr>
    </w:p>
    <w:p w14:paraId="14B394C1" w14:textId="485E6B88" w:rsidR="00951B70" w:rsidRDefault="00951B70" w:rsidP="00C52FF5">
      <w:pPr>
        <w:jc w:val="center"/>
        <w:rPr>
          <w:i/>
          <w:szCs w:val="18"/>
        </w:rPr>
      </w:pPr>
    </w:p>
    <w:p w14:paraId="69501BD1" w14:textId="414811D8" w:rsidR="00951B70" w:rsidRDefault="00951B70" w:rsidP="00C52FF5">
      <w:pPr>
        <w:jc w:val="center"/>
        <w:rPr>
          <w:i/>
          <w:szCs w:val="18"/>
        </w:rPr>
      </w:pPr>
    </w:p>
    <w:p w14:paraId="04E15B0C" w14:textId="546E8B16" w:rsidR="00951B70" w:rsidRDefault="00951B70" w:rsidP="00C52FF5">
      <w:pPr>
        <w:jc w:val="center"/>
        <w:rPr>
          <w:i/>
          <w:szCs w:val="18"/>
        </w:rPr>
      </w:pPr>
    </w:p>
    <w:p w14:paraId="2FDABFE2" w14:textId="7600025C" w:rsidR="00951B70" w:rsidRDefault="00951B70" w:rsidP="00C52FF5">
      <w:pPr>
        <w:jc w:val="center"/>
        <w:rPr>
          <w:i/>
          <w:szCs w:val="18"/>
        </w:rPr>
      </w:pPr>
    </w:p>
    <w:p w14:paraId="79678BA3" w14:textId="1464F51D" w:rsidR="00951B70" w:rsidRDefault="00951B70" w:rsidP="00C52FF5">
      <w:pPr>
        <w:jc w:val="center"/>
        <w:rPr>
          <w:i/>
          <w:szCs w:val="18"/>
        </w:rPr>
      </w:pPr>
    </w:p>
    <w:p w14:paraId="001C079F" w14:textId="4E5D0713" w:rsidR="00951B70" w:rsidRDefault="00951B70" w:rsidP="00C52FF5">
      <w:pPr>
        <w:jc w:val="center"/>
        <w:rPr>
          <w:i/>
          <w:szCs w:val="18"/>
        </w:rPr>
      </w:pPr>
    </w:p>
    <w:p w14:paraId="61E5331A" w14:textId="30E65472" w:rsidR="00951B70" w:rsidRDefault="00951B70" w:rsidP="00C52FF5">
      <w:pPr>
        <w:jc w:val="center"/>
        <w:rPr>
          <w:i/>
          <w:szCs w:val="18"/>
        </w:rPr>
      </w:pPr>
    </w:p>
    <w:p w14:paraId="0F4277C1" w14:textId="03F8CE88" w:rsidR="00951B70" w:rsidRDefault="00951B70" w:rsidP="00C52FF5">
      <w:pPr>
        <w:jc w:val="center"/>
        <w:rPr>
          <w:i/>
          <w:szCs w:val="18"/>
        </w:rPr>
      </w:pPr>
    </w:p>
    <w:p w14:paraId="7B17D958" w14:textId="5CFA1009" w:rsidR="00951B70" w:rsidRDefault="00951B70" w:rsidP="00C52FF5">
      <w:pPr>
        <w:jc w:val="center"/>
        <w:rPr>
          <w:i/>
          <w:szCs w:val="18"/>
        </w:rPr>
      </w:pPr>
    </w:p>
    <w:p w14:paraId="004607E8" w14:textId="19AA1292" w:rsidR="00951B70" w:rsidRDefault="00951B70" w:rsidP="00C52FF5">
      <w:pPr>
        <w:jc w:val="center"/>
        <w:rPr>
          <w:i/>
          <w:szCs w:val="18"/>
        </w:rPr>
      </w:pPr>
    </w:p>
    <w:p w14:paraId="2C9722DD" w14:textId="3D21467E" w:rsidR="00951B70" w:rsidRDefault="00951B70" w:rsidP="00C52FF5">
      <w:pPr>
        <w:jc w:val="center"/>
        <w:rPr>
          <w:i/>
          <w:szCs w:val="18"/>
        </w:rPr>
      </w:pPr>
    </w:p>
    <w:p w14:paraId="409A2365" w14:textId="744CA870" w:rsidR="00951B70" w:rsidRDefault="00951B70" w:rsidP="00C52FF5">
      <w:pPr>
        <w:jc w:val="center"/>
        <w:rPr>
          <w:i/>
          <w:szCs w:val="18"/>
        </w:rPr>
      </w:pPr>
    </w:p>
    <w:p w14:paraId="3BE6CD38" w14:textId="205BB2FD" w:rsidR="00951B70" w:rsidRDefault="00951B70" w:rsidP="00C52FF5">
      <w:pPr>
        <w:jc w:val="center"/>
        <w:rPr>
          <w:i/>
          <w:szCs w:val="18"/>
        </w:rPr>
      </w:pPr>
    </w:p>
    <w:p w14:paraId="78EE5EFC" w14:textId="1082D70B" w:rsidR="00951B70" w:rsidRDefault="00951B70" w:rsidP="00C52FF5">
      <w:pPr>
        <w:jc w:val="center"/>
        <w:rPr>
          <w:i/>
          <w:szCs w:val="18"/>
        </w:rPr>
      </w:pPr>
    </w:p>
    <w:p w14:paraId="06808808" w14:textId="0BEF55E1" w:rsidR="00450097" w:rsidRDefault="00450097" w:rsidP="00C52FF5">
      <w:pPr>
        <w:jc w:val="center"/>
        <w:rPr>
          <w:i/>
          <w:szCs w:val="18"/>
        </w:rPr>
      </w:pPr>
    </w:p>
    <w:p w14:paraId="77BE4A56" w14:textId="5A36CEE2" w:rsidR="00450097" w:rsidRDefault="00450097" w:rsidP="00C52FF5">
      <w:pPr>
        <w:jc w:val="center"/>
        <w:rPr>
          <w:i/>
          <w:szCs w:val="18"/>
        </w:rPr>
      </w:pPr>
    </w:p>
    <w:p w14:paraId="03ABA7DF" w14:textId="6B53BB79" w:rsidR="00450097" w:rsidRDefault="00450097" w:rsidP="00C52FF5">
      <w:pPr>
        <w:jc w:val="center"/>
        <w:rPr>
          <w:i/>
          <w:szCs w:val="18"/>
        </w:rPr>
      </w:pPr>
    </w:p>
    <w:p w14:paraId="064C0A45" w14:textId="2E32AF8A" w:rsidR="00450097" w:rsidRDefault="00450097" w:rsidP="00C52FF5">
      <w:pPr>
        <w:jc w:val="center"/>
        <w:rPr>
          <w:i/>
          <w:szCs w:val="18"/>
        </w:rPr>
      </w:pPr>
    </w:p>
    <w:p w14:paraId="69851CFE" w14:textId="32B630A3" w:rsidR="00450097" w:rsidRDefault="00450097" w:rsidP="00C52FF5">
      <w:pPr>
        <w:jc w:val="center"/>
        <w:rPr>
          <w:i/>
          <w:szCs w:val="18"/>
        </w:rPr>
      </w:pPr>
    </w:p>
    <w:p w14:paraId="1274BA6E" w14:textId="2320BFF1" w:rsidR="00450097" w:rsidRDefault="00450097" w:rsidP="00C52FF5">
      <w:pPr>
        <w:jc w:val="center"/>
        <w:rPr>
          <w:i/>
          <w:szCs w:val="18"/>
        </w:rPr>
      </w:pPr>
    </w:p>
    <w:p w14:paraId="3A7039F2" w14:textId="7E6BD7FF" w:rsidR="00450097" w:rsidRDefault="00450097" w:rsidP="00C52FF5">
      <w:pPr>
        <w:jc w:val="center"/>
        <w:rPr>
          <w:i/>
          <w:szCs w:val="18"/>
        </w:rPr>
      </w:pPr>
    </w:p>
    <w:p w14:paraId="0A4A3EBC" w14:textId="5D5577C1" w:rsidR="00450097" w:rsidRDefault="00450097" w:rsidP="00C52FF5">
      <w:pPr>
        <w:jc w:val="center"/>
        <w:rPr>
          <w:i/>
          <w:szCs w:val="18"/>
        </w:rPr>
      </w:pPr>
    </w:p>
    <w:p w14:paraId="32E00F90" w14:textId="58C1E918" w:rsidR="00450097" w:rsidRDefault="00450097" w:rsidP="00C52FF5">
      <w:pPr>
        <w:jc w:val="center"/>
        <w:rPr>
          <w:i/>
          <w:szCs w:val="18"/>
        </w:rPr>
      </w:pPr>
    </w:p>
    <w:p w14:paraId="22181922" w14:textId="1188F7E9" w:rsidR="00450097" w:rsidRDefault="00450097" w:rsidP="00C52FF5">
      <w:pPr>
        <w:jc w:val="center"/>
        <w:rPr>
          <w:i/>
          <w:szCs w:val="18"/>
        </w:rPr>
      </w:pPr>
    </w:p>
    <w:p w14:paraId="4E9B4EDB" w14:textId="372CFDA7" w:rsidR="00450097" w:rsidRDefault="00450097" w:rsidP="00C52FF5">
      <w:pPr>
        <w:jc w:val="center"/>
        <w:rPr>
          <w:i/>
          <w:szCs w:val="18"/>
        </w:rPr>
      </w:pPr>
    </w:p>
    <w:p w14:paraId="540BBE31" w14:textId="618C456D" w:rsidR="00450097" w:rsidRDefault="00450097" w:rsidP="00C52FF5">
      <w:pPr>
        <w:jc w:val="center"/>
        <w:rPr>
          <w:i/>
          <w:szCs w:val="18"/>
        </w:rPr>
      </w:pPr>
    </w:p>
    <w:p w14:paraId="5D504874" w14:textId="6BF86C85" w:rsidR="00450097" w:rsidRDefault="00450097" w:rsidP="00C52FF5">
      <w:pPr>
        <w:jc w:val="center"/>
        <w:rPr>
          <w:i/>
          <w:szCs w:val="18"/>
        </w:rPr>
      </w:pPr>
    </w:p>
    <w:p w14:paraId="3468171D" w14:textId="184B837D" w:rsidR="00450097" w:rsidRDefault="00450097" w:rsidP="00C52FF5">
      <w:pPr>
        <w:jc w:val="center"/>
        <w:rPr>
          <w:i/>
          <w:szCs w:val="18"/>
        </w:rPr>
      </w:pPr>
    </w:p>
    <w:p w14:paraId="23FFFE9F" w14:textId="2ED7D3AF" w:rsidR="00450097" w:rsidRDefault="00450097" w:rsidP="00C52FF5">
      <w:pPr>
        <w:jc w:val="center"/>
        <w:rPr>
          <w:i/>
          <w:szCs w:val="18"/>
        </w:rPr>
      </w:pPr>
    </w:p>
    <w:p w14:paraId="28E0A3B6" w14:textId="4CF54D5D" w:rsidR="00450097" w:rsidRDefault="00450097" w:rsidP="00C52FF5">
      <w:pPr>
        <w:jc w:val="center"/>
        <w:rPr>
          <w:i/>
          <w:szCs w:val="18"/>
        </w:rPr>
      </w:pPr>
    </w:p>
    <w:p w14:paraId="79A5D73A" w14:textId="77777777" w:rsidR="00450097" w:rsidRDefault="00450097" w:rsidP="00C52FF5">
      <w:pPr>
        <w:jc w:val="center"/>
        <w:rPr>
          <w:i/>
          <w:szCs w:val="18"/>
        </w:rPr>
      </w:pPr>
    </w:p>
    <w:p w14:paraId="161FFC3E" w14:textId="641C8859" w:rsidR="00951B70" w:rsidRDefault="00951B70" w:rsidP="00C52FF5">
      <w:pPr>
        <w:jc w:val="center"/>
        <w:rPr>
          <w:i/>
          <w:szCs w:val="18"/>
        </w:rPr>
      </w:pPr>
    </w:p>
    <w:p w14:paraId="35A7B685" w14:textId="7E11CD47" w:rsidR="00951B70" w:rsidRDefault="00951B70" w:rsidP="00C52FF5">
      <w:pPr>
        <w:jc w:val="center"/>
        <w:rPr>
          <w:i/>
          <w:szCs w:val="18"/>
        </w:rPr>
      </w:pPr>
    </w:p>
    <w:p w14:paraId="0BFD0925" w14:textId="055476BC" w:rsidR="00951B70" w:rsidRDefault="00951B70" w:rsidP="00C52FF5">
      <w:pPr>
        <w:jc w:val="center"/>
        <w:rPr>
          <w:i/>
          <w:szCs w:val="18"/>
        </w:rPr>
      </w:pPr>
    </w:p>
    <w:p w14:paraId="145BB6CF" w14:textId="1D80D2A2" w:rsidR="00951B70" w:rsidRDefault="00951B70" w:rsidP="00C52FF5">
      <w:pPr>
        <w:jc w:val="center"/>
        <w:rPr>
          <w:i/>
          <w:szCs w:val="18"/>
        </w:rPr>
      </w:pPr>
    </w:p>
    <w:p w14:paraId="721D4380" w14:textId="67B37D9C" w:rsidR="00951B70" w:rsidRDefault="00951B70" w:rsidP="00C52FF5">
      <w:pPr>
        <w:jc w:val="center"/>
        <w:rPr>
          <w:i/>
          <w:szCs w:val="18"/>
        </w:rPr>
      </w:pPr>
    </w:p>
    <w:p w14:paraId="6BE6AA1A" w14:textId="77777777" w:rsidR="00951B70" w:rsidRDefault="00951B70" w:rsidP="00C52FF5">
      <w:pPr>
        <w:jc w:val="center"/>
        <w:rPr>
          <w:i/>
          <w:szCs w:val="18"/>
        </w:rPr>
      </w:pPr>
    </w:p>
    <w:p w14:paraId="284D4F51" w14:textId="77777777" w:rsidR="007B4202" w:rsidRDefault="007B4202" w:rsidP="00C52FF5">
      <w:pPr>
        <w:jc w:val="center"/>
        <w:rPr>
          <w:i/>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bookmarkEnd w:id="7"/>
          <w:bookmarkEnd w:id="8"/>
          <w:bookmarkEnd w:id="9"/>
          <w:p w14:paraId="56045404" w14:textId="56B192F5" w:rsidR="00C76C37" w:rsidRPr="00DE289E" w:rsidRDefault="00C76C37" w:rsidP="00A4275D">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7563163A" w14:textId="77777777" w:rsidR="00C52FF5" w:rsidRDefault="00C52FF5" w:rsidP="00C52FF5">
      <w:pPr>
        <w:rPr>
          <w:lang w:eastAsia="en-US"/>
        </w:rPr>
      </w:pPr>
    </w:p>
    <w:p w14:paraId="676B350A" w14:textId="54167E56" w:rsidR="00C52FF5" w:rsidRPr="00C52FF5" w:rsidRDefault="00C52FF5" w:rsidP="00C52FF5">
      <w:pPr>
        <w:jc w:val="both"/>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91. člena ZJN-3</w:t>
      </w:r>
      <w:r>
        <w:rPr>
          <w:color w:val="000000"/>
        </w:rPr>
        <w:t>, kot zakoniti zastopnik ponudnika (samostojni ponudnik/vsak partner v skupni ponudbi) v postopku oddaje naročila št. JN-00</w:t>
      </w:r>
      <w:r w:rsidR="00951B70">
        <w:rPr>
          <w:color w:val="000000"/>
        </w:rPr>
        <w:t>13</w:t>
      </w:r>
      <w:r>
        <w:rPr>
          <w:color w:val="000000"/>
        </w:rPr>
        <w:t>/2026</w:t>
      </w:r>
      <w:r>
        <w:softHyphen/>
      </w:r>
      <w:r>
        <w:softHyphen/>
      </w:r>
      <w:r>
        <w:softHyphen/>
      </w:r>
      <w:r>
        <w:softHyphen/>
      </w:r>
      <w:r>
        <w:softHyphen/>
      </w:r>
      <w:r>
        <w:softHyphen/>
      </w:r>
      <w:r>
        <w:softHyphen/>
      </w:r>
      <w:r>
        <w:softHyphen/>
      </w:r>
      <w:r>
        <w:rPr>
          <w:color w:val="000000"/>
        </w:rPr>
        <w:t>, katerega predmet je »</w:t>
      </w:r>
      <w:r w:rsidR="00951B70">
        <w:rPr>
          <w:b/>
        </w:rPr>
        <w:t>ODPADKI</w:t>
      </w:r>
      <w:r>
        <w:rPr>
          <w:b/>
        </w:rPr>
        <w:t xml:space="preserve">« </w:t>
      </w:r>
      <w:r>
        <w:rPr>
          <w:color w:val="000000"/>
        </w:rPr>
        <w:t>podajam naslednjo</w:t>
      </w:r>
    </w:p>
    <w:p w14:paraId="16DE9FDF" w14:textId="77777777" w:rsidR="00C52FF5" w:rsidRDefault="00C52FF5" w:rsidP="00C52FF5">
      <w:pPr>
        <w:rPr>
          <w:color w:val="000000"/>
        </w:rPr>
      </w:pPr>
    </w:p>
    <w:p w14:paraId="75A7DC51" w14:textId="77777777" w:rsidR="00C52FF5" w:rsidRDefault="00C52FF5" w:rsidP="00C52FF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3BBF301" w14:textId="77777777" w:rsidR="00C52FF5" w:rsidRDefault="00C52FF5" w:rsidP="00C52FF5">
      <w:pPr>
        <w:autoSpaceDE w:val="0"/>
        <w:autoSpaceDN w:val="0"/>
        <w:adjustRightInd w:val="0"/>
        <w:rPr>
          <w:rFonts w:cs="Arial"/>
          <w:color w:val="000000"/>
        </w:rPr>
      </w:pPr>
    </w:p>
    <w:p w14:paraId="1C6656A4" w14:textId="77777777" w:rsidR="00C52FF5" w:rsidRDefault="00C52FF5" w:rsidP="00C52FF5">
      <w:pPr>
        <w:autoSpaceDE w:val="0"/>
        <w:autoSpaceDN w:val="0"/>
        <w:adjustRightInd w:val="0"/>
        <w:rPr>
          <w:rFonts w:cs="Arial"/>
          <w:color w:val="000000"/>
          <w:szCs w:val="24"/>
        </w:rPr>
      </w:pPr>
      <w:r>
        <w:rPr>
          <w:rFonts w:cs="Arial"/>
          <w:b/>
          <w:bCs/>
          <w:color w:val="000000"/>
        </w:rPr>
        <w:t>PODATKI O PONUDNIKU:</w:t>
      </w:r>
    </w:p>
    <w:p w14:paraId="1D168CEC"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290E2F" w14:textId="77777777" w:rsidR="00C52FF5" w:rsidRDefault="00C52FF5" w:rsidP="00C52FF5">
      <w:pPr>
        <w:autoSpaceDE w:val="0"/>
        <w:autoSpaceDN w:val="0"/>
        <w:adjustRightInd w:val="0"/>
        <w:rPr>
          <w:rFonts w:cs="Arial"/>
          <w:color w:val="000000"/>
          <w:szCs w:val="24"/>
        </w:rPr>
      </w:pPr>
      <w:r>
        <w:rPr>
          <w:rFonts w:cs="Arial"/>
          <w:color w:val="000000"/>
        </w:rPr>
        <w:t>________________________________________________________</w:t>
      </w:r>
    </w:p>
    <w:p w14:paraId="1311C964" w14:textId="77777777" w:rsidR="00C52FF5" w:rsidRDefault="00C52FF5" w:rsidP="00C52FF5">
      <w:pPr>
        <w:autoSpaceDE w:val="0"/>
        <w:autoSpaceDN w:val="0"/>
        <w:adjustRightInd w:val="0"/>
        <w:rPr>
          <w:rFonts w:cs="Arial"/>
          <w:color w:val="000000"/>
        </w:rPr>
      </w:pPr>
      <w:r>
        <w:rPr>
          <w:rFonts w:cs="Arial"/>
          <w:iCs/>
          <w:color w:val="000000"/>
        </w:rPr>
        <w:t>(naziv in naslov ponudnika)</w:t>
      </w:r>
    </w:p>
    <w:p w14:paraId="2C67AA2A"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FF7E6E0" w14:textId="77777777" w:rsidR="00C52FF5" w:rsidRDefault="00C52FF5" w:rsidP="00C52FF5">
      <w:pPr>
        <w:autoSpaceDE w:val="0"/>
        <w:autoSpaceDN w:val="0"/>
        <w:adjustRightInd w:val="0"/>
        <w:rPr>
          <w:rFonts w:cs="Arial"/>
          <w:color w:val="000000"/>
        </w:rPr>
      </w:pPr>
      <w:r>
        <w:rPr>
          <w:rFonts w:cs="Arial"/>
          <w:iCs/>
          <w:color w:val="000000"/>
        </w:rPr>
        <w:t>(matična številka)</w:t>
      </w:r>
    </w:p>
    <w:p w14:paraId="0460DC25"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2EA36D5" w14:textId="77777777" w:rsidR="00C52FF5" w:rsidRDefault="00C52FF5" w:rsidP="00C52FF5">
      <w:pPr>
        <w:autoSpaceDE w:val="0"/>
        <w:autoSpaceDN w:val="0"/>
        <w:adjustRightInd w:val="0"/>
        <w:rPr>
          <w:rFonts w:cs="Arial"/>
          <w:iCs/>
          <w:color w:val="000000"/>
        </w:rPr>
      </w:pPr>
      <w:r>
        <w:rPr>
          <w:rFonts w:cs="Arial"/>
          <w:iCs/>
          <w:color w:val="000000"/>
        </w:rPr>
        <w:t>(davčna številka)</w:t>
      </w:r>
    </w:p>
    <w:p w14:paraId="3E46567B" w14:textId="77777777" w:rsidR="00C52FF5" w:rsidRDefault="00C52FF5" w:rsidP="00C52FF5">
      <w:pPr>
        <w:autoSpaceDE w:val="0"/>
        <w:autoSpaceDN w:val="0"/>
        <w:adjustRightInd w:val="0"/>
        <w:rPr>
          <w:rFonts w:cs="Arial"/>
          <w:color w:val="000000"/>
        </w:rPr>
      </w:pPr>
    </w:p>
    <w:p w14:paraId="2B708301" w14:textId="77777777" w:rsidR="00C52FF5" w:rsidRDefault="00C52FF5" w:rsidP="00C52FF5">
      <w:pPr>
        <w:autoSpaceDE w:val="0"/>
        <w:autoSpaceDN w:val="0"/>
        <w:adjustRightInd w:val="0"/>
        <w:rPr>
          <w:rFonts w:cs="Arial"/>
          <w:color w:val="000000"/>
        </w:rPr>
      </w:pPr>
      <w:r>
        <w:rPr>
          <w:rFonts w:cs="Arial"/>
          <w:b/>
          <w:bCs/>
          <w:color w:val="000000"/>
        </w:rPr>
        <w:t>UDELEŽBA FIZIČNIH IN PRAVNIH OSEB V LASTNIŠTVU PONUDNIKA</w:t>
      </w:r>
    </w:p>
    <w:p w14:paraId="165E7A6F"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18BA939"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5E7D2B0"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98A81C1" w14:textId="77777777" w:rsidR="00C52FF5" w:rsidRDefault="00C52FF5" w:rsidP="00C52FF5">
      <w:pPr>
        <w:autoSpaceDE w:val="0"/>
        <w:autoSpaceDN w:val="0"/>
        <w:adjustRightInd w:val="0"/>
        <w:jc w:val="both"/>
        <w:rPr>
          <w:rFonts w:cs="Arial"/>
          <w:color w:val="000000"/>
          <w:szCs w:val="24"/>
        </w:rPr>
      </w:pPr>
    </w:p>
    <w:p w14:paraId="61A09E74" w14:textId="77777777" w:rsidR="00C52FF5" w:rsidRDefault="00C52FF5" w:rsidP="00C52FF5">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EBC412" w14:textId="77777777" w:rsidR="00C52FF5" w:rsidRDefault="00C52FF5" w:rsidP="00C52FF5">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52FF5" w14:paraId="5AA023F4" w14:textId="77777777" w:rsidTr="00C52FF5">
        <w:tc>
          <w:tcPr>
            <w:tcW w:w="534" w:type="dxa"/>
            <w:tcBorders>
              <w:top w:val="single" w:sz="4" w:space="0" w:color="auto"/>
              <w:left w:val="single" w:sz="4" w:space="0" w:color="auto"/>
              <w:bottom w:val="single" w:sz="4" w:space="0" w:color="auto"/>
              <w:right w:val="single" w:sz="4" w:space="0" w:color="auto"/>
            </w:tcBorders>
          </w:tcPr>
          <w:p w14:paraId="14CDD104" w14:textId="77777777" w:rsidR="00C52FF5" w:rsidRDefault="00C52FF5">
            <w:pPr>
              <w:autoSpaceDE w:val="0"/>
              <w:autoSpaceDN w:val="0"/>
              <w:adjustRightInd w:val="0"/>
              <w:spacing w:line="276" w:lineRule="auto"/>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D83E33"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IME IN PRIIMEK/</w:t>
            </w:r>
          </w:p>
          <w:p w14:paraId="20D709C3"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9E5282"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NASLOV PREBIVALIŠČA/</w:t>
            </w:r>
          </w:p>
          <w:p w14:paraId="78D028CE"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BA501C"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045EC4EA"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C90230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509D9AA4" w14:textId="77777777" w:rsidR="00C52FF5" w:rsidRDefault="00C52FF5">
            <w:pPr>
              <w:autoSpaceDE w:val="0"/>
              <w:autoSpaceDN w:val="0"/>
              <w:adjustRightInd w:val="0"/>
              <w:spacing w:line="276" w:lineRule="auto"/>
              <w:rPr>
                <w:rFonts w:cs="Arial"/>
                <w:bCs/>
                <w:color w:val="000000"/>
                <w:lang w:eastAsia="en-US"/>
              </w:rPr>
            </w:pPr>
          </w:p>
          <w:p w14:paraId="4942552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10C98F44"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F89CBDE" w14:textId="77777777" w:rsidR="00C52FF5" w:rsidRDefault="00C52FF5">
            <w:pPr>
              <w:autoSpaceDE w:val="0"/>
              <w:autoSpaceDN w:val="0"/>
              <w:adjustRightInd w:val="0"/>
              <w:spacing w:line="276" w:lineRule="auto"/>
              <w:rPr>
                <w:rFonts w:cs="Arial"/>
                <w:bCs/>
                <w:color w:val="000000"/>
                <w:lang w:eastAsia="en-US"/>
              </w:rPr>
            </w:pPr>
          </w:p>
        </w:tc>
      </w:tr>
      <w:tr w:rsidR="00C52FF5" w14:paraId="286706CB"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2B50080"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260" w:type="dxa"/>
            <w:tcBorders>
              <w:top w:val="single" w:sz="4" w:space="0" w:color="auto"/>
              <w:left w:val="single" w:sz="4" w:space="0" w:color="auto"/>
              <w:bottom w:val="single" w:sz="4" w:space="0" w:color="auto"/>
              <w:right w:val="single" w:sz="4" w:space="0" w:color="auto"/>
            </w:tcBorders>
          </w:tcPr>
          <w:p w14:paraId="34E110E2" w14:textId="77777777" w:rsidR="00C52FF5" w:rsidRDefault="00C52FF5">
            <w:pPr>
              <w:autoSpaceDE w:val="0"/>
              <w:autoSpaceDN w:val="0"/>
              <w:adjustRightInd w:val="0"/>
              <w:spacing w:line="276" w:lineRule="auto"/>
              <w:rPr>
                <w:rFonts w:cs="Arial"/>
                <w:bCs/>
                <w:color w:val="000000"/>
                <w:lang w:eastAsia="en-US"/>
              </w:rPr>
            </w:pPr>
          </w:p>
          <w:p w14:paraId="39517489"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4F07BB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8C7146B" w14:textId="77777777" w:rsidR="00C52FF5" w:rsidRDefault="00C52FF5">
            <w:pPr>
              <w:autoSpaceDE w:val="0"/>
              <w:autoSpaceDN w:val="0"/>
              <w:adjustRightInd w:val="0"/>
              <w:spacing w:line="276" w:lineRule="auto"/>
              <w:rPr>
                <w:rFonts w:cs="Arial"/>
                <w:bCs/>
                <w:color w:val="000000"/>
                <w:lang w:eastAsia="en-US"/>
              </w:rPr>
            </w:pPr>
          </w:p>
        </w:tc>
      </w:tr>
      <w:tr w:rsidR="00C52FF5" w14:paraId="415FEE38"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137C5CE3"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260" w:type="dxa"/>
            <w:tcBorders>
              <w:top w:val="single" w:sz="4" w:space="0" w:color="auto"/>
              <w:left w:val="single" w:sz="4" w:space="0" w:color="auto"/>
              <w:bottom w:val="single" w:sz="4" w:space="0" w:color="auto"/>
              <w:right w:val="single" w:sz="4" w:space="0" w:color="auto"/>
            </w:tcBorders>
          </w:tcPr>
          <w:p w14:paraId="25041A5A" w14:textId="77777777" w:rsidR="00C52FF5" w:rsidRDefault="00C52FF5">
            <w:pPr>
              <w:autoSpaceDE w:val="0"/>
              <w:autoSpaceDN w:val="0"/>
              <w:adjustRightInd w:val="0"/>
              <w:spacing w:line="276" w:lineRule="auto"/>
              <w:rPr>
                <w:rFonts w:cs="Arial"/>
                <w:bCs/>
                <w:color w:val="000000"/>
                <w:lang w:eastAsia="en-US"/>
              </w:rPr>
            </w:pPr>
          </w:p>
          <w:p w14:paraId="2973B6C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737C01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0D11D5B" w14:textId="77777777" w:rsidR="00C52FF5" w:rsidRDefault="00C52FF5">
            <w:pPr>
              <w:autoSpaceDE w:val="0"/>
              <w:autoSpaceDN w:val="0"/>
              <w:adjustRightInd w:val="0"/>
              <w:spacing w:line="276" w:lineRule="auto"/>
              <w:rPr>
                <w:rFonts w:cs="Arial"/>
                <w:bCs/>
                <w:color w:val="000000"/>
                <w:lang w:eastAsia="en-US"/>
              </w:rPr>
            </w:pPr>
          </w:p>
        </w:tc>
      </w:tr>
    </w:tbl>
    <w:p w14:paraId="1842C319" w14:textId="77777777" w:rsidR="00C52FF5" w:rsidRDefault="00C52FF5" w:rsidP="00C52FF5">
      <w:pPr>
        <w:autoSpaceDE w:val="0"/>
        <w:autoSpaceDN w:val="0"/>
        <w:adjustRightInd w:val="0"/>
        <w:rPr>
          <w:rFonts w:cs="Arial"/>
          <w:bCs/>
          <w:color w:val="000000"/>
          <w:lang w:eastAsia="en-US"/>
        </w:rPr>
      </w:pPr>
    </w:p>
    <w:p w14:paraId="54434702" w14:textId="77777777" w:rsidR="00C52FF5" w:rsidRDefault="00C52FF5" w:rsidP="00C52FF5">
      <w:pPr>
        <w:autoSpaceDE w:val="0"/>
        <w:autoSpaceDN w:val="0"/>
        <w:adjustRightInd w:val="0"/>
        <w:rPr>
          <w:rFonts w:cs="Arial"/>
          <w:b/>
          <w:bCs/>
          <w:color w:val="000000"/>
        </w:rPr>
      </w:pPr>
      <w:r>
        <w:rPr>
          <w:rFonts w:cs="Arial"/>
          <w:b/>
          <w:bCs/>
          <w:color w:val="000000"/>
        </w:rPr>
        <w:t>POVEZANE DRUŽBE</w:t>
      </w:r>
    </w:p>
    <w:p w14:paraId="34080905"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34ED0D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1AFBC7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DF4AE5" w14:textId="77777777" w:rsidR="00C52FF5" w:rsidRDefault="00C52FF5" w:rsidP="00C52FF5">
      <w:pPr>
        <w:autoSpaceDE w:val="0"/>
        <w:autoSpaceDN w:val="0"/>
        <w:adjustRightInd w:val="0"/>
        <w:rPr>
          <w:rFonts w:cs="Arial"/>
          <w:color w:val="000000"/>
          <w:sz w:val="18"/>
          <w:szCs w:val="18"/>
        </w:rPr>
      </w:pPr>
    </w:p>
    <w:p w14:paraId="7A492FA5" w14:textId="77777777" w:rsidR="00C52FF5" w:rsidRDefault="00C52FF5" w:rsidP="00C52FF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52FF5" w14:paraId="0B2DAFAA" w14:textId="77777777" w:rsidTr="00C52FF5">
        <w:tc>
          <w:tcPr>
            <w:tcW w:w="529" w:type="dxa"/>
            <w:tcBorders>
              <w:top w:val="single" w:sz="4" w:space="0" w:color="auto"/>
              <w:left w:val="single" w:sz="4" w:space="0" w:color="auto"/>
              <w:bottom w:val="single" w:sz="4" w:space="0" w:color="auto"/>
              <w:right w:val="single" w:sz="4" w:space="0" w:color="auto"/>
            </w:tcBorders>
          </w:tcPr>
          <w:p w14:paraId="64B5C1E7" w14:textId="77777777" w:rsidR="00C52FF5" w:rsidRDefault="00C52FF5">
            <w:pPr>
              <w:autoSpaceDE w:val="0"/>
              <w:autoSpaceDN w:val="0"/>
              <w:adjustRightInd w:val="0"/>
              <w:spacing w:line="276" w:lineRule="auto"/>
              <w:rPr>
                <w:rFonts w:cs="Arial"/>
                <w:b/>
                <w:bCs/>
                <w:color w:val="000000"/>
                <w:lang w:eastAsia="en-US"/>
              </w:rPr>
            </w:pPr>
          </w:p>
        </w:tc>
        <w:tc>
          <w:tcPr>
            <w:tcW w:w="3199" w:type="dxa"/>
            <w:tcBorders>
              <w:top w:val="single" w:sz="4" w:space="0" w:color="auto"/>
              <w:left w:val="single" w:sz="4" w:space="0" w:color="auto"/>
              <w:bottom w:val="single" w:sz="4" w:space="0" w:color="auto"/>
              <w:right w:val="single" w:sz="4" w:space="0" w:color="auto"/>
            </w:tcBorders>
            <w:hideMark/>
          </w:tcPr>
          <w:p w14:paraId="2BDCA997"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14:paraId="4B62C43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D90CD"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VRSTA POVEZAVE/</w:t>
            </w:r>
          </w:p>
          <w:p w14:paraId="4E78CBC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51952C0F"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72B8CC98"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199" w:type="dxa"/>
            <w:tcBorders>
              <w:top w:val="single" w:sz="4" w:space="0" w:color="auto"/>
              <w:left w:val="single" w:sz="4" w:space="0" w:color="auto"/>
              <w:bottom w:val="single" w:sz="4" w:space="0" w:color="auto"/>
              <w:right w:val="single" w:sz="4" w:space="0" w:color="auto"/>
            </w:tcBorders>
          </w:tcPr>
          <w:p w14:paraId="368DDA21" w14:textId="77777777" w:rsidR="00C52FF5" w:rsidRDefault="00C52FF5">
            <w:pPr>
              <w:autoSpaceDE w:val="0"/>
              <w:autoSpaceDN w:val="0"/>
              <w:adjustRightInd w:val="0"/>
              <w:spacing w:line="276" w:lineRule="auto"/>
              <w:rPr>
                <w:rFonts w:cs="Arial"/>
                <w:bCs/>
                <w:color w:val="000000"/>
                <w:lang w:eastAsia="en-US"/>
              </w:rPr>
            </w:pPr>
          </w:p>
          <w:p w14:paraId="7AF60804"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B9E6E1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7F29D9C" w14:textId="77777777" w:rsidR="00C52FF5" w:rsidRDefault="00C52FF5">
            <w:pPr>
              <w:autoSpaceDE w:val="0"/>
              <w:autoSpaceDN w:val="0"/>
              <w:adjustRightInd w:val="0"/>
              <w:spacing w:line="276" w:lineRule="auto"/>
              <w:rPr>
                <w:rFonts w:cs="Arial"/>
                <w:bCs/>
                <w:color w:val="000000"/>
                <w:lang w:eastAsia="en-US"/>
              </w:rPr>
            </w:pPr>
          </w:p>
        </w:tc>
      </w:tr>
      <w:tr w:rsidR="00C52FF5" w14:paraId="64F11FB1"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62C812B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199" w:type="dxa"/>
            <w:tcBorders>
              <w:top w:val="single" w:sz="4" w:space="0" w:color="auto"/>
              <w:left w:val="single" w:sz="4" w:space="0" w:color="auto"/>
              <w:bottom w:val="single" w:sz="4" w:space="0" w:color="auto"/>
              <w:right w:val="single" w:sz="4" w:space="0" w:color="auto"/>
            </w:tcBorders>
          </w:tcPr>
          <w:p w14:paraId="3083CDF4" w14:textId="77777777" w:rsidR="00C52FF5" w:rsidRDefault="00C52FF5">
            <w:pPr>
              <w:autoSpaceDE w:val="0"/>
              <w:autoSpaceDN w:val="0"/>
              <w:adjustRightInd w:val="0"/>
              <w:spacing w:line="276" w:lineRule="auto"/>
              <w:rPr>
                <w:rFonts w:cs="Arial"/>
                <w:bCs/>
                <w:color w:val="000000"/>
                <w:lang w:eastAsia="en-US"/>
              </w:rPr>
            </w:pPr>
          </w:p>
          <w:p w14:paraId="4B80D5B1"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2892CF2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321DB91" w14:textId="77777777" w:rsidR="00C52FF5" w:rsidRDefault="00C52FF5">
            <w:pPr>
              <w:autoSpaceDE w:val="0"/>
              <w:autoSpaceDN w:val="0"/>
              <w:adjustRightInd w:val="0"/>
              <w:spacing w:line="276" w:lineRule="auto"/>
              <w:rPr>
                <w:rFonts w:cs="Arial"/>
                <w:bCs/>
                <w:color w:val="000000"/>
                <w:lang w:eastAsia="en-US"/>
              </w:rPr>
            </w:pPr>
          </w:p>
        </w:tc>
      </w:tr>
      <w:tr w:rsidR="00C52FF5" w14:paraId="12AC86A6"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1159B739"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199" w:type="dxa"/>
            <w:tcBorders>
              <w:top w:val="single" w:sz="4" w:space="0" w:color="auto"/>
              <w:left w:val="single" w:sz="4" w:space="0" w:color="auto"/>
              <w:bottom w:val="single" w:sz="4" w:space="0" w:color="auto"/>
              <w:right w:val="single" w:sz="4" w:space="0" w:color="auto"/>
            </w:tcBorders>
          </w:tcPr>
          <w:p w14:paraId="39D6CB17" w14:textId="77777777" w:rsidR="00C52FF5" w:rsidRDefault="00C52FF5">
            <w:pPr>
              <w:autoSpaceDE w:val="0"/>
              <w:autoSpaceDN w:val="0"/>
              <w:adjustRightInd w:val="0"/>
              <w:spacing w:line="276" w:lineRule="auto"/>
              <w:rPr>
                <w:rFonts w:cs="Arial"/>
                <w:bCs/>
                <w:color w:val="000000"/>
                <w:lang w:eastAsia="en-US"/>
              </w:rPr>
            </w:pPr>
          </w:p>
          <w:p w14:paraId="003A12D7"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EF181A5"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0771FC" w14:textId="77777777" w:rsidR="00C52FF5" w:rsidRDefault="00C52FF5">
            <w:pPr>
              <w:autoSpaceDE w:val="0"/>
              <w:autoSpaceDN w:val="0"/>
              <w:adjustRightInd w:val="0"/>
              <w:spacing w:line="276" w:lineRule="auto"/>
              <w:rPr>
                <w:rFonts w:cs="Arial"/>
                <w:bCs/>
                <w:color w:val="000000"/>
                <w:lang w:eastAsia="en-US"/>
              </w:rPr>
            </w:pPr>
          </w:p>
        </w:tc>
      </w:tr>
    </w:tbl>
    <w:p w14:paraId="7FB64752" w14:textId="77777777" w:rsidR="00C52FF5" w:rsidRDefault="00C52FF5" w:rsidP="00C52FF5">
      <w:pPr>
        <w:autoSpaceDE w:val="0"/>
        <w:autoSpaceDN w:val="0"/>
        <w:adjustRightInd w:val="0"/>
        <w:rPr>
          <w:rFonts w:cs="Arial"/>
          <w:bCs/>
          <w:color w:val="000000"/>
          <w:lang w:eastAsia="en-US"/>
        </w:rPr>
      </w:pPr>
    </w:p>
    <w:p w14:paraId="0EDB1DC3" w14:textId="77777777" w:rsidR="00C52FF5" w:rsidRDefault="00C52FF5" w:rsidP="00C52FF5">
      <w:pPr>
        <w:autoSpaceDE w:val="0"/>
        <w:autoSpaceDN w:val="0"/>
        <w:adjustRightInd w:val="0"/>
        <w:rPr>
          <w:rFonts w:cs="Arial"/>
          <w:color w:val="000000"/>
        </w:rPr>
      </w:pPr>
      <w:r>
        <w:rPr>
          <w:rFonts w:cs="Arial"/>
          <w:b/>
          <w:bCs/>
          <w:color w:val="000000"/>
        </w:rPr>
        <w:t>IZJAVA, DA NI POVEZANIH DRUŽB</w:t>
      </w:r>
    </w:p>
    <w:p w14:paraId="071176D1" w14:textId="77777777" w:rsidR="00C52FF5" w:rsidRDefault="00C52FF5" w:rsidP="00C52FF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407F383" w14:textId="77777777" w:rsidR="00C52FF5" w:rsidRDefault="00C52FF5" w:rsidP="00C52FF5">
      <w:pPr>
        <w:autoSpaceDE w:val="0"/>
        <w:autoSpaceDN w:val="0"/>
        <w:adjustRightInd w:val="0"/>
        <w:rPr>
          <w:rFonts w:cs="Arial"/>
          <w:color w:val="000000"/>
          <w:szCs w:val="24"/>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015BC4A" w14:textId="77777777" w:rsidR="00C52FF5" w:rsidRDefault="00C52FF5" w:rsidP="00C52FF5">
      <w:pPr>
        <w:autoSpaceDE w:val="0"/>
        <w:autoSpaceDN w:val="0"/>
        <w:adjustRightInd w:val="0"/>
        <w:rPr>
          <w:rFonts w:cs="Arial"/>
          <w:color w:val="000000"/>
        </w:rPr>
      </w:pPr>
      <w:r>
        <w:rPr>
          <w:rFonts w:cs="Arial"/>
          <w:color w:val="000000"/>
        </w:rPr>
        <w:t>_________________________________________________________________________________</w:t>
      </w:r>
    </w:p>
    <w:p w14:paraId="5CE5123C" w14:textId="77777777" w:rsidR="00C52FF5" w:rsidRDefault="00C52FF5" w:rsidP="00C52FF5">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14:paraId="5AF98035" w14:textId="77777777" w:rsidR="00C52FF5" w:rsidRDefault="00C52FF5" w:rsidP="00C52FF5">
      <w:pPr>
        <w:autoSpaceDE w:val="0"/>
        <w:autoSpaceDN w:val="0"/>
        <w:adjustRightInd w:val="0"/>
        <w:jc w:val="both"/>
        <w:rPr>
          <w:rFonts w:cs="Arial"/>
          <w:b/>
          <w:bCs/>
          <w:color w:val="000000"/>
        </w:rPr>
      </w:pPr>
    </w:p>
    <w:p w14:paraId="30B854C3" w14:textId="77777777" w:rsidR="00C52FF5" w:rsidRDefault="00C52FF5" w:rsidP="00C52FF5">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2A9878B6" w14:textId="77777777" w:rsidR="00C52FF5" w:rsidRDefault="00C52FF5" w:rsidP="00C52FF5">
      <w:pPr>
        <w:autoSpaceDE w:val="0"/>
        <w:autoSpaceDN w:val="0"/>
        <w:adjustRightInd w:val="0"/>
        <w:jc w:val="both"/>
        <w:rPr>
          <w:rFonts w:cs="Arial"/>
          <w:bCs/>
          <w:color w:val="000000"/>
        </w:rPr>
      </w:pPr>
    </w:p>
    <w:p w14:paraId="365B969D" w14:textId="77777777" w:rsidR="00C52FF5" w:rsidRDefault="00C52FF5" w:rsidP="00C52FF5">
      <w:pPr>
        <w:jc w:val="both"/>
      </w:pPr>
    </w:p>
    <w:p w14:paraId="72ADDD39" w14:textId="77777777" w:rsidR="00C52FF5" w:rsidRDefault="00C52FF5" w:rsidP="00C52FF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52FF5" w14:paraId="6F20E19A" w14:textId="77777777" w:rsidTr="00C52FF5">
        <w:tc>
          <w:tcPr>
            <w:tcW w:w="3430" w:type="dxa"/>
            <w:hideMark/>
          </w:tcPr>
          <w:p w14:paraId="130CCBE5"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Datum in kraj:</w:t>
            </w:r>
          </w:p>
        </w:tc>
        <w:tc>
          <w:tcPr>
            <w:tcW w:w="2067" w:type="dxa"/>
          </w:tcPr>
          <w:p w14:paraId="6CF6D127"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p>
        </w:tc>
        <w:tc>
          <w:tcPr>
            <w:tcW w:w="3573" w:type="dxa"/>
            <w:hideMark/>
          </w:tcPr>
          <w:p w14:paraId="53C2B183"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Žig in podpis zakonitega zastopnika:</w:t>
            </w:r>
          </w:p>
        </w:tc>
      </w:tr>
      <w:tr w:rsidR="00C52FF5" w14:paraId="0A83DDA0" w14:textId="77777777" w:rsidTr="00C52FF5">
        <w:tc>
          <w:tcPr>
            <w:tcW w:w="3430" w:type="dxa"/>
            <w:tcBorders>
              <w:top w:val="nil"/>
              <w:left w:val="nil"/>
              <w:bottom w:val="single" w:sz="4" w:space="0" w:color="auto"/>
              <w:right w:val="nil"/>
            </w:tcBorders>
          </w:tcPr>
          <w:p w14:paraId="5B7BCA2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37081CA8"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2067" w:type="dxa"/>
          </w:tcPr>
          <w:p w14:paraId="4D40199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3573" w:type="dxa"/>
            <w:tcBorders>
              <w:top w:val="nil"/>
              <w:left w:val="nil"/>
              <w:bottom w:val="single" w:sz="4" w:space="0" w:color="auto"/>
              <w:right w:val="nil"/>
            </w:tcBorders>
          </w:tcPr>
          <w:p w14:paraId="2F23B245"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077ABBD0"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r>
    </w:tbl>
    <w:p w14:paraId="7FDA0C67" w14:textId="77777777" w:rsidR="00C52FF5" w:rsidRDefault="00C52FF5" w:rsidP="00C52FF5">
      <w:pPr>
        <w:rPr>
          <w:lang w:eastAsia="en-US"/>
        </w:rPr>
      </w:pPr>
    </w:p>
    <w:p w14:paraId="6B1ABDFB" w14:textId="77777777" w:rsidR="00C52FF5" w:rsidRDefault="00C52FF5" w:rsidP="00C52FF5">
      <w:pPr>
        <w:rPr>
          <w:rFonts w:cs="Arial"/>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DF98AB8" w:rsidR="00C76C37" w:rsidRDefault="00C76C37" w:rsidP="00C76C37">
      <w:pPr>
        <w:rPr>
          <w:lang w:eastAsia="en-US"/>
        </w:rPr>
      </w:pPr>
    </w:p>
    <w:p w14:paraId="694BC11B" w14:textId="1A3C2A36" w:rsidR="00951B70" w:rsidRDefault="00951B70" w:rsidP="00C76C37">
      <w:pPr>
        <w:rPr>
          <w:lang w:eastAsia="en-US"/>
        </w:rPr>
      </w:pPr>
    </w:p>
    <w:p w14:paraId="112C27B2" w14:textId="65FB957A" w:rsidR="00951B70" w:rsidRDefault="00951B70" w:rsidP="00C76C37">
      <w:pPr>
        <w:rPr>
          <w:lang w:eastAsia="en-US"/>
        </w:rPr>
      </w:pPr>
    </w:p>
    <w:p w14:paraId="7FA263E6" w14:textId="77777777" w:rsidR="00951B70" w:rsidRDefault="00951B70"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Sprotnaopomba-sklic"/>
          <w:rFonts w:cs="Arial"/>
          <w:b/>
          <w:sz w:val="22"/>
          <w:szCs w:val="22"/>
        </w:rPr>
        <w:footnoteReference w:id="5"/>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485051">
      <w:pPr>
        <w:pStyle w:val="Sprotnaopomba-besedilo"/>
        <w:numPr>
          <w:ilvl w:val="0"/>
          <w:numId w:val="11"/>
        </w:numPr>
        <w:rPr>
          <w:rFonts w:cs="Arial"/>
          <w:i/>
        </w:rPr>
      </w:pPr>
      <w:r w:rsidRPr="00343F95">
        <w:rPr>
          <w:rFonts w:cs="Arial"/>
          <w:i/>
        </w:rPr>
        <w:t>udeležen kot poslovodja, član poslovodstva ali zakoniti zastopnik ali</w:t>
      </w:r>
    </w:p>
    <w:p w14:paraId="71E24230" w14:textId="77777777" w:rsidR="00C76C37" w:rsidRPr="00343F95" w:rsidRDefault="00C76C37" w:rsidP="00485051">
      <w:pPr>
        <w:pStyle w:val="Sprotnaopomba-besedilo"/>
        <w:numPr>
          <w:ilvl w:val="0"/>
          <w:numId w:val="11"/>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A4275D">
        <w:tc>
          <w:tcPr>
            <w:tcW w:w="3430" w:type="dxa"/>
            <w:hideMark/>
          </w:tcPr>
          <w:p w14:paraId="138DD55A"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A4275D">
        <w:tc>
          <w:tcPr>
            <w:tcW w:w="3430" w:type="dxa"/>
            <w:tcBorders>
              <w:top w:val="nil"/>
              <w:left w:val="nil"/>
              <w:bottom w:val="single" w:sz="4" w:space="0" w:color="auto"/>
              <w:right w:val="nil"/>
            </w:tcBorders>
          </w:tcPr>
          <w:p w14:paraId="7242938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A4275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6DE3C0C2"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951B70">
        <w:rPr>
          <w:b/>
        </w:rPr>
        <w:t>ODPADKI</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485051">
      <w:pPr>
        <w:numPr>
          <w:ilvl w:val="0"/>
          <w:numId w:val="14"/>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485051">
      <w:pPr>
        <w:numPr>
          <w:ilvl w:val="0"/>
          <w:numId w:val="14"/>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485051">
      <w:pPr>
        <w:numPr>
          <w:ilvl w:val="0"/>
          <w:numId w:val="14"/>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485051">
      <w:pPr>
        <w:numPr>
          <w:ilvl w:val="0"/>
          <w:numId w:val="14"/>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A4275D">
            <w:pPr>
              <w:jc w:val="both"/>
              <w:rPr>
                <w:b/>
                <w:szCs w:val="24"/>
                <w:lang w:eastAsia="en-US"/>
              </w:rPr>
            </w:pPr>
            <w:r w:rsidRPr="00DE289E">
              <w:rPr>
                <w:rFonts w:cs="Arial"/>
              </w:rPr>
              <w:lastRenderedPageBreak/>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5566B767" w:rsidR="00C76C37" w:rsidRDefault="00C76C37" w:rsidP="00C76C37">
      <w:pPr>
        <w:jc w:val="both"/>
        <w:rPr>
          <w:rFonts w:cs="Arial"/>
        </w:rPr>
      </w:pPr>
    </w:p>
    <w:p w14:paraId="6096DE08" w14:textId="77777777" w:rsidR="00951B70" w:rsidRDefault="00951B70" w:rsidP="00C76C37">
      <w:pPr>
        <w:jc w:val="both"/>
        <w:rPr>
          <w:rFonts w:cs="Arial"/>
        </w:rPr>
      </w:pPr>
    </w:p>
    <w:p w14:paraId="3FCF533B" w14:textId="77777777" w:rsidR="00C76C37" w:rsidRDefault="00C76C37"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5619C47F" w:rsidR="00C76C37" w:rsidRPr="00583B52" w:rsidRDefault="00C76C37" w:rsidP="00A4275D">
            <w:pPr>
              <w:jc w:val="both"/>
              <w:rPr>
                <w:b/>
                <w:szCs w:val="24"/>
                <w:lang w:eastAsia="en-US"/>
              </w:rPr>
            </w:pPr>
            <w:r w:rsidRPr="00583B52">
              <w:rPr>
                <w:b/>
              </w:rPr>
              <w:lastRenderedPageBreak/>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6"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7"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8"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8"/>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9"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20"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21"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z dne </w:t>
      </w:r>
      <w:bookmarkStart w:id="22"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23"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23"/>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24"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5"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5"/>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6"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6"/>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7"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7"/>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8"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8"/>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9"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9"/>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1C137EAD" w14:textId="77777777" w:rsidR="00510FD0" w:rsidRDefault="00C76C37" w:rsidP="00C52FF5">
      <w:pPr>
        <w:keepLines/>
        <w:widowControl w:val="0"/>
        <w:tabs>
          <w:tab w:val="left" w:pos="2155"/>
        </w:tabs>
        <w:suppressAutoHyphens/>
        <w:spacing w:line="260" w:lineRule="atLeast"/>
        <w:jc w:val="both"/>
        <w:textAlignment w:val="baseline"/>
        <w:rPr>
          <w:rFonts w:cs="Arial"/>
          <w:i/>
          <w:kern w:val="1"/>
          <w:sz w:val="16"/>
          <w:szCs w:val="16"/>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14:paraId="2626C4F6"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p w14:paraId="2C3E6441"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10FD0" w:rsidRPr="00B44D98" w14:paraId="351A97FD" w14:textId="77777777" w:rsidTr="003A069F">
        <w:tc>
          <w:tcPr>
            <w:tcW w:w="1740" w:type="dxa"/>
            <w:tcBorders>
              <w:top w:val="single" w:sz="4" w:space="0" w:color="000000"/>
              <w:left w:val="single" w:sz="4" w:space="0" w:color="000000"/>
              <w:bottom w:val="single" w:sz="4" w:space="0" w:color="000000"/>
              <w:right w:val="single" w:sz="4" w:space="0" w:color="000000"/>
            </w:tcBorders>
            <w:vAlign w:val="center"/>
            <w:hideMark/>
          </w:tcPr>
          <w:p w14:paraId="7098E874" w14:textId="6D544CF8" w:rsidR="00510FD0" w:rsidRPr="00B44D98" w:rsidRDefault="00510FD0" w:rsidP="003A069F">
            <w:pPr>
              <w:spacing w:line="260" w:lineRule="exact"/>
              <w:jc w:val="both"/>
              <w:rPr>
                <w:rFonts w:cs="Arial"/>
                <w:b/>
                <w:szCs w:val="24"/>
                <w:lang w:eastAsia="en-US"/>
              </w:rPr>
            </w:pPr>
            <w:r w:rsidRPr="00B44D98">
              <w:rPr>
                <w:rFonts w:cs="Arial"/>
                <w:b/>
              </w:rPr>
              <w:lastRenderedPageBreak/>
              <w:t xml:space="preserve">Obrazec št. </w:t>
            </w:r>
            <w:r>
              <w:rPr>
                <w:rFonts w:cs="Arial"/>
                <w:b/>
              </w:rPr>
              <w:t>7</w:t>
            </w:r>
            <w:r w:rsidR="00BC25B9">
              <w:rPr>
                <w:rFonts w:cs="Arial"/>
                <w:b/>
              </w:rPr>
              <w:t>A</w:t>
            </w:r>
          </w:p>
        </w:tc>
      </w:tr>
    </w:tbl>
    <w:p w14:paraId="58458379" w14:textId="77777777" w:rsidR="00510FD0" w:rsidRPr="00B44D98" w:rsidRDefault="00510FD0" w:rsidP="00510FD0">
      <w:pPr>
        <w:rPr>
          <w:rFonts w:cs="Arial"/>
          <w:b/>
          <w:lang w:eastAsia="en-US"/>
        </w:rPr>
      </w:pPr>
    </w:p>
    <w:p w14:paraId="7DD1AC7E" w14:textId="77777777" w:rsidR="00510FD0" w:rsidRPr="00B44D98" w:rsidRDefault="00510FD0" w:rsidP="00510FD0">
      <w:pPr>
        <w:rPr>
          <w:rFonts w:cs="Arial"/>
          <w:b/>
          <w:lang w:eastAsia="en-US"/>
        </w:rPr>
      </w:pPr>
    </w:p>
    <w:p w14:paraId="6FD3616B" w14:textId="77777777" w:rsidR="00510FD0" w:rsidRPr="00B44D98" w:rsidRDefault="00510FD0" w:rsidP="00510FD0">
      <w:pPr>
        <w:rPr>
          <w:rFonts w:cs="Arial"/>
          <w:b/>
          <w:lang w:eastAsia="en-US"/>
        </w:rPr>
      </w:pPr>
    </w:p>
    <w:p w14:paraId="1B4D4B9F" w14:textId="77777777" w:rsidR="00510FD0" w:rsidRPr="00B44D98" w:rsidRDefault="00510FD0" w:rsidP="00510FD0">
      <w:pPr>
        <w:jc w:val="center"/>
        <w:rPr>
          <w:rFonts w:cs="Arial"/>
          <w:b/>
          <w:sz w:val="24"/>
          <w:szCs w:val="24"/>
        </w:rPr>
      </w:pPr>
    </w:p>
    <w:p w14:paraId="7F5ACF13" w14:textId="77777777" w:rsidR="00510FD0" w:rsidRPr="00B44D98" w:rsidRDefault="00510FD0" w:rsidP="00510FD0">
      <w:pPr>
        <w:jc w:val="center"/>
        <w:rPr>
          <w:rFonts w:cs="Arial"/>
          <w:b/>
          <w:color w:val="000000"/>
          <w:sz w:val="24"/>
          <w:szCs w:val="24"/>
          <w:lang w:eastAsia="en-US"/>
        </w:rPr>
      </w:pPr>
      <w:r w:rsidRPr="00B44D98">
        <w:rPr>
          <w:rFonts w:cs="Arial"/>
          <w:b/>
          <w:color w:val="000000"/>
          <w:sz w:val="24"/>
          <w:szCs w:val="24"/>
          <w:lang w:eastAsia="en-US"/>
        </w:rPr>
        <w:t>VZOREC FINANČNEGA ZAVAROVANJA ZA DOBRO IZVEDBO POGODBENIH OBVEZNOSTI</w:t>
      </w:r>
      <w:r>
        <w:rPr>
          <w:rFonts w:cs="Arial"/>
          <w:b/>
          <w:color w:val="000000"/>
          <w:sz w:val="24"/>
          <w:szCs w:val="24"/>
          <w:lang w:eastAsia="en-US"/>
        </w:rPr>
        <w:t xml:space="preserve"> - </w:t>
      </w:r>
      <w:r w:rsidRPr="00B335E6">
        <w:rPr>
          <w:rFonts w:cs="Arial"/>
          <w:b/>
          <w:color w:val="000000"/>
          <w:sz w:val="24"/>
          <w:szCs w:val="24"/>
          <w:u w:val="single"/>
          <w:lang w:eastAsia="en-US"/>
        </w:rPr>
        <w:t>IZVRŠNICA</w:t>
      </w:r>
    </w:p>
    <w:p w14:paraId="59C71492" w14:textId="77777777" w:rsidR="00510FD0" w:rsidRPr="00B44D98" w:rsidRDefault="00510FD0" w:rsidP="00510FD0">
      <w:pPr>
        <w:jc w:val="cente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510FD0" w:rsidRPr="00B44D98" w14:paraId="4B75F70A" w14:textId="77777777" w:rsidTr="003A069F">
        <w:tc>
          <w:tcPr>
            <w:tcW w:w="1542" w:type="dxa"/>
            <w:vMerge w:val="restart"/>
            <w:hideMark/>
          </w:tcPr>
          <w:p w14:paraId="456D0ADE" w14:textId="77777777" w:rsidR="00510FD0" w:rsidRPr="00B44D98" w:rsidRDefault="00510FD0" w:rsidP="003A069F">
            <w:pPr>
              <w:ind w:left="-108"/>
              <w:rPr>
                <w:rFonts w:cs="Arial"/>
                <w:color w:val="000000"/>
                <w:lang w:eastAsia="en-US"/>
              </w:rPr>
            </w:pPr>
            <w:r w:rsidRPr="00B44D98">
              <w:rPr>
                <w:rFonts w:cs="Arial"/>
                <w:color w:val="000000"/>
                <w:lang w:eastAsia="en-US"/>
              </w:rPr>
              <w:t>DOLŽNIK:</w:t>
            </w:r>
          </w:p>
        </w:tc>
        <w:tc>
          <w:tcPr>
            <w:tcW w:w="7528" w:type="dxa"/>
            <w:tcBorders>
              <w:top w:val="nil"/>
              <w:left w:val="nil"/>
              <w:bottom w:val="single" w:sz="4" w:space="0" w:color="auto"/>
              <w:right w:val="nil"/>
            </w:tcBorders>
          </w:tcPr>
          <w:p w14:paraId="0346BAB9" w14:textId="77777777" w:rsidR="00510FD0" w:rsidRPr="00B44D98" w:rsidRDefault="00510FD0" w:rsidP="003A069F">
            <w:pPr>
              <w:rPr>
                <w:rFonts w:cs="Arial"/>
                <w:color w:val="000000"/>
                <w:lang w:eastAsia="en-US"/>
              </w:rPr>
            </w:pPr>
          </w:p>
        </w:tc>
      </w:tr>
      <w:tr w:rsidR="00510FD0" w:rsidRPr="00B44D98" w14:paraId="4FBB70A2" w14:textId="77777777" w:rsidTr="003A069F">
        <w:tc>
          <w:tcPr>
            <w:tcW w:w="0" w:type="auto"/>
            <w:vMerge/>
            <w:vAlign w:val="center"/>
            <w:hideMark/>
          </w:tcPr>
          <w:p w14:paraId="07931E7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32039D6F"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6CFCDDE" w14:textId="77777777" w:rsidTr="003A069F">
        <w:trPr>
          <w:trHeight w:val="476"/>
        </w:trPr>
        <w:tc>
          <w:tcPr>
            <w:tcW w:w="0" w:type="auto"/>
            <w:vMerge/>
            <w:vAlign w:val="center"/>
            <w:hideMark/>
          </w:tcPr>
          <w:p w14:paraId="64DCD15D"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0658C6D0" w14:textId="77777777" w:rsidR="00510FD0" w:rsidRPr="00B44D98" w:rsidRDefault="00510FD0" w:rsidP="003A069F">
            <w:pPr>
              <w:rPr>
                <w:rFonts w:cs="Arial"/>
                <w:color w:val="000000"/>
                <w:lang w:eastAsia="en-US"/>
              </w:rPr>
            </w:pPr>
          </w:p>
        </w:tc>
      </w:tr>
      <w:tr w:rsidR="00510FD0" w:rsidRPr="00B44D98" w14:paraId="3BF17F07" w14:textId="77777777" w:rsidTr="003A069F">
        <w:tc>
          <w:tcPr>
            <w:tcW w:w="0" w:type="auto"/>
            <w:vMerge/>
            <w:vAlign w:val="center"/>
            <w:hideMark/>
          </w:tcPr>
          <w:p w14:paraId="3D1968E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12D97887"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04CC6FED" w14:textId="77777777" w:rsidTr="003A069F">
        <w:trPr>
          <w:trHeight w:val="458"/>
        </w:trPr>
        <w:tc>
          <w:tcPr>
            <w:tcW w:w="0" w:type="auto"/>
            <w:vMerge/>
            <w:vAlign w:val="center"/>
            <w:hideMark/>
          </w:tcPr>
          <w:p w14:paraId="3AA2FAEC"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1980FF3C" w14:textId="77777777" w:rsidR="00510FD0" w:rsidRPr="00B44D98" w:rsidRDefault="00510FD0" w:rsidP="003A069F">
            <w:pPr>
              <w:rPr>
                <w:rFonts w:cs="Arial"/>
                <w:color w:val="000000"/>
                <w:lang w:eastAsia="en-US"/>
              </w:rPr>
            </w:pPr>
          </w:p>
        </w:tc>
      </w:tr>
      <w:tr w:rsidR="00510FD0" w:rsidRPr="00B44D98" w14:paraId="0EB32BCB" w14:textId="77777777" w:rsidTr="003A069F">
        <w:tc>
          <w:tcPr>
            <w:tcW w:w="0" w:type="auto"/>
            <w:vMerge/>
            <w:vAlign w:val="center"/>
            <w:hideMark/>
          </w:tcPr>
          <w:p w14:paraId="31EE836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2633077E"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21871C14" w14:textId="77777777" w:rsidTr="003A069F">
        <w:tc>
          <w:tcPr>
            <w:tcW w:w="0" w:type="auto"/>
            <w:vMerge/>
            <w:vAlign w:val="center"/>
            <w:hideMark/>
          </w:tcPr>
          <w:p w14:paraId="0AA3B502" w14:textId="77777777" w:rsidR="00510FD0" w:rsidRPr="00B44D98" w:rsidRDefault="00510FD0" w:rsidP="003A069F">
            <w:pPr>
              <w:rPr>
                <w:rFonts w:cs="Arial"/>
                <w:color w:val="000000"/>
                <w:lang w:eastAsia="en-US"/>
              </w:rPr>
            </w:pPr>
          </w:p>
        </w:tc>
        <w:tc>
          <w:tcPr>
            <w:tcW w:w="7528" w:type="dxa"/>
          </w:tcPr>
          <w:p w14:paraId="4563D249" w14:textId="77777777" w:rsidR="00510FD0" w:rsidRPr="00B44D98" w:rsidRDefault="00510FD0" w:rsidP="003A069F">
            <w:pPr>
              <w:rPr>
                <w:rFonts w:cs="Arial"/>
                <w:color w:val="000000"/>
                <w:lang w:eastAsia="en-US"/>
              </w:rPr>
            </w:pPr>
          </w:p>
        </w:tc>
      </w:tr>
    </w:tbl>
    <w:p w14:paraId="574CF1C6" w14:textId="77777777" w:rsidR="00510FD0" w:rsidRPr="00B44D98" w:rsidRDefault="00510FD0" w:rsidP="00510FD0">
      <w:pPr>
        <w:rPr>
          <w:rFonts w:cs="Arial"/>
          <w:color w:val="000000"/>
          <w:lang w:eastAsia="en-US"/>
        </w:rPr>
      </w:pPr>
      <w:r w:rsidRPr="00B44D98">
        <w:rPr>
          <w:rFonts w:cs="Arial"/>
          <w:color w:val="000000"/>
          <w:lang w:eastAsia="en-US"/>
        </w:rPr>
        <w:t>se zavezujem plačati</w:t>
      </w:r>
    </w:p>
    <w:p w14:paraId="3DE40FD9" w14:textId="77777777" w:rsidR="00510FD0" w:rsidRPr="00B44D98" w:rsidRDefault="00510FD0" w:rsidP="00510FD0">
      <w:pP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510FD0" w:rsidRPr="00B44D98" w14:paraId="6E0A49B0" w14:textId="77777777" w:rsidTr="003A069F">
        <w:tc>
          <w:tcPr>
            <w:tcW w:w="1536" w:type="dxa"/>
            <w:vMerge w:val="restart"/>
            <w:hideMark/>
          </w:tcPr>
          <w:p w14:paraId="7140C647" w14:textId="77777777" w:rsidR="00510FD0" w:rsidRPr="00B44D98" w:rsidRDefault="00510FD0" w:rsidP="003A069F">
            <w:pPr>
              <w:ind w:left="-108"/>
              <w:rPr>
                <w:rFonts w:cs="Arial"/>
                <w:color w:val="000000"/>
                <w:lang w:eastAsia="en-US"/>
              </w:rPr>
            </w:pPr>
            <w:r w:rsidRPr="00B44D98">
              <w:rPr>
                <w:rFonts w:cs="Arial"/>
                <w:color w:val="000000"/>
                <w:lang w:eastAsia="en-US"/>
              </w:rPr>
              <w:t>UPNIKU:</w:t>
            </w:r>
          </w:p>
        </w:tc>
        <w:tc>
          <w:tcPr>
            <w:tcW w:w="7534" w:type="dxa"/>
            <w:tcBorders>
              <w:top w:val="nil"/>
              <w:left w:val="nil"/>
              <w:bottom w:val="single" w:sz="4" w:space="0" w:color="auto"/>
              <w:right w:val="nil"/>
            </w:tcBorders>
            <w:hideMark/>
          </w:tcPr>
          <w:p w14:paraId="5D0398D0" w14:textId="77777777" w:rsidR="00510FD0" w:rsidRPr="00B44D98" w:rsidRDefault="00510FD0" w:rsidP="003A069F">
            <w:pPr>
              <w:rPr>
                <w:rFonts w:cs="Arial"/>
                <w:color w:val="000000"/>
                <w:lang w:eastAsia="en-US"/>
              </w:rPr>
            </w:pPr>
          </w:p>
        </w:tc>
      </w:tr>
      <w:tr w:rsidR="00510FD0" w:rsidRPr="00B44D98" w14:paraId="0927079C" w14:textId="77777777" w:rsidTr="003A069F">
        <w:tc>
          <w:tcPr>
            <w:tcW w:w="0" w:type="auto"/>
            <w:vMerge/>
            <w:vAlign w:val="center"/>
            <w:hideMark/>
          </w:tcPr>
          <w:p w14:paraId="1BB9D4E2"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4328A3F7"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DC67F60" w14:textId="77777777" w:rsidTr="003A069F">
        <w:trPr>
          <w:trHeight w:val="476"/>
        </w:trPr>
        <w:tc>
          <w:tcPr>
            <w:tcW w:w="0" w:type="auto"/>
            <w:vMerge/>
            <w:vAlign w:val="center"/>
            <w:hideMark/>
          </w:tcPr>
          <w:p w14:paraId="395BAD16"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D0BEE6D" w14:textId="77777777" w:rsidR="00510FD0" w:rsidRPr="00B44D98" w:rsidRDefault="00510FD0" w:rsidP="003A069F">
            <w:pPr>
              <w:rPr>
                <w:rFonts w:cs="Arial"/>
                <w:color w:val="000000"/>
                <w:lang w:eastAsia="en-US"/>
              </w:rPr>
            </w:pPr>
          </w:p>
        </w:tc>
      </w:tr>
      <w:tr w:rsidR="00510FD0" w:rsidRPr="00B44D98" w14:paraId="2C2ECFC9" w14:textId="77777777" w:rsidTr="003A069F">
        <w:tc>
          <w:tcPr>
            <w:tcW w:w="0" w:type="auto"/>
            <w:vMerge/>
            <w:vAlign w:val="center"/>
            <w:hideMark/>
          </w:tcPr>
          <w:p w14:paraId="63114D0E"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29C6015B"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70A6E1B7" w14:textId="77777777" w:rsidTr="003A069F">
        <w:trPr>
          <w:trHeight w:val="458"/>
        </w:trPr>
        <w:tc>
          <w:tcPr>
            <w:tcW w:w="0" w:type="auto"/>
            <w:vMerge/>
            <w:vAlign w:val="center"/>
            <w:hideMark/>
          </w:tcPr>
          <w:p w14:paraId="1AE60FB0"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6F49939" w14:textId="77777777" w:rsidR="00510FD0" w:rsidRPr="00B44D98" w:rsidRDefault="00510FD0" w:rsidP="003A069F">
            <w:pPr>
              <w:rPr>
                <w:rFonts w:cs="Arial"/>
                <w:color w:val="000000"/>
                <w:lang w:eastAsia="en-US"/>
              </w:rPr>
            </w:pPr>
          </w:p>
        </w:tc>
      </w:tr>
      <w:tr w:rsidR="00510FD0" w:rsidRPr="00B44D98" w14:paraId="21FDDADB" w14:textId="77777777" w:rsidTr="003A069F">
        <w:tc>
          <w:tcPr>
            <w:tcW w:w="0" w:type="auto"/>
            <w:vMerge/>
            <w:vAlign w:val="center"/>
            <w:hideMark/>
          </w:tcPr>
          <w:p w14:paraId="4D2E2AA8"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7F274E90"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05654996" w14:textId="77777777" w:rsidTr="003A069F">
        <w:tc>
          <w:tcPr>
            <w:tcW w:w="0" w:type="auto"/>
            <w:vMerge/>
            <w:vAlign w:val="center"/>
            <w:hideMark/>
          </w:tcPr>
          <w:p w14:paraId="22C1D6CE" w14:textId="77777777" w:rsidR="00510FD0" w:rsidRPr="00B44D98" w:rsidRDefault="00510FD0" w:rsidP="003A069F">
            <w:pPr>
              <w:rPr>
                <w:rFonts w:cs="Arial"/>
                <w:color w:val="000000"/>
                <w:lang w:eastAsia="en-US"/>
              </w:rPr>
            </w:pPr>
          </w:p>
        </w:tc>
        <w:tc>
          <w:tcPr>
            <w:tcW w:w="7534" w:type="dxa"/>
          </w:tcPr>
          <w:p w14:paraId="015A6F1D" w14:textId="77777777" w:rsidR="00510FD0" w:rsidRPr="00B44D98" w:rsidRDefault="00510FD0" w:rsidP="003A069F">
            <w:pPr>
              <w:rPr>
                <w:rFonts w:cs="Arial"/>
                <w:color w:val="000000"/>
                <w:lang w:eastAsia="en-US"/>
              </w:rPr>
            </w:pPr>
          </w:p>
        </w:tc>
      </w:tr>
    </w:tbl>
    <w:p w14:paraId="19C4ACC1" w14:textId="77777777" w:rsidR="00510FD0" w:rsidRPr="00B44D98" w:rsidRDefault="00510FD0" w:rsidP="00510FD0">
      <w:pPr>
        <w:rPr>
          <w:rFonts w:cs="Arial"/>
          <w:color w:val="000000"/>
          <w:lang w:eastAsia="en-US"/>
        </w:rPr>
      </w:pPr>
      <w:r w:rsidRPr="00B44D98">
        <w:rPr>
          <w:rFonts w:cs="Arial"/>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1013"/>
        <w:gridCol w:w="2266"/>
        <w:gridCol w:w="4536"/>
      </w:tblGrid>
      <w:tr w:rsidR="00510FD0" w:rsidRPr="00B44D98" w14:paraId="2BD4BF3A" w14:textId="77777777" w:rsidTr="003A069F">
        <w:trPr>
          <w:trHeight w:val="370"/>
        </w:trPr>
        <w:tc>
          <w:tcPr>
            <w:tcW w:w="4534" w:type="dxa"/>
            <w:gridSpan w:val="3"/>
            <w:tcBorders>
              <w:top w:val="nil"/>
              <w:left w:val="nil"/>
              <w:bottom w:val="single" w:sz="4" w:space="0" w:color="auto"/>
              <w:right w:val="nil"/>
            </w:tcBorders>
            <w:vAlign w:val="bottom"/>
          </w:tcPr>
          <w:p w14:paraId="29241C00"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6952E2D4" w14:textId="77777777" w:rsidR="00510FD0" w:rsidRPr="00B44D98" w:rsidRDefault="00510FD0" w:rsidP="003A069F">
            <w:pPr>
              <w:rPr>
                <w:rFonts w:cs="Arial"/>
                <w:color w:val="000000"/>
                <w:lang w:eastAsia="en-US"/>
              </w:rPr>
            </w:pPr>
          </w:p>
        </w:tc>
      </w:tr>
      <w:tr w:rsidR="00510FD0" w:rsidRPr="00B44D98" w14:paraId="1A97911E" w14:textId="77777777" w:rsidTr="003A069F">
        <w:tc>
          <w:tcPr>
            <w:tcW w:w="4534" w:type="dxa"/>
            <w:gridSpan w:val="3"/>
            <w:tcBorders>
              <w:top w:val="single" w:sz="4" w:space="0" w:color="auto"/>
              <w:left w:val="nil"/>
              <w:bottom w:val="nil"/>
              <w:right w:val="nil"/>
            </w:tcBorders>
            <w:hideMark/>
          </w:tcPr>
          <w:p w14:paraId="1BB8D03E" w14:textId="77777777" w:rsidR="00510FD0" w:rsidRPr="00B44D98" w:rsidRDefault="00510FD0" w:rsidP="003A069F">
            <w:pPr>
              <w:rPr>
                <w:rFonts w:cs="Arial"/>
                <w:i/>
                <w:color w:val="000000"/>
                <w:lang w:eastAsia="en-US"/>
              </w:rPr>
            </w:pPr>
            <w:r w:rsidRPr="00B44D98">
              <w:rPr>
                <w:rFonts w:cs="Arial"/>
                <w:i/>
                <w:color w:val="000000"/>
                <w:lang w:eastAsia="en-US"/>
              </w:rPr>
              <w:t>s številko</w:t>
            </w:r>
          </w:p>
        </w:tc>
        <w:tc>
          <w:tcPr>
            <w:tcW w:w="4536" w:type="dxa"/>
            <w:tcBorders>
              <w:top w:val="single" w:sz="4" w:space="0" w:color="auto"/>
              <w:left w:val="nil"/>
              <w:bottom w:val="nil"/>
              <w:right w:val="nil"/>
            </w:tcBorders>
            <w:hideMark/>
          </w:tcPr>
          <w:p w14:paraId="1C198888" w14:textId="77777777" w:rsidR="00510FD0" w:rsidRPr="00B44D98" w:rsidRDefault="00510FD0" w:rsidP="003A069F">
            <w:pPr>
              <w:rPr>
                <w:rFonts w:cs="Arial"/>
                <w:i/>
                <w:color w:val="000000"/>
                <w:lang w:eastAsia="en-US"/>
              </w:rPr>
            </w:pPr>
            <w:r w:rsidRPr="00B44D98">
              <w:rPr>
                <w:rFonts w:cs="Arial"/>
                <w:i/>
                <w:color w:val="000000"/>
                <w:lang w:eastAsia="en-US"/>
              </w:rPr>
              <w:t>z besedo</w:t>
            </w:r>
          </w:p>
        </w:tc>
      </w:tr>
      <w:tr w:rsidR="00510FD0" w:rsidRPr="00B44D98" w14:paraId="3575D2C3" w14:textId="77777777" w:rsidTr="003A069F">
        <w:trPr>
          <w:trHeight w:val="474"/>
        </w:trPr>
        <w:tc>
          <w:tcPr>
            <w:tcW w:w="4534" w:type="dxa"/>
            <w:gridSpan w:val="3"/>
            <w:tcBorders>
              <w:top w:val="nil"/>
              <w:left w:val="nil"/>
              <w:bottom w:val="single" w:sz="4" w:space="0" w:color="auto"/>
              <w:right w:val="nil"/>
            </w:tcBorders>
            <w:vAlign w:val="bottom"/>
          </w:tcPr>
          <w:p w14:paraId="43A6D8DB"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72DA22CC" w14:textId="77777777" w:rsidR="00510FD0" w:rsidRPr="00B44D98" w:rsidRDefault="00510FD0" w:rsidP="003A069F">
            <w:pPr>
              <w:rPr>
                <w:rFonts w:cs="Arial"/>
                <w:color w:val="000000"/>
                <w:lang w:eastAsia="en-US"/>
              </w:rPr>
            </w:pPr>
          </w:p>
        </w:tc>
      </w:tr>
      <w:tr w:rsidR="00510FD0" w:rsidRPr="00B44D98" w14:paraId="7FEF57CC" w14:textId="77777777" w:rsidTr="003A069F">
        <w:tc>
          <w:tcPr>
            <w:tcW w:w="4534" w:type="dxa"/>
            <w:gridSpan w:val="3"/>
            <w:tcBorders>
              <w:top w:val="single" w:sz="4" w:space="0" w:color="auto"/>
              <w:left w:val="nil"/>
              <w:bottom w:val="nil"/>
              <w:right w:val="nil"/>
            </w:tcBorders>
            <w:hideMark/>
          </w:tcPr>
          <w:p w14:paraId="042356FD" w14:textId="77777777" w:rsidR="00510FD0" w:rsidRPr="00B44D98" w:rsidRDefault="00510FD0" w:rsidP="003A069F">
            <w:pPr>
              <w:rPr>
                <w:rFonts w:cs="Arial"/>
                <w:i/>
                <w:color w:val="000000"/>
                <w:lang w:eastAsia="en-US"/>
              </w:rPr>
            </w:pPr>
            <w:r w:rsidRPr="00B44D98">
              <w:rPr>
                <w:rFonts w:cs="Arial"/>
                <w:i/>
                <w:color w:val="000000"/>
                <w:lang w:eastAsia="en-US"/>
              </w:rPr>
              <w:t xml:space="preserve">začetek teka obresti </w:t>
            </w:r>
          </w:p>
        </w:tc>
        <w:tc>
          <w:tcPr>
            <w:tcW w:w="4536" w:type="dxa"/>
            <w:tcBorders>
              <w:top w:val="single" w:sz="4" w:space="0" w:color="auto"/>
              <w:left w:val="nil"/>
              <w:bottom w:val="nil"/>
              <w:right w:val="nil"/>
            </w:tcBorders>
            <w:hideMark/>
          </w:tcPr>
          <w:p w14:paraId="5ACCDAB6" w14:textId="77777777" w:rsidR="00510FD0" w:rsidRPr="00B44D98" w:rsidRDefault="00510FD0" w:rsidP="003A069F">
            <w:pPr>
              <w:rPr>
                <w:rFonts w:cs="Arial"/>
                <w:i/>
                <w:color w:val="000000"/>
                <w:lang w:eastAsia="en-US"/>
              </w:rPr>
            </w:pPr>
            <w:r w:rsidRPr="00B44D98">
              <w:rPr>
                <w:rFonts w:cs="Arial"/>
                <w:i/>
                <w:color w:val="000000"/>
                <w:lang w:eastAsia="en-US"/>
              </w:rPr>
              <w:t xml:space="preserve">obrestna mera </w:t>
            </w:r>
            <w:r w:rsidRPr="00B44D98">
              <w:rPr>
                <w:rStyle w:val="Sprotnaopomba-sklic"/>
                <w:rFonts w:cs="Arial"/>
                <w:i/>
                <w:color w:val="000000"/>
                <w:lang w:eastAsia="en-US"/>
              </w:rPr>
              <w:footnoteReference w:id="6"/>
            </w:r>
          </w:p>
        </w:tc>
      </w:tr>
      <w:tr w:rsidR="00510FD0" w:rsidRPr="00B44D98" w14:paraId="5810AD33" w14:textId="77777777" w:rsidTr="003A069F">
        <w:trPr>
          <w:trHeight w:val="474"/>
        </w:trPr>
        <w:tc>
          <w:tcPr>
            <w:tcW w:w="1255" w:type="dxa"/>
            <w:tcBorders>
              <w:top w:val="nil"/>
              <w:left w:val="nil"/>
              <w:bottom w:val="nil"/>
              <w:right w:val="nil"/>
            </w:tcBorders>
            <w:vAlign w:val="bottom"/>
            <w:hideMark/>
          </w:tcPr>
          <w:p w14:paraId="1C082B97" w14:textId="77777777" w:rsidR="00510FD0" w:rsidRPr="00B44D98" w:rsidRDefault="00510FD0" w:rsidP="003A069F">
            <w:pPr>
              <w:rPr>
                <w:rFonts w:cs="Arial"/>
                <w:color w:val="000000"/>
                <w:lang w:eastAsia="en-US"/>
              </w:rPr>
            </w:pPr>
            <w:r w:rsidRPr="00B44D98">
              <w:rPr>
                <w:rFonts w:cs="Arial"/>
                <w:color w:val="000000"/>
                <w:lang w:eastAsia="en-US"/>
              </w:rPr>
              <w:t>na podlagi</w:t>
            </w:r>
          </w:p>
        </w:tc>
        <w:tc>
          <w:tcPr>
            <w:tcW w:w="7815" w:type="dxa"/>
            <w:gridSpan w:val="3"/>
            <w:tcBorders>
              <w:top w:val="nil"/>
              <w:left w:val="nil"/>
              <w:bottom w:val="single" w:sz="4" w:space="0" w:color="auto"/>
              <w:right w:val="nil"/>
            </w:tcBorders>
            <w:vAlign w:val="bottom"/>
          </w:tcPr>
          <w:p w14:paraId="007D0AB7" w14:textId="77777777" w:rsidR="00510FD0" w:rsidRPr="00B44D98" w:rsidRDefault="00510FD0" w:rsidP="003A069F">
            <w:pPr>
              <w:rPr>
                <w:rFonts w:cs="Arial"/>
                <w:color w:val="000000"/>
                <w:lang w:eastAsia="en-US"/>
              </w:rPr>
            </w:pPr>
          </w:p>
        </w:tc>
      </w:tr>
      <w:tr w:rsidR="00510FD0" w:rsidRPr="00B44D98" w14:paraId="6F1C716E" w14:textId="77777777" w:rsidTr="003A069F">
        <w:tc>
          <w:tcPr>
            <w:tcW w:w="1255" w:type="dxa"/>
            <w:tcBorders>
              <w:top w:val="nil"/>
              <w:left w:val="nil"/>
              <w:bottom w:val="nil"/>
              <w:right w:val="nil"/>
            </w:tcBorders>
            <w:vAlign w:val="bottom"/>
          </w:tcPr>
          <w:p w14:paraId="12D16981" w14:textId="77777777" w:rsidR="00510FD0" w:rsidRPr="00B44D98" w:rsidRDefault="00510FD0" w:rsidP="003A069F">
            <w:pPr>
              <w:rPr>
                <w:rFonts w:cs="Arial"/>
                <w:color w:val="000000"/>
                <w:lang w:eastAsia="en-US"/>
              </w:rPr>
            </w:pPr>
          </w:p>
        </w:tc>
        <w:tc>
          <w:tcPr>
            <w:tcW w:w="7815" w:type="dxa"/>
            <w:gridSpan w:val="3"/>
            <w:tcBorders>
              <w:top w:val="single" w:sz="4" w:space="0" w:color="auto"/>
              <w:left w:val="nil"/>
              <w:bottom w:val="nil"/>
              <w:right w:val="nil"/>
            </w:tcBorders>
            <w:vAlign w:val="bottom"/>
            <w:hideMark/>
          </w:tcPr>
          <w:p w14:paraId="06C92EFE" w14:textId="77777777" w:rsidR="00510FD0" w:rsidRPr="00B44D98" w:rsidRDefault="00510FD0" w:rsidP="003A069F">
            <w:pPr>
              <w:ind w:left="1173" w:firstLine="992"/>
              <w:rPr>
                <w:rFonts w:cs="Arial"/>
                <w:i/>
                <w:color w:val="000000"/>
                <w:lang w:eastAsia="en-US"/>
              </w:rPr>
            </w:pPr>
            <w:r w:rsidRPr="00B44D98">
              <w:rPr>
                <w:rFonts w:cs="Arial"/>
                <w:i/>
                <w:color w:val="000000"/>
                <w:lang w:eastAsia="en-US"/>
              </w:rPr>
              <w:t>pravni temelj nastanka obveznosti</w:t>
            </w:r>
          </w:p>
        </w:tc>
      </w:tr>
      <w:tr w:rsidR="00510FD0" w:rsidRPr="00B44D98" w14:paraId="2C05B5B7" w14:textId="77777777" w:rsidTr="003A069F">
        <w:trPr>
          <w:trHeight w:val="439"/>
        </w:trPr>
        <w:tc>
          <w:tcPr>
            <w:tcW w:w="2268" w:type="dxa"/>
            <w:gridSpan w:val="2"/>
            <w:tcBorders>
              <w:top w:val="nil"/>
              <w:left w:val="nil"/>
              <w:bottom w:val="nil"/>
              <w:right w:val="nil"/>
            </w:tcBorders>
            <w:vAlign w:val="bottom"/>
            <w:hideMark/>
          </w:tcPr>
          <w:p w14:paraId="31387AC7" w14:textId="77777777" w:rsidR="00510FD0" w:rsidRPr="00B44D98" w:rsidRDefault="00510FD0" w:rsidP="003A069F">
            <w:pPr>
              <w:rPr>
                <w:rFonts w:cs="Arial"/>
                <w:color w:val="000000"/>
                <w:lang w:eastAsia="en-US"/>
              </w:rPr>
            </w:pPr>
            <w:r w:rsidRPr="00B44D98">
              <w:rPr>
                <w:rFonts w:cs="Arial"/>
                <w:color w:val="000000"/>
                <w:lang w:eastAsia="en-US"/>
              </w:rPr>
              <w:t>ki se sme izplačati</w:t>
            </w:r>
            <w:r>
              <w:rPr>
                <w:rFonts w:cs="Arial"/>
                <w:color w:val="000000"/>
                <w:lang w:eastAsia="en-US"/>
              </w:rPr>
              <w:t xml:space="preserve"> do</w:t>
            </w:r>
          </w:p>
        </w:tc>
        <w:tc>
          <w:tcPr>
            <w:tcW w:w="6802" w:type="dxa"/>
            <w:gridSpan w:val="2"/>
            <w:tcBorders>
              <w:top w:val="nil"/>
              <w:left w:val="nil"/>
              <w:bottom w:val="single" w:sz="4" w:space="0" w:color="auto"/>
              <w:right w:val="nil"/>
            </w:tcBorders>
            <w:vAlign w:val="bottom"/>
          </w:tcPr>
          <w:p w14:paraId="5ECAFAD5" w14:textId="77777777" w:rsidR="00510FD0" w:rsidRPr="00B44D98" w:rsidRDefault="00510FD0" w:rsidP="003A069F">
            <w:pPr>
              <w:rPr>
                <w:rFonts w:cs="Arial"/>
                <w:color w:val="000000"/>
                <w:lang w:eastAsia="en-US"/>
              </w:rPr>
            </w:pPr>
          </w:p>
        </w:tc>
      </w:tr>
      <w:tr w:rsidR="00510FD0" w:rsidRPr="00B44D98" w14:paraId="11E87239" w14:textId="77777777" w:rsidTr="003A069F">
        <w:tc>
          <w:tcPr>
            <w:tcW w:w="2268" w:type="dxa"/>
            <w:gridSpan w:val="2"/>
            <w:tcBorders>
              <w:top w:val="nil"/>
              <w:left w:val="nil"/>
              <w:bottom w:val="nil"/>
              <w:right w:val="nil"/>
            </w:tcBorders>
          </w:tcPr>
          <w:p w14:paraId="7218FC61" w14:textId="77777777" w:rsidR="00510FD0" w:rsidRPr="00B44D98" w:rsidRDefault="00510FD0" w:rsidP="003A069F">
            <w:pPr>
              <w:rPr>
                <w:rFonts w:cs="Arial"/>
                <w:color w:val="000000"/>
                <w:lang w:eastAsia="en-US"/>
              </w:rPr>
            </w:pPr>
          </w:p>
        </w:tc>
        <w:tc>
          <w:tcPr>
            <w:tcW w:w="6802" w:type="dxa"/>
            <w:gridSpan w:val="2"/>
            <w:tcBorders>
              <w:top w:val="single" w:sz="4" w:space="0" w:color="auto"/>
              <w:left w:val="nil"/>
              <w:bottom w:val="nil"/>
              <w:right w:val="nil"/>
            </w:tcBorders>
            <w:hideMark/>
          </w:tcPr>
          <w:p w14:paraId="4396F958" w14:textId="77777777" w:rsidR="00510FD0" w:rsidRPr="00B44D98" w:rsidRDefault="00510FD0" w:rsidP="003A069F">
            <w:pPr>
              <w:ind w:left="1456" w:hanging="142"/>
              <w:rPr>
                <w:rFonts w:cs="Arial"/>
                <w:i/>
                <w:color w:val="000000"/>
                <w:lang w:eastAsia="en-US"/>
              </w:rPr>
            </w:pPr>
            <w:r w:rsidRPr="00B44D98">
              <w:rPr>
                <w:rFonts w:cs="Arial"/>
                <w:i/>
                <w:color w:val="000000"/>
                <w:lang w:eastAsia="en-US"/>
              </w:rPr>
              <w:t>datum dospelosti s številko (</w:t>
            </w:r>
            <w:proofErr w:type="spellStart"/>
            <w:r w:rsidRPr="00B44D98">
              <w:rPr>
                <w:rFonts w:cs="Arial"/>
                <w:i/>
                <w:color w:val="000000"/>
                <w:lang w:eastAsia="en-US"/>
              </w:rPr>
              <w:t>dd</w:t>
            </w:r>
            <w:proofErr w:type="spellEnd"/>
            <w:r w:rsidRPr="00B44D98">
              <w:rPr>
                <w:rFonts w:cs="Arial"/>
                <w:i/>
                <w:color w:val="000000"/>
                <w:lang w:eastAsia="en-US"/>
              </w:rPr>
              <w:t>/mm/</w:t>
            </w:r>
            <w:proofErr w:type="spellStart"/>
            <w:r w:rsidRPr="00B44D98">
              <w:rPr>
                <w:rFonts w:cs="Arial"/>
                <w:i/>
                <w:color w:val="000000"/>
                <w:lang w:eastAsia="en-US"/>
              </w:rPr>
              <w:t>llll</w:t>
            </w:r>
            <w:proofErr w:type="spellEnd"/>
            <w:r w:rsidRPr="00B44D98">
              <w:rPr>
                <w:rFonts w:cs="Arial"/>
                <w:i/>
                <w:color w:val="000000"/>
                <w:lang w:eastAsia="en-US"/>
              </w:rPr>
              <w:t>)in besedo</w:t>
            </w:r>
          </w:p>
        </w:tc>
      </w:tr>
    </w:tbl>
    <w:p w14:paraId="1D72B29A" w14:textId="77777777" w:rsidR="00510FD0" w:rsidRPr="00B44D98" w:rsidRDefault="00510FD0" w:rsidP="00510FD0">
      <w:pPr>
        <w:rPr>
          <w:rFonts w:cs="Arial"/>
          <w:color w:val="000000"/>
          <w:lang w:eastAsia="en-US"/>
        </w:rPr>
      </w:pPr>
    </w:p>
    <w:p w14:paraId="543A72C5"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nepreklicno pooblaščam upnika, da zahteva izvršitev plačilne transakcije v breme mojih denarnih sredstev pri ponudnikih plačilnih storitev.</w:t>
      </w:r>
    </w:p>
    <w:p w14:paraId="6151CB94" w14:textId="77777777" w:rsidR="00510FD0" w:rsidRPr="00B44D98" w:rsidRDefault="00510FD0" w:rsidP="00510FD0">
      <w:pPr>
        <w:rPr>
          <w:rFonts w:cs="Arial"/>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510FD0" w:rsidRPr="00B44D98" w14:paraId="5D5AFA61" w14:textId="77777777" w:rsidTr="003A069F">
        <w:trPr>
          <w:trHeight w:val="287"/>
        </w:trPr>
        <w:tc>
          <w:tcPr>
            <w:tcW w:w="2127" w:type="dxa"/>
            <w:tcBorders>
              <w:top w:val="nil"/>
              <w:left w:val="nil"/>
              <w:bottom w:val="single" w:sz="4" w:space="0" w:color="auto"/>
              <w:right w:val="nil"/>
            </w:tcBorders>
            <w:vAlign w:val="bottom"/>
          </w:tcPr>
          <w:p w14:paraId="19FBC8B5" w14:textId="77777777" w:rsidR="00510FD0" w:rsidRPr="00B44D98" w:rsidRDefault="00510FD0" w:rsidP="003A069F">
            <w:pPr>
              <w:rPr>
                <w:rFonts w:cs="Arial"/>
                <w:color w:val="000000"/>
                <w:lang w:eastAsia="en-US"/>
              </w:rPr>
            </w:pPr>
          </w:p>
        </w:tc>
        <w:tc>
          <w:tcPr>
            <w:tcW w:w="1559" w:type="dxa"/>
            <w:tcBorders>
              <w:top w:val="nil"/>
              <w:left w:val="nil"/>
              <w:bottom w:val="single" w:sz="4" w:space="0" w:color="auto"/>
              <w:right w:val="nil"/>
            </w:tcBorders>
            <w:vAlign w:val="bottom"/>
          </w:tcPr>
          <w:p w14:paraId="6B4F765B" w14:textId="77777777" w:rsidR="00510FD0" w:rsidRPr="00B44D98" w:rsidRDefault="00510FD0" w:rsidP="003A069F">
            <w:pPr>
              <w:rPr>
                <w:rFonts w:cs="Arial"/>
                <w:color w:val="000000"/>
                <w:lang w:eastAsia="en-US"/>
              </w:rPr>
            </w:pPr>
          </w:p>
        </w:tc>
        <w:tc>
          <w:tcPr>
            <w:tcW w:w="5386" w:type="dxa"/>
            <w:tcBorders>
              <w:top w:val="nil"/>
              <w:left w:val="nil"/>
              <w:bottom w:val="single" w:sz="4" w:space="0" w:color="auto"/>
              <w:right w:val="nil"/>
            </w:tcBorders>
            <w:vAlign w:val="bottom"/>
          </w:tcPr>
          <w:p w14:paraId="627C8083" w14:textId="77777777" w:rsidR="00510FD0" w:rsidRPr="00B44D98" w:rsidRDefault="00510FD0" w:rsidP="003A069F">
            <w:pPr>
              <w:rPr>
                <w:rFonts w:cs="Arial"/>
                <w:color w:val="000000"/>
                <w:lang w:eastAsia="en-US"/>
              </w:rPr>
            </w:pPr>
          </w:p>
        </w:tc>
      </w:tr>
      <w:tr w:rsidR="00510FD0" w:rsidRPr="00B44D98" w14:paraId="4674EC1F" w14:textId="77777777" w:rsidTr="003A069F">
        <w:tc>
          <w:tcPr>
            <w:tcW w:w="2127" w:type="dxa"/>
            <w:tcBorders>
              <w:top w:val="single" w:sz="4" w:space="0" w:color="auto"/>
              <w:left w:val="nil"/>
              <w:bottom w:val="nil"/>
              <w:right w:val="nil"/>
            </w:tcBorders>
            <w:hideMark/>
          </w:tcPr>
          <w:p w14:paraId="06443E72" w14:textId="77777777" w:rsidR="00510FD0" w:rsidRPr="00B44D98" w:rsidRDefault="00510FD0" w:rsidP="003A069F">
            <w:pPr>
              <w:rPr>
                <w:rFonts w:cs="Arial"/>
                <w:i/>
                <w:color w:val="000000"/>
                <w:lang w:eastAsia="en-US"/>
              </w:rPr>
            </w:pPr>
            <w:r w:rsidRPr="00B44D98">
              <w:rPr>
                <w:rFonts w:cs="Arial"/>
                <w:i/>
                <w:color w:val="000000"/>
                <w:lang w:eastAsia="en-US"/>
              </w:rPr>
              <w:t xml:space="preserve">kraj izdaje </w:t>
            </w:r>
          </w:p>
        </w:tc>
        <w:tc>
          <w:tcPr>
            <w:tcW w:w="1559" w:type="dxa"/>
            <w:tcBorders>
              <w:top w:val="single" w:sz="4" w:space="0" w:color="auto"/>
              <w:left w:val="nil"/>
              <w:bottom w:val="nil"/>
              <w:right w:val="nil"/>
            </w:tcBorders>
          </w:tcPr>
          <w:p w14:paraId="031C61C7" w14:textId="77777777" w:rsidR="00510FD0" w:rsidRPr="00B44D98" w:rsidRDefault="00510FD0" w:rsidP="003A069F">
            <w:pPr>
              <w:rPr>
                <w:rFonts w:cs="Arial"/>
                <w:i/>
                <w:color w:val="000000"/>
                <w:lang w:eastAsia="en-US"/>
              </w:rPr>
            </w:pPr>
            <w:r w:rsidRPr="00B44D98">
              <w:rPr>
                <w:rFonts w:cs="Arial"/>
                <w:i/>
                <w:color w:val="000000"/>
                <w:lang w:eastAsia="en-US"/>
              </w:rPr>
              <w:t>datum</w:t>
            </w:r>
          </w:p>
          <w:p w14:paraId="72DFB1E8" w14:textId="77777777" w:rsidR="00510FD0" w:rsidRPr="00B44D98" w:rsidRDefault="00510FD0" w:rsidP="003A069F">
            <w:pPr>
              <w:rPr>
                <w:rFonts w:cs="Arial"/>
                <w:i/>
                <w:color w:val="000000"/>
                <w:lang w:eastAsia="en-US"/>
              </w:rPr>
            </w:pPr>
          </w:p>
        </w:tc>
        <w:tc>
          <w:tcPr>
            <w:tcW w:w="5386" w:type="dxa"/>
            <w:tcBorders>
              <w:top w:val="single" w:sz="4" w:space="0" w:color="auto"/>
              <w:left w:val="nil"/>
              <w:bottom w:val="nil"/>
              <w:right w:val="nil"/>
            </w:tcBorders>
          </w:tcPr>
          <w:p w14:paraId="0AB90E58" w14:textId="77777777" w:rsidR="00510FD0" w:rsidRPr="00B44D98" w:rsidRDefault="00510FD0" w:rsidP="003A069F">
            <w:pPr>
              <w:rPr>
                <w:rFonts w:cs="Arial"/>
                <w:i/>
                <w:color w:val="000000"/>
                <w:lang w:eastAsia="en-US"/>
              </w:rPr>
            </w:pPr>
            <w:r w:rsidRPr="00B44D98">
              <w:rPr>
                <w:rFonts w:cs="Arial"/>
                <w:i/>
                <w:color w:val="000000"/>
                <w:lang w:eastAsia="en-US"/>
              </w:rPr>
              <w:t>ime in priimek ter podpis zakonitega zastopnika dolžnika</w:t>
            </w:r>
            <w:r w:rsidRPr="00B44D98">
              <w:rPr>
                <w:rFonts w:cs="Arial"/>
                <w:i/>
                <w:color w:val="000000"/>
                <w:vertAlign w:val="superscript"/>
                <w:lang w:eastAsia="en-US"/>
              </w:rPr>
              <w:footnoteReference w:id="7"/>
            </w:r>
          </w:p>
          <w:p w14:paraId="7867F026" w14:textId="77777777" w:rsidR="00510FD0" w:rsidRPr="00B44D98" w:rsidRDefault="00510FD0" w:rsidP="003A069F">
            <w:pPr>
              <w:rPr>
                <w:rFonts w:cs="Arial"/>
                <w:i/>
                <w:color w:val="000000"/>
                <w:lang w:eastAsia="en-US"/>
              </w:rPr>
            </w:pPr>
          </w:p>
        </w:tc>
      </w:tr>
    </w:tbl>
    <w:p w14:paraId="0E934718" w14:textId="77777777" w:rsidR="00510FD0" w:rsidRPr="00B44D98" w:rsidRDefault="00510FD0" w:rsidP="00510FD0">
      <w:pPr>
        <w:rPr>
          <w:rFonts w:cs="Arial"/>
          <w:color w:val="000000"/>
          <w:lang w:eastAsia="en-US"/>
        </w:rPr>
      </w:pPr>
    </w:p>
    <w:p w14:paraId="431B116D"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podeljujem nepreklicno soglasje vsem svojim ponudnikom plačilnih storitev, da v breme mojih denarnih sredstev izvršijo plačilno transakcijo, ki jo zahteva upnik.</w:t>
      </w:r>
    </w:p>
    <w:p w14:paraId="007854CC" w14:textId="77777777" w:rsidR="00510FD0" w:rsidRPr="00B44D98" w:rsidRDefault="00510FD0" w:rsidP="00510FD0">
      <w:pPr>
        <w:rPr>
          <w:rFonts w:cs="Arial"/>
          <w:color w:val="000000"/>
          <w:lang w:eastAsia="en-US"/>
        </w:rPr>
      </w:pPr>
    </w:p>
    <w:p w14:paraId="2359D38D" w14:textId="77777777" w:rsidR="00510FD0" w:rsidRPr="00B44D98" w:rsidRDefault="00510FD0" w:rsidP="00510FD0">
      <w:pPr>
        <w:jc w:val="both"/>
        <w:rPr>
          <w:rFonts w:cs="Arial"/>
        </w:rPr>
      </w:pPr>
      <w:r w:rsidRPr="00B44D98">
        <w:rPr>
          <w:rFonts w:cs="Arial"/>
          <w:color w:val="000000"/>
          <w:lang w:eastAsia="en-US"/>
        </w:rPr>
        <w:t>Prostor za oznake banke:</w:t>
      </w:r>
    </w:p>
    <w:p w14:paraId="48159FF7" w14:textId="77777777" w:rsidR="00510FD0" w:rsidRPr="00B44D98" w:rsidRDefault="00510FD0" w:rsidP="00510FD0">
      <w:pPr>
        <w:spacing w:line="260" w:lineRule="exact"/>
        <w:rPr>
          <w:rFonts w:cs="Arial"/>
          <w:b/>
          <w:sz w:val="24"/>
          <w:szCs w:val="24"/>
          <w:highlight w:val="green"/>
        </w:rPr>
      </w:pPr>
    </w:p>
    <w:p w14:paraId="00A6A09C" w14:textId="77777777" w:rsidR="00510FD0" w:rsidRDefault="00510FD0" w:rsidP="00510FD0">
      <w:pPr>
        <w:spacing w:line="260" w:lineRule="exact"/>
        <w:rPr>
          <w:rFonts w:cs="Arial"/>
          <w:b/>
          <w:sz w:val="24"/>
          <w:szCs w:val="24"/>
          <w:highlight w:val="green"/>
        </w:rPr>
      </w:pPr>
    </w:p>
    <w:p w14:paraId="136C429D" w14:textId="77777777" w:rsidR="00510FD0" w:rsidRDefault="00510FD0" w:rsidP="00510FD0">
      <w:pPr>
        <w:spacing w:line="260" w:lineRule="exact"/>
        <w:rPr>
          <w:rFonts w:cs="Arial"/>
          <w:b/>
          <w:sz w:val="24"/>
          <w:szCs w:val="24"/>
          <w:highlight w:val="green"/>
        </w:rPr>
      </w:pPr>
    </w:p>
    <w:p w14:paraId="3B442E85" w14:textId="77777777" w:rsidR="00510FD0" w:rsidRDefault="00510FD0" w:rsidP="00510FD0">
      <w:pPr>
        <w:spacing w:line="260" w:lineRule="exact"/>
        <w:rPr>
          <w:rFonts w:cs="Arial"/>
          <w:b/>
          <w:sz w:val="24"/>
          <w:szCs w:val="24"/>
          <w:highlight w:val="green"/>
        </w:rPr>
      </w:pPr>
    </w:p>
    <w:p w14:paraId="41B96D1C" w14:textId="77777777" w:rsidR="00510FD0" w:rsidRPr="00B44D98" w:rsidRDefault="00510FD0" w:rsidP="00510FD0">
      <w:pPr>
        <w:spacing w:line="260" w:lineRule="exact"/>
        <w:rPr>
          <w:rFonts w:cs="Arial"/>
          <w:b/>
          <w:sz w:val="24"/>
          <w:szCs w:val="24"/>
          <w:highlight w:val="green"/>
        </w:rPr>
      </w:pPr>
    </w:p>
    <w:p w14:paraId="604ECC28" w14:textId="385EE9DC" w:rsidR="00C76C37" w:rsidRPr="00C52FF5" w:rsidRDefault="00C76C37" w:rsidP="00C52FF5">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A4275D">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377C2959"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r w:rsidRPr="00473455">
        <w:rPr>
          <w:rFonts w:cs="Arial"/>
        </w:rPr>
        <w:t>JN-00</w:t>
      </w:r>
      <w:r w:rsidR="00951B70">
        <w:rPr>
          <w:rFonts w:cs="Arial"/>
        </w:rPr>
        <w:t>13</w:t>
      </w:r>
      <w:r w:rsidRPr="00473455">
        <w:rPr>
          <w:rFonts w:cs="Arial"/>
        </w:rPr>
        <w:t>/202</w:t>
      </w:r>
      <w:r w:rsidR="00C52FF5">
        <w:rPr>
          <w:rFonts w:cs="Arial"/>
        </w:rPr>
        <w:t>6</w:t>
      </w:r>
      <w:r>
        <w:rPr>
          <w:rFonts w:cs="Arial"/>
          <w:color w:val="000000"/>
        </w:rPr>
        <w:t xml:space="preserve">, katerega predmet </w:t>
      </w:r>
      <w:r w:rsidR="00951B70">
        <w:rPr>
          <w:rFonts w:cs="Arial"/>
          <w:color w:val="000000"/>
        </w:rPr>
        <w:t xml:space="preserve">so ODPADKI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A4275D">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A4275D">
            <w:pPr>
              <w:spacing w:line="260" w:lineRule="exact"/>
              <w:rPr>
                <w:rFonts w:cs="Arial"/>
                <w:szCs w:val="24"/>
                <w:lang w:eastAsia="en-US"/>
              </w:rPr>
            </w:pPr>
            <w:r>
              <w:rPr>
                <w:rFonts w:cs="Arial"/>
              </w:rPr>
              <w:t>POLNI NAZIV IN FIRMA PODIZVAJALCA:</w:t>
            </w:r>
          </w:p>
          <w:p w14:paraId="6CDD912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A4275D">
            <w:pPr>
              <w:spacing w:line="260" w:lineRule="exact"/>
              <w:jc w:val="both"/>
              <w:rPr>
                <w:rFonts w:cs="Arial"/>
                <w:szCs w:val="24"/>
                <w:lang w:eastAsia="en-US"/>
              </w:rPr>
            </w:pPr>
          </w:p>
        </w:tc>
      </w:tr>
      <w:tr w:rsidR="00C76C37" w14:paraId="08D8070C" w14:textId="77777777" w:rsidTr="00A4275D">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A4275D">
            <w:pPr>
              <w:spacing w:line="260" w:lineRule="exact"/>
              <w:rPr>
                <w:rFonts w:cs="Arial"/>
                <w:szCs w:val="24"/>
                <w:lang w:eastAsia="en-US"/>
              </w:rPr>
            </w:pPr>
            <w:r>
              <w:rPr>
                <w:rFonts w:cs="Arial"/>
              </w:rPr>
              <w:t>NASLOV PODIZVAJALCA:</w:t>
            </w:r>
          </w:p>
          <w:p w14:paraId="7E6B153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A4275D">
            <w:pPr>
              <w:spacing w:line="260" w:lineRule="exact"/>
              <w:jc w:val="both"/>
              <w:rPr>
                <w:rFonts w:cs="Arial"/>
                <w:szCs w:val="24"/>
                <w:lang w:eastAsia="en-US"/>
              </w:rPr>
            </w:pPr>
          </w:p>
        </w:tc>
      </w:tr>
      <w:tr w:rsidR="00C76C37" w14:paraId="0646F93B" w14:textId="77777777" w:rsidTr="00A4275D">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A4275D">
            <w:pPr>
              <w:spacing w:line="260" w:lineRule="exact"/>
              <w:rPr>
                <w:rFonts w:cs="Arial"/>
                <w:szCs w:val="24"/>
                <w:lang w:eastAsia="en-US"/>
              </w:rPr>
            </w:pPr>
            <w:r>
              <w:rPr>
                <w:rFonts w:cs="Arial"/>
              </w:rPr>
              <w:t>KONTAKTNA OSEBA:</w:t>
            </w:r>
          </w:p>
          <w:p w14:paraId="3BD49F48"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A4275D">
            <w:pPr>
              <w:spacing w:line="260" w:lineRule="exact"/>
              <w:jc w:val="both"/>
              <w:rPr>
                <w:rFonts w:cs="Arial"/>
                <w:szCs w:val="24"/>
                <w:lang w:eastAsia="en-US"/>
              </w:rPr>
            </w:pPr>
          </w:p>
        </w:tc>
      </w:tr>
      <w:tr w:rsidR="00C76C37" w14:paraId="45F4D867"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A4275D">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A4275D">
            <w:pPr>
              <w:spacing w:line="260" w:lineRule="exact"/>
              <w:jc w:val="both"/>
              <w:rPr>
                <w:rFonts w:cs="Arial"/>
                <w:szCs w:val="24"/>
                <w:lang w:eastAsia="en-US"/>
              </w:rPr>
            </w:pPr>
          </w:p>
        </w:tc>
      </w:tr>
      <w:tr w:rsidR="00C76C37" w14:paraId="3470041F" w14:textId="77777777" w:rsidTr="00A4275D">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A4275D">
            <w:pPr>
              <w:spacing w:line="260" w:lineRule="exact"/>
              <w:rPr>
                <w:rFonts w:cs="Arial"/>
                <w:szCs w:val="24"/>
                <w:lang w:eastAsia="en-US"/>
              </w:rPr>
            </w:pPr>
            <w:r>
              <w:rPr>
                <w:rFonts w:cs="Arial"/>
              </w:rPr>
              <w:t>TELEFON:</w:t>
            </w:r>
          </w:p>
          <w:p w14:paraId="0008713B"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A4275D">
            <w:pPr>
              <w:spacing w:line="260" w:lineRule="exact"/>
              <w:jc w:val="both"/>
              <w:rPr>
                <w:rFonts w:cs="Arial"/>
                <w:szCs w:val="24"/>
                <w:lang w:eastAsia="en-US"/>
              </w:rPr>
            </w:pPr>
          </w:p>
        </w:tc>
      </w:tr>
      <w:tr w:rsidR="00C76C37" w14:paraId="4006D8E1" w14:textId="77777777" w:rsidTr="00A4275D">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A4275D">
            <w:pPr>
              <w:spacing w:line="260" w:lineRule="exact"/>
              <w:rPr>
                <w:rFonts w:cs="Arial"/>
                <w:szCs w:val="24"/>
                <w:lang w:eastAsia="en-US"/>
              </w:rPr>
            </w:pPr>
            <w:r>
              <w:rPr>
                <w:rFonts w:cs="Arial"/>
              </w:rPr>
              <w:t>TELEFAX:</w:t>
            </w:r>
          </w:p>
          <w:p w14:paraId="640D5F8A"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A4275D">
            <w:pPr>
              <w:spacing w:line="260" w:lineRule="exact"/>
              <w:jc w:val="both"/>
              <w:rPr>
                <w:rFonts w:cs="Arial"/>
                <w:szCs w:val="24"/>
                <w:lang w:eastAsia="en-US"/>
              </w:rPr>
            </w:pPr>
          </w:p>
        </w:tc>
      </w:tr>
      <w:tr w:rsidR="00C76C37" w14:paraId="5B0B0696" w14:textId="77777777" w:rsidTr="00A4275D">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A4275D">
            <w:pPr>
              <w:spacing w:line="260" w:lineRule="exact"/>
              <w:rPr>
                <w:rFonts w:cs="Arial"/>
                <w:szCs w:val="24"/>
                <w:lang w:eastAsia="en-US"/>
              </w:rPr>
            </w:pPr>
            <w:r>
              <w:rPr>
                <w:rFonts w:cs="Arial"/>
              </w:rPr>
              <w:t>IDENTIFIKACIJSKA ŠTEVILKA ZA DDV:</w:t>
            </w:r>
          </w:p>
          <w:p w14:paraId="5D601BF9"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A4275D">
            <w:pPr>
              <w:spacing w:line="260" w:lineRule="exact"/>
              <w:jc w:val="both"/>
              <w:rPr>
                <w:rFonts w:cs="Arial"/>
                <w:szCs w:val="24"/>
                <w:lang w:eastAsia="en-US"/>
              </w:rPr>
            </w:pPr>
          </w:p>
        </w:tc>
      </w:tr>
      <w:tr w:rsidR="00C76C37" w14:paraId="3717B28B" w14:textId="77777777" w:rsidTr="00A4275D">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A4275D">
            <w:pPr>
              <w:spacing w:line="260" w:lineRule="exact"/>
              <w:rPr>
                <w:rFonts w:cs="Arial"/>
                <w:szCs w:val="24"/>
                <w:lang w:eastAsia="en-US"/>
              </w:rPr>
            </w:pPr>
            <w:r>
              <w:rPr>
                <w:rFonts w:cs="Arial"/>
              </w:rPr>
              <w:t>MATIČNA ŠTEVILKA:</w:t>
            </w:r>
          </w:p>
          <w:p w14:paraId="5070F20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A4275D">
            <w:pPr>
              <w:spacing w:line="260" w:lineRule="exact"/>
              <w:jc w:val="both"/>
              <w:rPr>
                <w:rFonts w:cs="Arial"/>
                <w:szCs w:val="24"/>
                <w:lang w:eastAsia="en-US"/>
              </w:rPr>
            </w:pPr>
          </w:p>
        </w:tc>
      </w:tr>
      <w:tr w:rsidR="00C76C37" w14:paraId="6C02A200" w14:textId="77777777" w:rsidTr="00A4275D">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A4275D">
            <w:pPr>
              <w:spacing w:line="260" w:lineRule="exact"/>
              <w:rPr>
                <w:rFonts w:cs="Arial"/>
                <w:szCs w:val="24"/>
                <w:lang w:eastAsia="en-US"/>
              </w:rPr>
            </w:pPr>
            <w:r>
              <w:rPr>
                <w:rFonts w:cs="Arial"/>
              </w:rPr>
              <w:t>ŠT. TRR-ja in BANKA:</w:t>
            </w:r>
          </w:p>
          <w:p w14:paraId="023A836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A4275D">
            <w:pPr>
              <w:spacing w:line="260" w:lineRule="exact"/>
              <w:jc w:val="both"/>
              <w:rPr>
                <w:rFonts w:cs="Arial"/>
                <w:szCs w:val="24"/>
                <w:lang w:eastAsia="en-US"/>
              </w:rPr>
            </w:pPr>
          </w:p>
        </w:tc>
      </w:tr>
      <w:tr w:rsidR="00C76C37" w14:paraId="5F739C3D" w14:textId="77777777" w:rsidTr="00A4275D">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A4275D">
            <w:pPr>
              <w:spacing w:line="260" w:lineRule="exact"/>
              <w:rPr>
                <w:rFonts w:cs="Arial"/>
                <w:szCs w:val="24"/>
                <w:lang w:eastAsia="en-US"/>
              </w:rPr>
            </w:pPr>
            <w:r>
              <w:rPr>
                <w:rFonts w:cs="Arial"/>
              </w:rPr>
              <w:t>ZAKONITI ZASTOPNIKI PODIZVAJALCA:</w:t>
            </w:r>
          </w:p>
          <w:p w14:paraId="75E6E332"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A4275D">
            <w:pPr>
              <w:spacing w:line="260" w:lineRule="exact"/>
              <w:jc w:val="both"/>
              <w:rPr>
                <w:rFonts w:cs="Arial"/>
                <w:szCs w:val="24"/>
                <w:lang w:eastAsia="en-US"/>
              </w:rPr>
            </w:pPr>
          </w:p>
        </w:tc>
      </w:tr>
      <w:tr w:rsidR="00C76C37" w14:paraId="7016B8F0"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A4275D">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A4275D">
            <w:pPr>
              <w:spacing w:line="260" w:lineRule="exact"/>
              <w:jc w:val="both"/>
              <w:rPr>
                <w:rFonts w:cs="Arial"/>
                <w:szCs w:val="24"/>
                <w:lang w:eastAsia="en-US"/>
              </w:rPr>
            </w:pPr>
          </w:p>
        </w:tc>
      </w:tr>
      <w:tr w:rsidR="00691571" w14:paraId="41E1307F" w14:textId="77777777" w:rsidTr="00A4275D">
        <w:tc>
          <w:tcPr>
            <w:tcW w:w="4247" w:type="dxa"/>
            <w:tcBorders>
              <w:top w:val="single" w:sz="4" w:space="0" w:color="auto"/>
              <w:left w:val="single" w:sz="4" w:space="0" w:color="auto"/>
              <w:bottom w:val="single" w:sz="4" w:space="0" w:color="auto"/>
              <w:right w:val="single" w:sz="4" w:space="0" w:color="auto"/>
            </w:tcBorders>
          </w:tcPr>
          <w:p w14:paraId="60200C71" w14:textId="77777777" w:rsidR="00691571" w:rsidRPr="00691571" w:rsidRDefault="00691571" w:rsidP="00691571">
            <w:pPr>
              <w:rPr>
                <w:rFonts w:cs="Arial"/>
                <w:color w:val="FF0000"/>
                <w:szCs w:val="24"/>
                <w:lang w:eastAsia="en-US"/>
              </w:rPr>
            </w:pPr>
          </w:p>
          <w:p w14:paraId="402E6F6C" w14:textId="488A3693" w:rsidR="00691571" w:rsidRPr="00691571" w:rsidRDefault="00691571" w:rsidP="00691571">
            <w:pPr>
              <w:spacing w:line="260" w:lineRule="exact"/>
              <w:rPr>
                <w:rFonts w:cs="Arial"/>
                <w:color w:val="FF0000"/>
              </w:rPr>
            </w:pPr>
            <w:r w:rsidRPr="00691571">
              <w:rPr>
                <w:rFonts w:cs="Arial"/>
                <w:color w:val="FF0000"/>
              </w:rPr>
              <w:t>KOLIČINA DEL PODIZVAJALCA</w:t>
            </w:r>
          </w:p>
        </w:tc>
        <w:tc>
          <w:tcPr>
            <w:tcW w:w="5075" w:type="dxa"/>
            <w:tcBorders>
              <w:top w:val="single" w:sz="4" w:space="0" w:color="auto"/>
              <w:left w:val="single" w:sz="4" w:space="0" w:color="auto"/>
              <w:bottom w:val="single" w:sz="4" w:space="0" w:color="auto"/>
              <w:right w:val="single" w:sz="4" w:space="0" w:color="auto"/>
            </w:tcBorders>
          </w:tcPr>
          <w:p w14:paraId="50755F98" w14:textId="77777777" w:rsidR="00691571" w:rsidRDefault="00691571" w:rsidP="00A4275D">
            <w:pPr>
              <w:spacing w:line="260" w:lineRule="exact"/>
              <w:jc w:val="both"/>
              <w:rPr>
                <w:rFonts w:cs="Arial"/>
                <w:szCs w:val="24"/>
                <w:lang w:eastAsia="en-US"/>
              </w:rPr>
            </w:pPr>
          </w:p>
        </w:tc>
      </w:tr>
      <w:tr w:rsidR="00691571" w14:paraId="73B4DF6E" w14:textId="77777777" w:rsidTr="00A4275D">
        <w:tc>
          <w:tcPr>
            <w:tcW w:w="4247" w:type="dxa"/>
            <w:tcBorders>
              <w:top w:val="single" w:sz="4" w:space="0" w:color="auto"/>
              <w:left w:val="single" w:sz="4" w:space="0" w:color="auto"/>
              <w:bottom w:val="single" w:sz="4" w:space="0" w:color="auto"/>
              <w:right w:val="single" w:sz="4" w:space="0" w:color="auto"/>
            </w:tcBorders>
          </w:tcPr>
          <w:p w14:paraId="37A0DCE7" w14:textId="77777777" w:rsidR="00691571" w:rsidRPr="00691571" w:rsidRDefault="00691571" w:rsidP="00691571">
            <w:pPr>
              <w:rPr>
                <w:rFonts w:cs="Arial"/>
                <w:color w:val="FF0000"/>
              </w:rPr>
            </w:pPr>
            <w:r w:rsidRPr="00691571">
              <w:rPr>
                <w:rFonts w:cs="Arial"/>
                <w:color w:val="FF0000"/>
              </w:rPr>
              <w:t>VREDNOST DEL PODIZVAJALCA:</w:t>
            </w:r>
          </w:p>
          <w:p w14:paraId="7333EF9B" w14:textId="3147488F" w:rsidR="00691571" w:rsidRPr="00691571" w:rsidRDefault="00691571" w:rsidP="00691571">
            <w:pPr>
              <w:spacing w:line="260" w:lineRule="exact"/>
              <w:rPr>
                <w:rFonts w:cs="Arial"/>
                <w:color w:val="FF0000"/>
              </w:rPr>
            </w:pPr>
            <w:r w:rsidRPr="00691571">
              <w:rPr>
                <w:rFonts w:cs="Arial"/>
                <w:color w:val="FF0000"/>
              </w:rPr>
              <w:t>(v EUR brez DDV)</w:t>
            </w:r>
          </w:p>
        </w:tc>
        <w:tc>
          <w:tcPr>
            <w:tcW w:w="5075" w:type="dxa"/>
            <w:tcBorders>
              <w:top w:val="single" w:sz="4" w:space="0" w:color="auto"/>
              <w:left w:val="single" w:sz="4" w:space="0" w:color="auto"/>
              <w:bottom w:val="single" w:sz="4" w:space="0" w:color="auto"/>
              <w:right w:val="single" w:sz="4" w:space="0" w:color="auto"/>
            </w:tcBorders>
          </w:tcPr>
          <w:p w14:paraId="2A7C0ABE" w14:textId="77777777" w:rsidR="00691571" w:rsidRDefault="00691571" w:rsidP="00A4275D">
            <w:pPr>
              <w:spacing w:line="260" w:lineRule="exact"/>
              <w:jc w:val="both"/>
              <w:rPr>
                <w:rFonts w:cs="Arial"/>
                <w:szCs w:val="24"/>
                <w:lang w:eastAsia="en-US"/>
              </w:rPr>
            </w:pPr>
          </w:p>
        </w:tc>
      </w:tr>
      <w:tr w:rsidR="00C76C37" w14:paraId="296ED5E2" w14:textId="77777777" w:rsidTr="00A4275D">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A4275D">
            <w:pPr>
              <w:spacing w:line="260" w:lineRule="exact"/>
              <w:rPr>
                <w:rFonts w:cs="Arial"/>
                <w:szCs w:val="24"/>
                <w:lang w:eastAsia="en-US"/>
              </w:rPr>
            </w:pPr>
            <w:r>
              <w:rPr>
                <w:rFonts w:cs="Arial"/>
              </w:rPr>
              <w:t>KRAJ IZVEDBE DEL:</w:t>
            </w:r>
          </w:p>
          <w:p w14:paraId="4E52771D"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A4275D">
            <w:pPr>
              <w:spacing w:line="260" w:lineRule="exact"/>
              <w:jc w:val="both"/>
              <w:rPr>
                <w:rFonts w:cs="Arial"/>
                <w:szCs w:val="24"/>
                <w:lang w:eastAsia="en-US"/>
              </w:rPr>
            </w:pPr>
          </w:p>
        </w:tc>
      </w:tr>
      <w:tr w:rsidR="00C76C37" w14:paraId="655D8AC2" w14:textId="77777777" w:rsidTr="00A4275D">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A4275D">
            <w:pPr>
              <w:spacing w:line="260" w:lineRule="exact"/>
              <w:rPr>
                <w:rFonts w:cs="Arial"/>
                <w:szCs w:val="24"/>
                <w:lang w:eastAsia="en-US"/>
              </w:rPr>
            </w:pPr>
            <w:r>
              <w:rPr>
                <w:rFonts w:cs="Arial"/>
              </w:rPr>
              <w:t>ROK IZVEDBE DEL:</w:t>
            </w:r>
          </w:p>
          <w:p w14:paraId="2CBFB39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A4275D">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A4275D">
        <w:tc>
          <w:tcPr>
            <w:tcW w:w="5204" w:type="dxa"/>
            <w:hideMark/>
          </w:tcPr>
          <w:p w14:paraId="7919188B" w14:textId="77777777" w:rsidR="00C76C37" w:rsidRDefault="00C76C37" w:rsidP="00A4275D">
            <w:pPr>
              <w:spacing w:line="260" w:lineRule="exact"/>
              <w:rPr>
                <w:rFonts w:cs="Arial"/>
                <w:szCs w:val="24"/>
                <w:lang w:eastAsia="en-US"/>
              </w:rPr>
            </w:pPr>
            <w:r>
              <w:rPr>
                <w:rFonts w:cs="Arial"/>
              </w:rPr>
              <w:t>Kraj in datum:</w:t>
            </w:r>
          </w:p>
          <w:p w14:paraId="52CF72C6" w14:textId="77777777" w:rsidR="00C76C37" w:rsidRDefault="00C76C37" w:rsidP="00A4275D">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A4275D">
            <w:pPr>
              <w:spacing w:line="260" w:lineRule="exact"/>
              <w:rPr>
                <w:rFonts w:cs="Arial"/>
                <w:szCs w:val="24"/>
                <w:lang w:eastAsia="en-US"/>
              </w:rPr>
            </w:pPr>
            <w:r>
              <w:rPr>
                <w:rFonts w:cs="Arial"/>
              </w:rPr>
              <w:t>Odgovorna oseba (zakoniti zastopnik podizvajalca):</w:t>
            </w:r>
          </w:p>
          <w:p w14:paraId="030EEE1F" w14:textId="77777777" w:rsidR="00C76C37" w:rsidRDefault="00C76C37" w:rsidP="00A4275D">
            <w:pPr>
              <w:spacing w:line="260" w:lineRule="exact"/>
              <w:jc w:val="both"/>
              <w:rPr>
                <w:rFonts w:cs="Arial"/>
                <w:szCs w:val="24"/>
                <w:lang w:eastAsia="en-US"/>
              </w:rPr>
            </w:pPr>
            <w:r>
              <w:rPr>
                <w:rFonts w:cs="Arial"/>
              </w:rPr>
              <w:t>_______________________________</w:t>
            </w:r>
          </w:p>
        </w:tc>
      </w:tr>
      <w:tr w:rsidR="00C76C37" w14:paraId="5C5B9BC0" w14:textId="77777777" w:rsidTr="00A4275D">
        <w:tc>
          <w:tcPr>
            <w:tcW w:w="5204" w:type="dxa"/>
            <w:hideMark/>
          </w:tcPr>
          <w:p w14:paraId="032B6C5F" w14:textId="77777777" w:rsidR="00C76C37" w:rsidRDefault="00C76C37" w:rsidP="00A4275D">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A4275D">
              <w:trPr>
                <w:trHeight w:val="1135"/>
              </w:trPr>
              <w:tc>
                <w:tcPr>
                  <w:tcW w:w="6245" w:type="dxa"/>
                </w:tcPr>
                <w:p w14:paraId="33E92B8A" w14:textId="77777777" w:rsidR="00C76C37" w:rsidRDefault="00C76C37" w:rsidP="00A4275D">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A4275D">
                  <w:pPr>
                    <w:autoSpaceDE w:val="0"/>
                    <w:autoSpaceDN w:val="0"/>
                    <w:adjustRightInd w:val="0"/>
                    <w:spacing w:line="260" w:lineRule="exact"/>
                    <w:rPr>
                      <w:rFonts w:cs="Arial"/>
                      <w:color w:val="000000"/>
                      <w:sz w:val="18"/>
                      <w:szCs w:val="18"/>
                    </w:rPr>
                  </w:pPr>
                </w:p>
                <w:p w14:paraId="6A7E7B2D" w14:textId="77777777" w:rsidR="00C76C37" w:rsidRDefault="00C76C37" w:rsidP="00A4275D">
                  <w:pPr>
                    <w:autoSpaceDE w:val="0"/>
                    <w:autoSpaceDN w:val="0"/>
                    <w:adjustRightInd w:val="0"/>
                    <w:spacing w:line="260" w:lineRule="exact"/>
                    <w:rPr>
                      <w:rFonts w:cs="Arial"/>
                      <w:color w:val="000000"/>
                      <w:sz w:val="18"/>
                      <w:szCs w:val="18"/>
                    </w:rPr>
                  </w:pPr>
                </w:p>
                <w:p w14:paraId="114856A0" w14:textId="77777777" w:rsidR="00C76C37" w:rsidRDefault="00C76C37" w:rsidP="00A4275D">
                  <w:pPr>
                    <w:autoSpaceDE w:val="0"/>
                    <w:autoSpaceDN w:val="0"/>
                    <w:adjustRightInd w:val="0"/>
                    <w:spacing w:line="260" w:lineRule="exact"/>
                    <w:rPr>
                      <w:rFonts w:cs="Arial"/>
                      <w:color w:val="000000"/>
                      <w:sz w:val="18"/>
                      <w:szCs w:val="18"/>
                    </w:rPr>
                  </w:pPr>
                </w:p>
                <w:p w14:paraId="1F2FF378" w14:textId="77777777" w:rsidR="00C76C37" w:rsidRDefault="00C76C37" w:rsidP="00A4275D">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A4275D">
                  <w:pPr>
                    <w:autoSpaceDE w:val="0"/>
                    <w:autoSpaceDN w:val="0"/>
                    <w:adjustRightInd w:val="0"/>
                    <w:spacing w:line="260" w:lineRule="exact"/>
                    <w:rPr>
                      <w:rFonts w:cs="Arial"/>
                      <w:color w:val="000000"/>
                    </w:rPr>
                  </w:pPr>
                </w:p>
                <w:p w14:paraId="382CA94F" w14:textId="77777777" w:rsidR="00C76C37" w:rsidRDefault="00C76C37" w:rsidP="00A4275D">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A4275D">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Sprotnaopomba-sklic"/>
          <w:color w:val="FFFFFF"/>
          <w:sz w:val="2"/>
          <w:szCs w:val="2"/>
        </w:rPr>
        <w:footnoteReference w:id="8"/>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A4275D">
        <w:tc>
          <w:tcPr>
            <w:tcW w:w="1242" w:type="dxa"/>
            <w:hideMark/>
          </w:tcPr>
          <w:p w14:paraId="069C210D" w14:textId="77777777" w:rsidR="00C76C37" w:rsidRDefault="00C76C37" w:rsidP="00A4275D">
            <w:pPr>
              <w:spacing w:line="260" w:lineRule="exact"/>
              <w:rPr>
                <w:sz w:val="22"/>
                <w:szCs w:val="24"/>
                <w:lang w:eastAsia="en-US"/>
              </w:rPr>
            </w:pPr>
            <w:r>
              <w:lastRenderedPageBreak/>
              <w:t>Podizvajalec:</w:t>
            </w:r>
          </w:p>
          <w:p w14:paraId="2EACACCA" w14:textId="77777777" w:rsidR="00C76C37" w:rsidRDefault="00C76C37" w:rsidP="00A4275D">
            <w:pPr>
              <w:spacing w:line="260" w:lineRule="exact"/>
            </w:pPr>
            <w:r>
              <w:t>__________________________</w:t>
            </w:r>
          </w:p>
          <w:p w14:paraId="316D9CA6" w14:textId="77777777" w:rsidR="00C76C37" w:rsidRDefault="00C76C37" w:rsidP="00A4275D">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30" w:name="_Hlk189417813"/>
      <w:r>
        <w:rPr>
          <w:b/>
          <w:color w:val="000000"/>
          <w:sz w:val="24"/>
        </w:rPr>
        <w:t xml:space="preserve">ZAHTEVA PODIZVAJALCA </w:t>
      </w:r>
      <w:r>
        <w:rPr>
          <w:b/>
          <w:iCs/>
          <w:color w:val="000000"/>
          <w:sz w:val="24"/>
        </w:rPr>
        <w:t>ZA NEPOSREDNO PLAČILO</w:t>
      </w:r>
    </w:p>
    <w:bookmarkEnd w:id="30"/>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2285569B"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A4275D">
        <w:tc>
          <w:tcPr>
            <w:tcW w:w="9102" w:type="dxa"/>
            <w:tcBorders>
              <w:top w:val="nil"/>
              <w:left w:val="nil"/>
              <w:bottom w:val="single" w:sz="4" w:space="0" w:color="auto"/>
              <w:right w:val="nil"/>
            </w:tcBorders>
          </w:tcPr>
          <w:p w14:paraId="46E2DEA2" w14:textId="77777777" w:rsidR="00C76C37" w:rsidRDefault="00C76C37" w:rsidP="00A4275D">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A4275D">
        <w:tc>
          <w:tcPr>
            <w:tcW w:w="9102" w:type="dxa"/>
            <w:tcBorders>
              <w:top w:val="nil"/>
              <w:left w:val="nil"/>
              <w:bottom w:val="single" w:sz="4" w:space="0" w:color="auto"/>
              <w:right w:val="nil"/>
            </w:tcBorders>
          </w:tcPr>
          <w:p w14:paraId="38E0A706" w14:textId="77777777" w:rsidR="00C76C37" w:rsidRDefault="00C76C37" w:rsidP="00A4275D">
            <w:pPr>
              <w:spacing w:line="260" w:lineRule="exact"/>
              <w:jc w:val="both"/>
              <w:rPr>
                <w:color w:val="000000"/>
                <w:szCs w:val="24"/>
                <w:lang w:eastAsia="en-US"/>
              </w:rPr>
            </w:pPr>
          </w:p>
        </w:tc>
      </w:tr>
    </w:tbl>
    <w:p w14:paraId="17E3DD5A" w14:textId="7E238526"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C97B1E">
        <w:rPr>
          <w:b/>
        </w:rPr>
        <w:t>ODPADKI</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0EA5B7BC" w14:textId="77777777" w:rsidR="00DF0FC1" w:rsidRPr="002B7C61" w:rsidRDefault="00DF0FC1" w:rsidP="00DF0FC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rsidRPr="002B7C61" w14:paraId="6A065036" w14:textId="77777777" w:rsidTr="00FB1968">
        <w:tc>
          <w:tcPr>
            <w:tcW w:w="3430" w:type="dxa"/>
            <w:hideMark/>
          </w:tcPr>
          <w:p w14:paraId="06864E7D"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97DC4CF"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18F42A45"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DF0FC1" w:rsidRPr="00540857" w14:paraId="6493730A" w14:textId="77777777" w:rsidTr="00FB1968">
        <w:tc>
          <w:tcPr>
            <w:tcW w:w="3430" w:type="dxa"/>
            <w:tcBorders>
              <w:top w:val="nil"/>
              <w:left w:val="nil"/>
              <w:bottom w:val="single" w:sz="4" w:space="0" w:color="auto"/>
              <w:right w:val="nil"/>
            </w:tcBorders>
          </w:tcPr>
          <w:p w14:paraId="0F401BD6"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297889A8"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1045AC41" w14:textId="77777777" w:rsidR="00DF0FC1" w:rsidRPr="00540857" w:rsidRDefault="00DF0FC1" w:rsidP="00FB1968">
            <w:pPr>
              <w:spacing w:line="260" w:lineRule="exact"/>
              <w:rPr>
                <w:b/>
                <w:color w:val="FFFFFF"/>
                <w:lang w:eastAsia="en-US"/>
              </w:rPr>
            </w:pPr>
            <w:r w:rsidRPr="00540857">
              <w:rPr>
                <w:rStyle w:val="Sprotnaopomba-sklic"/>
                <w:b/>
                <w:color w:val="FFFFFF"/>
              </w:rPr>
              <w:footnoteReference w:id="9"/>
            </w:r>
          </w:p>
          <w:p w14:paraId="5BEDF242"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273B41A"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BD13964"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07B12BF1" w14:textId="77777777" w:rsidR="00DF0FC1" w:rsidRPr="00540857" w:rsidRDefault="00DF0FC1" w:rsidP="00DF0FC1">
      <w:pPr>
        <w:widowControl w:val="0"/>
        <w:tabs>
          <w:tab w:val="left" w:pos="90"/>
          <w:tab w:val="left" w:pos="964"/>
        </w:tabs>
        <w:autoSpaceDE w:val="0"/>
        <w:autoSpaceDN w:val="0"/>
        <w:adjustRightInd w:val="0"/>
        <w:spacing w:line="260" w:lineRule="exact"/>
        <w:rPr>
          <w:rFonts w:cs="Arial"/>
          <w:b/>
          <w:color w:val="000000"/>
          <w:lang w:eastAsia="en-US"/>
        </w:rPr>
      </w:pPr>
    </w:p>
    <w:p w14:paraId="32EF5FD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7AA7D710" w14:textId="7135B0AA" w:rsidR="0040545F" w:rsidRDefault="0040545F" w:rsidP="0040545F">
      <w:pPr>
        <w:autoSpaceDE w:val="0"/>
        <w:autoSpaceDN w:val="0"/>
        <w:adjustRightInd w:val="0"/>
        <w:rPr>
          <w:rFonts w:cs="Arial"/>
          <w:color w:val="000000"/>
          <w:lang w:eastAsia="en-US"/>
        </w:rPr>
      </w:pPr>
    </w:p>
    <w:p w14:paraId="33C75954" w14:textId="01BAB0D4" w:rsidR="00A309B1" w:rsidRDefault="00A309B1" w:rsidP="0040545F">
      <w:pPr>
        <w:autoSpaceDE w:val="0"/>
        <w:autoSpaceDN w:val="0"/>
        <w:adjustRightInd w:val="0"/>
        <w:rPr>
          <w:rFonts w:cs="Arial"/>
          <w:color w:val="000000"/>
          <w:lang w:eastAsia="en-US"/>
        </w:rPr>
      </w:pPr>
    </w:p>
    <w:p w14:paraId="519AFD50" w14:textId="77777777" w:rsidR="00DF0FC1" w:rsidRPr="002B7C61" w:rsidRDefault="00DF0FC1" w:rsidP="00DF0FC1">
      <w:pPr>
        <w:spacing w:line="260" w:lineRule="exact"/>
        <w:ind w:left="454" w:hanging="454"/>
        <w:jc w:val="center"/>
        <w:rPr>
          <w:b/>
          <w:color w:val="000000"/>
          <w:sz w:val="24"/>
          <w:szCs w:val="24"/>
        </w:rPr>
      </w:pPr>
      <w:bookmarkStart w:id="31" w:name="_Hlk189417818"/>
      <w:r w:rsidRPr="002B7C61">
        <w:rPr>
          <w:b/>
          <w:color w:val="000000"/>
          <w:sz w:val="24"/>
        </w:rPr>
        <w:t>IZJAVA PODIZVAJALCA, D</w:t>
      </w:r>
      <w:r w:rsidRPr="002B7C61">
        <w:rPr>
          <w:b/>
          <w:iCs/>
          <w:color w:val="000000"/>
          <w:sz w:val="24"/>
        </w:rPr>
        <w:t>A NEPOSREDNEGA PLAČILA NE ZAHTEVA</w:t>
      </w:r>
    </w:p>
    <w:bookmarkEnd w:id="31"/>
    <w:p w14:paraId="41F4BCE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64FFD7C3" w14:textId="77777777" w:rsidR="00DF0FC1" w:rsidRPr="002B7C61" w:rsidRDefault="00DF0FC1" w:rsidP="00DF0FC1">
      <w:pPr>
        <w:widowControl w:val="0"/>
        <w:tabs>
          <w:tab w:val="left" w:pos="90"/>
          <w:tab w:val="left" w:pos="964"/>
        </w:tabs>
        <w:autoSpaceDE w:val="0"/>
        <w:autoSpaceDN w:val="0"/>
        <w:adjustRightInd w:val="0"/>
        <w:spacing w:line="260" w:lineRule="exact"/>
        <w:jc w:val="both"/>
        <w:rPr>
          <w:rFonts w:cs="Arial"/>
          <w:color w:val="000000"/>
        </w:rPr>
      </w:pPr>
    </w:p>
    <w:p w14:paraId="4605389E" w14:textId="5E2E0397" w:rsidR="00DF0FC1" w:rsidRPr="00223AD0" w:rsidRDefault="00DF0FC1" w:rsidP="00DF0FC1">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00C97B1E">
        <w:rPr>
          <w:b/>
        </w:rPr>
        <w:t>ODPADKI</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F0FC1" w:rsidRPr="00223AD0" w14:paraId="01994488" w14:textId="77777777" w:rsidTr="00FB1968">
        <w:tc>
          <w:tcPr>
            <w:tcW w:w="9102" w:type="dxa"/>
            <w:tcBorders>
              <w:top w:val="nil"/>
              <w:left w:val="nil"/>
              <w:bottom w:val="single" w:sz="4" w:space="0" w:color="auto"/>
              <w:right w:val="nil"/>
            </w:tcBorders>
          </w:tcPr>
          <w:p w14:paraId="5159EB00" w14:textId="77777777" w:rsidR="00DF0FC1" w:rsidRPr="00223AD0" w:rsidRDefault="00DF0FC1" w:rsidP="00FB1968">
            <w:pPr>
              <w:spacing w:line="260" w:lineRule="exact"/>
              <w:jc w:val="both"/>
              <w:rPr>
                <w:b/>
                <w:color w:val="000000"/>
                <w:szCs w:val="24"/>
                <w:lang w:eastAsia="en-US"/>
              </w:rPr>
            </w:pPr>
          </w:p>
        </w:tc>
      </w:tr>
    </w:tbl>
    <w:p w14:paraId="6FE6CD9A" w14:textId="77777777" w:rsidR="00DF0FC1" w:rsidRDefault="00DF0FC1" w:rsidP="00DF0FC1">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046A6FA2"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02493B0D"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4E6B00BE"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14:paraId="701652E6" w14:textId="77777777" w:rsidTr="00FB1968">
        <w:tc>
          <w:tcPr>
            <w:tcW w:w="3430" w:type="dxa"/>
            <w:hideMark/>
          </w:tcPr>
          <w:p w14:paraId="7A085A81"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2D8503C5"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EE6E9C"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DF0FC1" w14:paraId="724C9373" w14:textId="77777777" w:rsidTr="00FB1968">
        <w:tc>
          <w:tcPr>
            <w:tcW w:w="3430" w:type="dxa"/>
            <w:tcBorders>
              <w:top w:val="nil"/>
              <w:left w:val="nil"/>
              <w:bottom w:val="single" w:sz="4" w:space="0" w:color="auto"/>
              <w:right w:val="nil"/>
            </w:tcBorders>
          </w:tcPr>
          <w:p w14:paraId="237747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20E369F"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66523319" w14:textId="77777777" w:rsidR="00DF0FC1" w:rsidRPr="007302CB" w:rsidRDefault="00DF0FC1" w:rsidP="00FB1968">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7A7F2E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7C37588A"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6725B9DC" w14:textId="2D5826D5" w:rsidR="00A309B1" w:rsidRDefault="00A309B1" w:rsidP="0040545F">
      <w:pPr>
        <w:autoSpaceDE w:val="0"/>
        <w:autoSpaceDN w:val="0"/>
        <w:adjustRightInd w:val="0"/>
        <w:rPr>
          <w:rFonts w:cs="Arial"/>
          <w:color w:val="000000"/>
          <w:lang w:eastAsia="en-US"/>
        </w:rPr>
      </w:pPr>
    </w:p>
    <w:p w14:paraId="3D4D0A53" w14:textId="4F91F4FB" w:rsidR="00A309B1" w:rsidRDefault="00A309B1" w:rsidP="0040545F">
      <w:pPr>
        <w:autoSpaceDE w:val="0"/>
        <w:autoSpaceDN w:val="0"/>
        <w:adjustRightInd w:val="0"/>
        <w:rPr>
          <w:rFonts w:cs="Arial"/>
          <w:color w:val="000000"/>
          <w:lang w:eastAsia="en-US"/>
        </w:rPr>
      </w:pPr>
    </w:p>
    <w:p w14:paraId="2D70316D" w14:textId="264CAF98" w:rsidR="00A309B1" w:rsidRDefault="00A309B1" w:rsidP="0040545F">
      <w:pPr>
        <w:autoSpaceDE w:val="0"/>
        <w:autoSpaceDN w:val="0"/>
        <w:adjustRightInd w:val="0"/>
        <w:rPr>
          <w:rFonts w:cs="Arial"/>
          <w:color w:val="000000"/>
          <w:lang w:eastAsia="en-US"/>
        </w:rPr>
      </w:pPr>
    </w:p>
    <w:p w14:paraId="66F917BC" w14:textId="7D106601" w:rsidR="00C97B1E" w:rsidRDefault="00C97B1E" w:rsidP="0040545F">
      <w:pPr>
        <w:autoSpaceDE w:val="0"/>
        <w:autoSpaceDN w:val="0"/>
        <w:adjustRightInd w:val="0"/>
        <w:rPr>
          <w:rFonts w:cs="Arial"/>
          <w:color w:val="000000"/>
          <w:lang w:eastAsia="en-US"/>
        </w:rPr>
      </w:pPr>
    </w:p>
    <w:p w14:paraId="792624FA" w14:textId="47658B52" w:rsidR="00C97B1E" w:rsidRDefault="00C97B1E" w:rsidP="0040545F">
      <w:pPr>
        <w:autoSpaceDE w:val="0"/>
        <w:autoSpaceDN w:val="0"/>
        <w:adjustRightInd w:val="0"/>
        <w:rPr>
          <w:rFonts w:cs="Arial"/>
          <w:color w:val="000000"/>
          <w:lang w:eastAsia="en-US"/>
        </w:rPr>
      </w:pPr>
    </w:p>
    <w:p w14:paraId="1D9EB669" w14:textId="77777777" w:rsidR="00C97B1E" w:rsidRDefault="00C97B1E" w:rsidP="0040545F">
      <w:pPr>
        <w:autoSpaceDE w:val="0"/>
        <w:autoSpaceDN w:val="0"/>
        <w:adjustRightInd w:val="0"/>
        <w:rPr>
          <w:rFonts w:cs="Arial"/>
          <w:color w:val="000000"/>
          <w:lang w:eastAsia="en-US"/>
        </w:rPr>
      </w:pPr>
    </w:p>
    <w:p w14:paraId="5A84DFE4" w14:textId="368E1F58" w:rsidR="00A309B1" w:rsidRDefault="00A309B1" w:rsidP="0040545F">
      <w:pPr>
        <w:autoSpaceDE w:val="0"/>
        <w:autoSpaceDN w:val="0"/>
        <w:adjustRightInd w:val="0"/>
        <w:rPr>
          <w:rFonts w:cs="Arial"/>
          <w:color w:val="000000"/>
          <w:lang w:eastAsia="en-US"/>
        </w:rPr>
      </w:pPr>
    </w:p>
    <w:p w14:paraId="055553EE" w14:textId="35818696" w:rsidR="00A309B1" w:rsidRDefault="00A309B1" w:rsidP="0040545F">
      <w:pPr>
        <w:autoSpaceDE w:val="0"/>
        <w:autoSpaceDN w:val="0"/>
        <w:adjustRightInd w:val="0"/>
        <w:rPr>
          <w:rFonts w:cs="Arial"/>
          <w:color w:val="000000"/>
          <w:lang w:eastAsia="en-US"/>
        </w:rPr>
      </w:pPr>
    </w:p>
    <w:p w14:paraId="43E36B1B" w14:textId="77777777" w:rsidR="00F8522E" w:rsidRPr="0040545F" w:rsidRDefault="00F8522E"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D0C91EB" w:rsidR="0040545F" w:rsidRPr="0040545F" w:rsidRDefault="00385A7F" w:rsidP="0040545F">
            <w:pPr>
              <w:jc w:val="both"/>
              <w:rPr>
                <w:b/>
                <w:szCs w:val="24"/>
                <w:lang w:eastAsia="en-US"/>
              </w:rPr>
            </w:pPr>
            <w:r>
              <w:rPr>
                <w:b/>
              </w:rPr>
              <w:t>O</w:t>
            </w:r>
            <w:r w:rsidR="006E6D62">
              <w:rPr>
                <w:b/>
              </w:rPr>
              <w:t xml:space="preserve">brazec št. </w:t>
            </w:r>
            <w:r w:rsidR="00C97B1E">
              <w:rPr>
                <w:b/>
              </w:rPr>
              <w:t>9</w:t>
            </w:r>
            <w:r w:rsidR="00BE78AA">
              <w:rPr>
                <w:b/>
              </w:rPr>
              <w:t>.1</w:t>
            </w:r>
          </w:p>
        </w:tc>
      </w:tr>
    </w:tbl>
    <w:p w14:paraId="3F5C1AEF" w14:textId="77777777" w:rsidR="0040545F" w:rsidRPr="0040545F" w:rsidRDefault="0040545F" w:rsidP="0040545F">
      <w:pPr>
        <w:rPr>
          <w:rFonts w:cs="Arial"/>
        </w:rPr>
      </w:pPr>
    </w:p>
    <w:p w14:paraId="4B821146" w14:textId="436841C6" w:rsidR="0040545F" w:rsidRPr="0040545F" w:rsidRDefault="0040545F" w:rsidP="0040545F">
      <w:pPr>
        <w:jc w:val="center"/>
        <w:rPr>
          <w:rFonts w:cs="Arial"/>
          <w:b/>
          <w:sz w:val="24"/>
          <w:szCs w:val="24"/>
        </w:rPr>
      </w:pPr>
      <w:r w:rsidRPr="0040545F">
        <w:rPr>
          <w:rFonts w:cs="Arial"/>
          <w:b/>
          <w:sz w:val="24"/>
          <w:szCs w:val="24"/>
        </w:rPr>
        <w:t>VZOREC POGODBE</w:t>
      </w:r>
      <w:r w:rsidR="00202B81">
        <w:rPr>
          <w:rFonts w:cs="Arial"/>
          <w:b/>
          <w:sz w:val="24"/>
          <w:szCs w:val="24"/>
        </w:rPr>
        <w:t xml:space="preserve"> ZA SKLOP 1</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7DF04DE6" w14:textId="77777777" w:rsidR="006345AB" w:rsidRPr="0048328F" w:rsidRDefault="006345AB" w:rsidP="006345AB">
      <w:pPr>
        <w:jc w:val="center"/>
        <w:rPr>
          <w:rFonts w:cs="Arial"/>
          <w:b/>
          <w:sz w:val="28"/>
          <w:szCs w:val="24"/>
        </w:rPr>
      </w:pPr>
      <w:r w:rsidRPr="0048328F">
        <w:rPr>
          <w:rFonts w:cs="Arial"/>
          <w:b/>
          <w:sz w:val="28"/>
          <w:szCs w:val="24"/>
        </w:rPr>
        <w:t>POGODBO</w:t>
      </w:r>
    </w:p>
    <w:p w14:paraId="06E96406" w14:textId="77777777" w:rsidR="006345AB" w:rsidRPr="0048328F" w:rsidRDefault="006345AB" w:rsidP="006345AB">
      <w:pPr>
        <w:jc w:val="center"/>
        <w:rPr>
          <w:sz w:val="22"/>
          <w:szCs w:val="24"/>
        </w:rPr>
      </w:pPr>
      <w:r w:rsidRPr="0048328F">
        <w:rPr>
          <w:b/>
          <w:sz w:val="28"/>
          <w:szCs w:val="24"/>
        </w:rPr>
        <w:t xml:space="preserve">O </w:t>
      </w:r>
      <w:r>
        <w:rPr>
          <w:b/>
          <w:sz w:val="28"/>
          <w:szCs w:val="24"/>
        </w:rPr>
        <w:t>SUKCESIVNI DOBAVI EMBALAŽE ZA OSTRE PREDMETE</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5EB133DD" w:rsidR="00BA5595" w:rsidRPr="006952C7" w:rsidRDefault="00646619" w:rsidP="00485051">
      <w:pPr>
        <w:numPr>
          <w:ilvl w:val="0"/>
          <w:numId w:val="8"/>
        </w:numPr>
        <w:rPr>
          <w:rFonts w:cs="Arial"/>
          <w:b/>
          <w:sz w:val="22"/>
        </w:rPr>
      </w:pPr>
      <w:r>
        <w:rPr>
          <w:rFonts w:cs="Arial"/>
          <w:b/>
          <w:sz w:val="22"/>
        </w:rPr>
        <w:t>P</w:t>
      </w:r>
      <w:r w:rsidR="00F13F2B" w:rsidRPr="006952C7">
        <w:rPr>
          <w:rFonts w:cs="Arial"/>
          <w:b/>
          <w:sz w:val="22"/>
        </w:rPr>
        <w:t>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679EC690" w14:textId="77777777" w:rsidR="002C7C02" w:rsidRDefault="00BA5595" w:rsidP="00BA5595">
      <w:pPr>
        <w:jc w:val="both"/>
        <w:rPr>
          <w:rFonts w:eastAsia="Calibri" w:cs="Arial"/>
          <w:sz w:val="22"/>
          <w:szCs w:val="22"/>
          <w:lang w:eastAsia="en-US"/>
        </w:rPr>
      </w:pPr>
      <w:r w:rsidRPr="00C52FF5">
        <w:rPr>
          <w:rFonts w:eastAsia="Calibri" w:cs="Arial"/>
          <w:sz w:val="22"/>
          <w:szCs w:val="22"/>
          <w:lang w:eastAsia="en-US"/>
        </w:rPr>
        <w:t>Podlaga za sklenitev pogodbe je</w:t>
      </w:r>
      <w:r w:rsidR="002C7C02">
        <w:rPr>
          <w:rFonts w:eastAsia="Calibri" w:cs="Arial"/>
          <w:sz w:val="22"/>
          <w:szCs w:val="22"/>
          <w:lang w:eastAsia="en-US"/>
        </w:rPr>
        <w:t>;</w:t>
      </w:r>
    </w:p>
    <w:p w14:paraId="2D10D0CA" w14:textId="477EE2C8" w:rsidR="00BA5595" w:rsidRPr="005B1312" w:rsidRDefault="002C7C02" w:rsidP="00BA5595">
      <w:pPr>
        <w:jc w:val="both"/>
        <w:rPr>
          <w:rFonts w:eastAsia="Calibri" w:cs="Arial"/>
          <w:sz w:val="22"/>
          <w:szCs w:val="22"/>
          <w:lang w:eastAsia="en-US"/>
        </w:rPr>
      </w:pPr>
      <w:r>
        <w:rPr>
          <w:rFonts w:eastAsia="Calibri" w:cs="Arial"/>
          <w:sz w:val="22"/>
          <w:szCs w:val="22"/>
          <w:lang w:eastAsia="en-US"/>
        </w:rPr>
        <w:t>-</w:t>
      </w:r>
      <w:r w:rsidR="00BA5595" w:rsidRPr="00C52FF5">
        <w:rPr>
          <w:rFonts w:eastAsia="Calibri" w:cs="Arial"/>
          <w:sz w:val="22"/>
          <w:szCs w:val="22"/>
          <w:lang w:eastAsia="en-US"/>
        </w:rPr>
        <w:t xml:space="preserve"> izveden postopek </w:t>
      </w:r>
      <w:r>
        <w:rPr>
          <w:rFonts w:eastAsia="Calibri" w:cs="Arial"/>
          <w:sz w:val="22"/>
          <w:szCs w:val="22"/>
          <w:lang w:eastAsia="en-US"/>
        </w:rPr>
        <w:t xml:space="preserve">oddaje javnega naročila </w:t>
      </w:r>
      <w:r w:rsidR="00BA5595" w:rsidRPr="00C52FF5">
        <w:rPr>
          <w:rFonts w:eastAsia="Calibri" w:cs="Arial"/>
          <w:sz w:val="22"/>
          <w:szCs w:val="22"/>
          <w:lang w:eastAsia="en-US"/>
        </w:rPr>
        <w:t>za »</w:t>
      </w:r>
      <w:r w:rsidR="00FC2020">
        <w:rPr>
          <w:b/>
          <w:sz w:val="22"/>
          <w:szCs w:val="22"/>
        </w:rPr>
        <w:t>Odpadki</w:t>
      </w:r>
      <w:r w:rsidR="00B10E9A">
        <w:rPr>
          <w:b/>
          <w:sz w:val="22"/>
          <w:szCs w:val="22"/>
        </w:rPr>
        <w:t>«</w:t>
      </w:r>
      <w:r w:rsidR="005B1312">
        <w:rPr>
          <w:b/>
          <w:sz w:val="22"/>
          <w:szCs w:val="22"/>
        </w:rPr>
        <w:t xml:space="preserve"> </w:t>
      </w:r>
      <w:r w:rsidR="005B1312" w:rsidRPr="005B1312">
        <w:rPr>
          <w:sz w:val="22"/>
          <w:szCs w:val="22"/>
        </w:rPr>
        <w:t>po</w:t>
      </w:r>
      <w:r w:rsidR="005B1312">
        <w:rPr>
          <w:b/>
          <w:sz w:val="22"/>
          <w:szCs w:val="22"/>
        </w:rPr>
        <w:t xml:space="preserve"> </w:t>
      </w:r>
      <w:r w:rsidRPr="00C52FF5">
        <w:rPr>
          <w:rFonts w:eastAsia="Calibri" w:cs="Arial"/>
          <w:sz w:val="22"/>
          <w:szCs w:val="22"/>
          <w:lang w:eastAsia="en-US"/>
        </w:rPr>
        <w:t>odprt</w:t>
      </w:r>
      <w:r w:rsidR="005B1312">
        <w:rPr>
          <w:rFonts w:eastAsia="Calibri" w:cs="Arial"/>
          <w:sz w:val="22"/>
          <w:szCs w:val="22"/>
          <w:lang w:eastAsia="en-US"/>
        </w:rPr>
        <w:t>em postopku</w:t>
      </w:r>
      <w:r w:rsidRPr="00C52FF5">
        <w:rPr>
          <w:rFonts w:eastAsia="Calibri" w:cs="Arial"/>
          <w:sz w:val="22"/>
          <w:szCs w:val="22"/>
          <w:lang w:eastAsia="en-US"/>
        </w:rPr>
        <w:t xml:space="preserve"> št. </w:t>
      </w:r>
      <w:r w:rsidRPr="005B1312">
        <w:rPr>
          <w:rFonts w:eastAsia="Calibri" w:cs="Arial"/>
          <w:sz w:val="22"/>
          <w:szCs w:val="22"/>
          <w:lang w:eastAsia="en-US"/>
        </w:rPr>
        <w:t>JN-00</w:t>
      </w:r>
      <w:r w:rsidR="00FC2020">
        <w:rPr>
          <w:rFonts w:eastAsia="Calibri" w:cs="Arial"/>
          <w:sz w:val="22"/>
          <w:szCs w:val="22"/>
          <w:lang w:eastAsia="en-US"/>
        </w:rPr>
        <w:t>13</w:t>
      </w:r>
      <w:r w:rsidRPr="005B1312">
        <w:rPr>
          <w:rFonts w:eastAsia="Calibri" w:cs="Arial"/>
          <w:sz w:val="22"/>
          <w:szCs w:val="22"/>
          <w:lang w:eastAsia="en-US"/>
        </w:rPr>
        <w:t>/2026</w:t>
      </w:r>
      <w:r w:rsidR="005B1312" w:rsidRPr="005B1312">
        <w:rPr>
          <w:rFonts w:eastAsia="Calibri" w:cs="Arial"/>
          <w:sz w:val="22"/>
          <w:szCs w:val="22"/>
          <w:lang w:eastAsia="en-US"/>
        </w:rPr>
        <w:t xml:space="preserve">; </w:t>
      </w:r>
    </w:p>
    <w:p w14:paraId="56CFCAE5" w14:textId="5BF9A834" w:rsidR="005B1312" w:rsidRPr="005B1312" w:rsidRDefault="005B1312" w:rsidP="00BA5595">
      <w:pPr>
        <w:jc w:val="both"/>
        <w:rPr>
          <w:sz w:val="22"/>
          <w:szCs w:val="22"/>
        </w:rPr>
      </w:pPr>
      <w:r w:rsidRPr="005B1312">
        <w:rPr>
          <w:sz w:val="22"/>
          <w:szCs w:val="22"/>
        </w:rPr>
        <w:t xml:space="preserve">- ponudba ponudnika, z dne_______________, </w:t>
      </w:r>
    </w:p>
    <w:p w14:paraId="13B6B01B" w14:textId="140E7BB3" w:rsidR="005B1312" w:rsidRPr="005B1312" w:rsidRDefault="005B1312" w:rsidP="00BA5595">
      <w:pPr>
        <w:jc w:val="both"/>
        <w:rPr>
          <w:sz w:val="22"/>
          <w:szCs w:val="22"/>
        </w:rPr>
      </w:pPr>
      <w:r w:rsidRPr="005B1312">
        <w:rPr>
          <w:sz w:val="22"/>
          <w:szCs w:val="22"/>
        </w:rPr>
        <w:t xml:space="preserve">- dokumentacija v zvezi z oddajo javnega naročila, potrjena s strani izbranega ponudnika. </w:t>
      </w:r>
    </w:p>
    <w:p w14:paraId="0F7D2CDC" w14:textId="77777777" w:rsidR="00C52FF5" w:rsidRPr="00385A7F" w:rsidRDefault="00C52FF5" w:rsidP="00BA5595">
      <w:pPr>
        <w:jc w:val="both"/>
        <w:rPr>
          <w:rFonts w:cs="Arial"/>
          <w:sz w:val="22"/>
        </w:rPr>
      </w:pPr>
    </w:p>
    <w:p w14:paraId="7926AE52" w14:textId="3D67D12B" w:rsidR="00BA5595" w:rsidRPr="00385A7F" w:rsidRDefault="00646619" w:rsidP="00485051">
      <w:pPr>
        <w:numPr>
          <w:ilvl w:val="0"/>
          <w:numId w:val="8"/>
        </w:numPr>
        <w:rPr>
          <w:rFonts w:cs="Arial"/>
          <w:b/>
          <w:sz w:val="22"/>
        </w:rPr>
      </w:pPr>
      <w:r w:rsidRPr="00385A7F">
        <w:rPr>
          <w:rFonts w:cs="Arial"/>
          <w:b/>
          <w:sz w:val="22"/>
        </w:rPr>
        <w:t>P</w:t>
      </w:r>
      <w:r w:rsidR="00F13F2B" w:rsidRPr="00385A7F">
        <w:rPr>
          <w:rFonts w:cs="Arial"/>
          <w:b/>
          <w:sz w:val="22"/>
        </w:rPr>
        <w:t>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70C6CCB5" w14:textId="77777777" w:rsidR="00331706" w:rsidRPr="00693E84" w:rsidRDefault="00331706" w:rsidP="00331706">
      <w:pPr>
        <w:jc w:val="both"/>
        <w:rPr>
          <w:rFonts w:cs="Arial"/>
          <w:sz w:val="22"/>
          <w:szCs w:val="22"/>
        </w:rPr>
      </w:pPr>
      <w:r w:rsidRPr="00693E84">
        <w:rPr>
          <w:rFonts w:cs="Arial"/>
          <w:sz w:val="22"/>
          <w:szCs w:val="22"/>
        </w:rPr>
        <w:t xml:space="preserve">Predmet pogodbe je sukcesivno naročanje blaga, glede na potrebe naročnika: </w:t>
      </w:r>
    </w:p>
    <w:p w14:paraId="15A828A1" w14:textId="77777777" w:rsidR="00331706" w:rsidRPr="00693E84" w:rsidRDefault="00331706" w:rsidP="00331706">
      <w:pPr>
        <w:jc w:val="both"/>
        <w:rPr>
          <w:rFonts w:cs="Arial"/>
          <w:b/>
          <w:sz w:val="22"/>
          <w:szCs w:val="22"/>
          <w:highlight w:val="cyan"/>
        </w:rPr>
      </w:pPr>
    </w:p>
    <w:p w14:paraId="6F2B591D" w14:textId="77777777" w:rsidR="00331706" w:rsidRPr="00331706" w:rsidRDefault="00331706" w:rsidP="00331706">
      <w:pPr>
        <w:jc w:val="both"/>
        <w:rPr>
          <w:rFonts w:cs="Arial"/>
          <w:b/>
          <w:sz w:val="22"/>
          <w:szCs w:val="22"/>
        </w:rPr>
      </w:pPr>
      <w:r w:rsidRPr="00331706">
        <w:rPr>
          <w:rFonts w:cs="Arial"/>
          <w:b/>
          <w:sz w:val="22"/>
          <w:szCs w:val="22"/>
        </w:rPr>
        <w:t>Sklop 1</w:t>
      </w:r>
      <w:r w:rsidRPr="00693E84">
        <w:rPr>
          <w:rFonts w:cs="Arial"/>
          <w:sz w:val="22"/>
          <w:szCs w:val="22"/>
        </w:rPr>
        <w:t xml:space="preserve">: </w:t>
      </w:r>
      <w:r w:rsidRPr="00331706">
        <w:rPr>
          <w:rFonts w:cs="Arial"/>
          <w:b/>
          <w:sz w:val="22"/>
          <w:szCs w:val="22"/>
        </w:rPr>
        <w:t>Sukcesivna dobava embalaže za ostre predmete</w:t>
      </w:r>
    </w:p>
    <w:p w14:paraId="6D06A950"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10 do 12 litrov;</w:t>
      </w:r>
    </w:p>
    <w:p w14:paraId="339A64F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5 do 6 litrov;</w:t>
      </w:r>
    </w:p>
    <w:p w14:paraId="452017CB"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w:t>
      </w:r>
    </w:p>
    <w:p w14:paraId="7B3DAC32"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 (oranžni pokrov, oranžni potisk)</w:t>
      </w:r>
    </w:p>
    <w:p w14:paraId="0803F81F"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1,5 litra;</w:t>
      </w:r>
    </w:p>
    <w:p w14:paraId="1B527DC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0,5 do 0,6 litra.</w:t>
      </w:r>
    </w:p>
    <w:p w14:paraId="7885F1DF" w14:textId="040D7582" w:rsidR="00331706"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 volumna 30 litrov (črno telo, zelen pokrov).</w:t>
      </w:r>
    </w:p>
    <w:p w14:paraId="1361A178" w14:textId="77777777" w:rsidR="009E24AD" w:rsidRPr="00CD3812" w:rsidRDefault="009E24AD" w:rsidP="009E24AD">
      <w:pPr>
        <w:spacing w:after="160" w:line="259" w:lineRule="auto"/>
        <w:ind w:left="1440"/>
        <w:contextualSpacing/>
        <w:jc w:val="both"/>
        <w:rPr>
          <w:rFonts w:cs="Arial"/>
          <w:sz w:val="22"/>
          <w:szCs w:val="22"/>
        </w:rPr>
      </w:pPr>
    </w:p>
    <w:p w14:paraId="4F4EEB94" w14:textId="77777777" w:rsidR="00331706" w:rsidRPr="0048328F" w:rsidRDefault="00331706" w:rsidP="00331706">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 xml:space="preserve">glede na potrebe Onkološkega inštituta Ljubljana ter v skladu z navodili </w:t>
      </w:r>
      <w:r w:rsidRPr="009C6C43">
        <w:rPr>
          <w:rFonts w:cs="Arial"/>
          <w:sz w:val="22"/>
          <w:szCs w:val="22"/>
        </w:rPr>
        <w:lastRenderedPageBreak/>
        <w:t>naročnika in v skladu z veljavnimi zakonskimi in podzakonskimi predpisi za ravnanje z odpadno embalažo.</w:t>
      </w:r>
    </w:p>
    <w:p w14:paraId="21B0772A" w14:textId="77777777" w:rsidR="00331706" w:rsidRPr="0048328F" w:rsidRDefault="00331706" w:rsidP="00331706">
      <w:pPr>
        <w:jc w:val="both"/>
        <w:rPr>
          <w:rFonts w:cs="Arial"/>
          <w:sz w:val="22"/>
          <w:szCs w:val="22"/>
        </w:rPr>
      </w:pPr>
    </w:p>
    <w:p w14:paraId="09D85D67" w14:textId="75602006" w:rsidR="00331706" w:rsidRPr="0048328F" w:rsidRDefault="00331706" w:rsidP="00331706">
      <w:pPr>
        <w:keepNext/>
        <w:keepLines/>
        <w:jc w:val="both"/>
        <w:rPr>
          <w:rFonts w:cs="Arial"/>
          <w:sz w:val="22"/>
          <w:szCs w:val="22"/>
        </w:rPr>
      </w:pPr>
      <w:r w:rsidRPr="0048328F">
        <w:rPr>
          <w:rFonts w:cs="Arial"/>
          <w:sz w:val="22"/>
          <w:szCs w:val="22"/>
        </w:rPr>
        <w:t>Sestavni del te pogodbe kot priloga so tehnične zahteve</w:t>
      </w:r>
      <w:r w:rsidR="009E24AD">
        <w:rPr>
          <w:rFonts w:cs="Arial"/>
          <w:sz w:val="22"/>
          <w:szCs w:val="22"/>
        </w:rPr>
        <w:t xml:space="preserve"> </w:t>
      </w:r>
      <w:r w:rsidRPr="0048328F">
        <w:rPr>
          <w:rFonts w:cs="Arial"/>
          <w:sz w:val="22"/>
          <w:szCs w:val="22"/>
        </w:rPr>
        <w:t>in specifikacije naročnika</w:t>
      </w:r>
      <w:r w:rsidR="009E24AD">
        <w:rPr>
          <w:rFonts w:cs="Arial"/>
          <w:sz w:val="22"/>
          <w:szCs w:val="22"/>
        </w:rPr>
        <w:t xml:space="preserve"> (v nadaljevanju: </w:t>
      </w:r>
      <w:r w:rsidR="009E24AD">
        <w:rPr>
          <w:rFonts w:cs="Arial"/>
          <w:sz w:val="22"/>
          <w:szCs w:val="22"/>
          <w:highlight w:val="yellow"/>
        </w:rPr>
        <w:t xml:space="preserve">Priloga </w:t>
      </w:r>
      <w:r w:rsidR="009E24AD" w:rsidRPr="00331706">
        <w:rPr>
          <w:rFonts w:cs="Arial"/>
          <w:sz w:val="22"/>
          <w:szCs w:val="22"/>
          <w:highlight w:val="yellow"/>
        </w:rPr>
        <w:t>2</w:t>
      </w:r>
      <w:r w:rsidR="009E24AD">
        <w:rPr>
          <w:rFonts w:cs="Arial"/>
          <w:sz w:val="22"/>
          <w:szCs w:val="22"/>
        </w:rPr>
        <w:t>)</w:t>
      </w:r>
      <w:r w:rsidRPr="0048328F">
        <w:rPr>
          <w:rFonts w:cs="Arial"/>
          <w:sz w:val="22"/>
          <w:szCs w:val="22"/>
        </w:rPr>
        <w:t xml:space="preserve"> ter ponudbeni predračun</w:t>
      </w:r>
      <w:r>
        <w:rPr>
          <w:rFonts w:cs="Arial"/>
          <w:sz w:val="22"/>
          <w:szCs w:val="22"/>
        </w:rPr>
        <w:t xml:space="preserve"> (v nadaljevanju: </w:t>
      </w:r>
      <w:r w:rsidRPr="00331706">
        <w:rPr>
          <w:rFonts w:cs="Arial"/>
          <w:sz w:val="22"/>
          <w:szCs w:val="22"/>
          <w:highlight w:val="yellow"/>
        </w:rPr>
        <w:t xml:space="preserve">Priloga </w:t>
      </w:r>
      <w:r w:rsidR="009E24AD">
        <w:rPr>
          <w:rFonts w:cs="Arial"/>
          <w:sz w:val="22"/>
          <w:szCs w:val="22"/>
          <w:highlight w:val="yellow"/>
        </w:rPr>
        <w:t>1</w:t>
      </w:r>
      <w:r>
        <w:rPr>
          <w:rFonts w:cs="Arial"/>
          <w:sz w:val="22"/>
          <w:szCs w:val="22"/>
        </w:rPr>
        <w:t>)</w:t>
      </w:r>
      <w:r w:rsidRPr="0048328F">
        <w:rPr>
          <w:rFonts w:cs="Arial"/>
          <w:sz w:val="22"/>
          <w:szCs w:val="22"/>
        </w:rPr>
        <w:t>.</w:t>
      </w:r>
    </w:p>
    <w:p w14:paraId="4C829A93" w14:textId="472D64A1" w:rsidR="00331706" w:rsidRDefault="00331706" w:rsidP="00331706">
      <w:pPr>
        <w:spacing w:after="160" w:line="259" w:lineRule="auto"/>
        <w:contextualSpacing/>
        <w:jc w:val="both"/>
        <w:rPr>
          <w:rFonts w:cs="Arial"/>
          <w:sz w:val="22"/>
          <w:szCs w:val="22"/>
        </w:rPr>
      </w:pPr>
    </w:p>
    <w:p w14:paraId="7646DC3F" w14:textId="0611534B" w:rsidR="00331706" w:rsidRPr="00385A7F" w:rsidRDefault="00331706" w:rsidP="00485051">
      <w:pPr>
        <w:numPr>
          <w:ilvl w:val="0"/>
          <w:numId w:val="8"/>
        </w:numPr>
        <w:rPr>
          <w:rFonts w:cs="Arial"/>
          <w:b/>
          <w:sz w:val="22"/>
        </w:rPr>
      </w:pPr>
      <w:r>
        <w:rPr>
          <w:rFonts w:cs="Arial"/>
          <w:b/>
          <w:sz w:val="22"/>
        </w:rPr>
        <w:t xml:space="preserve">Izvedba </w:t>
      </w:r>
    </w:p>
    <w:p w14:paraId="337A4F74" w14:textId="77777777" w:rsidR="00331706" w:rsidRPr="00693E84" w:rsidRDefault="00331706" w:rsidP="00331706">
      <w:pPr>
        <w:spacing w:after="160" w:line="259" w:lineRule="auto"/>
        <w:contextualSpacing/>
        <w:jc w:val="both"/>
        <w:rPr>
          <w:rFonts w:cs="Arial"/>
          <w:sz w:val="22"/>
          <w:szCs w:val="22"/>
        </w:rPr>
      </w:pPr>
    </w:p>
    <w:p w14:paraId="5D8211FC" w14:textId="08E5B276" w:rsidR="00BA5595" w:rsidRDefault="001D0B8D" w:rsidP="00485051">
      <w:pPr>
        <w:numPr>
          <w:ilvl w:val="0"/>
          <w:numId w:val="9"/>
        </w:numPr>
        <w:contextualSpacing/>
        <w:jc w:val="center"/>
        <w:rPr>
          <w:rFonts w:cs="Arial"/>
          <w:sz w:val="22"/>
        </w:rPr>
      </w:pPr>
      <w:r>
        <w:rPr>
          <w:rFonts w:cs="Arial"/>
          <w:sz w:val="22"/>
        </w:rPr>
        <w:t>č</w:t>
      </w:r>
      <w:r w:rsidR="00BA5595" w:rsidRPr="002220ED">
        <w:rPr>
          <w:rFonts w:cs="Arial"/>
          <w:sz w:val="22"/>
        </w:rPr>
        <w:t>len</w:t>
      </w:r>
    </w:p>
    <w:p w14:paraId="505F3357" w14:textId="655C80A2" w:rsidR="00CD3812" w:rsidRDefault="00CD3812" w:rsidP="00CD3812">
      <w:pPr>
        <w:contextualSpacing/>
        <w:rPr>
          <w:rFonts w:cs="Arial"/>
          <w:sz w:val="22"/>
        </w:rPr>
      </w:pPr>
    </w:p>
    <w:p w14:paraId="5F2D624D" w14:textId="77777777" w:rsidR="00CD3812" w:rsidRPr="00693E84" w:rsidRDefault="00CD3812" w:rsidP="00CD3812">
      <w:pPr>
        <w:jc w:val="both"/>
        <w:rPr>
          <w:rFonts w:cs="Arial"/>
          <w:sz w:val="22"/>
          <w:szCs w:val="22"/>
        </w:rPr>
      </w:pPr>
      <w:r w:rsidRPr="00693E84">
        <w:rPr>
          <w:rFonts w:cs="Arial"/>
          <w:sz w:val="22"/>
          <w:szCs w:val="22"/>
        </w:rPr>
        <w:t xml:space="preserve">Dobavitelj je dolžan dobaviti blago v roku </w:t>
      </w:r>
      <w:r w:rsidRPr="00693E84">
        <w:rPr>
          <w:rFonts w:cs="Arial"/>
          <w:color w:val="000000" w:themeColor="text1"/>
          <w:sz w:val="22"/>
          <w:szCs w:val="22"/>
        </w:rPr>
        <w:t xml:space="preserve">3 dni </w:t>
      </w:r>
      <w:r w:rsidRPr="00693E84">
        <w:rPr>
          <w:rFonts w:cs="Arial"/>
          <w:sz w:val="22"/>
          <w:szCs w:val="22"/>
        </w:rPr>
        <w:t>od prejema pisnega naročila od prejema pisnega naročila s strani naročnika.</w:t>
      </w:r>
    </w:p>
    <w:p w14:paraId="6B210D78" w14:textId="77777777" w:rsidR="00CD3812" w:rsidRPr="00693E84" w:rsidRDefault="00CD3812" w:rsidP="00CD3812">
      <w:pPr>
        <w:jc w:val="both"/>
        <w:rPr>
          <w:rFonts w:cs="Arial"/>
          <w:sz w:val="22"/>
          <w:szCs w:val="22"/>
        </w:rPr>
      </w:pPr>
    </w:p>
    <w:p w14:paraId="6E0EAB34" w14:textId="77777777" w:rsidR="00CD3812" w:rsidRPr="00693E84" w:rsidRDefault="00CD3812" w:rsidP="00CD3812">
      <w:pPr>
        <w:jc w:val="both"/>
        <w:rPr>
          <w:rFonts w:cs="Arial"/>
          <w:sz w:val="22"/>
          <w:szCs w:val="22"/>
        </w:rPr>
      </w:pPr>
      <w:r w:rsidRPr="00693E84">
        <w:rPr>
          <w:rFonts w:cs="Arial"/>
          <w:sz w:val="22"/>
          <w:szCs w:val="22"/>
        </w:rPr>
        <w:t>Ob prevzemu mora dobavitelj hkrati z blagom naročniku izročiti še pravilno izpolnjeno dobavnico.</w:t>
      </w:r>
    </w:p>
    <w:p w14:paraId="43CAD869" w14:textId="77777777" w:rsidR="00CD3812" w:rsidRPr="00693E84" w:rsidRDefault="00CD3812" w:rsidP="00CD3812">
      <w:pPr>
        <w:jc w:val="both"/>
        <w:rPr>
          <w:rFonts w:cs="Arial"/>
          <w:sz w:val="22"/>
          <w:szCs w:val="22"/>
        </w:rPr>
      </w:pPr>
    </w:p>
    <w:p w14:paraId="57DD0AFC" w14:textId="77777777" w:rsidR="00CD3812" w:rsidRPr="00693E84" w:rsidRDefault="00CD3812" w:rsidP="00CD3812">
      <w:pPr>
        <w:jc w:val="both"/>
        <w:rPr>
          <w:rFonts w:cs="Arial"/>
          <w:sz w:val="22"/>
          <w:szCs w:val="22"/>
        </w:rPr>
      </w:pPr>
      <w:r w:rsidRPr="00693E84">
        <w:rPr>
          <w:rFonts w:cs="Arial"/>
          <w:sz w:val="22"/>
          <w:szCs w:val="22"/>
        </w:rPr>
        <w:t xml:space="preserve">Naročnik se obvezuje prevzeti blago v celoti na podlagi dobavnice. Količinski prevzem se opravi takoj po prevzemu, kakovostni pa v </w:t>
      </w:r>
      <w:proofErr w:type="spellStart"/>
      <w:r w:rsidRPr="00693E84">
        <w:rPr>
          <w:rFonts w:cs="Arial"/>
          <w:sz w:val="22"/>
          <w:szCs w:val="22"/>
        </w:rPr>
        <w:t>uzančnih</w:t>
      </w:r>
      <w:proofErr w:type="spellEnd"/>
      <w:r w:rsidRPr="00693E84">
        <w:rPr>
          <w:rFonts w:cs="Arial"/>
          <w:sz w:val="22"/>
          <w:szCs w:val="22"/>
        </w:rPr>
        <w:t xml:space="preserve"> rokih.</w:t>
      </w:r>
    </w:p>
    <w:p w14:paraId="55FB5364" w14:textId="77777777" w:rsidR="00CD3812" w:rsidRPr="00693E84" w:rsidRDefault="00CD3812" w:rsidP="00CD3812">
      <w:pPr>
        <w:jc w:val="both"/>
        <w:rPr>
          <w:rFonts w:cs="Arial"/>
          <w:sz w:val="22"/>
          <w:szCs w:val="22"/>
        </w:rPr>
      </w:pPr>
    </w:p>
    <w:p w14:paraId="28BFBFCA" w14:textId="332D7155" w:rsidR="00CD3812" w:rsidRPr="00CD3812" w:rsidRDefault="00CD3812" w:rsidP="00CD3812">
      <w:pPr>
        <w:jc w:val="both"/>
        <w:rPr>
          <w:rFonts w:cs="Arial"/>
          <w:sz w:val="22"/>
          <w:szCs w:val="22"/>
        </w:rPr>
      </w:pPr>
      <w:r w:rsidRPr="00693E84">
        <w:rPr>
          <w:rFonts w:cs="Arial"/>
          <w:sz w:val="22"/>
          <w:szCs w:val="22"/>
        </w:rPr>
        <w:t>Dobavitelj se zavezuje, da bo dobavljeno blago popolnoma ustrezalo vsem tehničnim opisom, karakteristikam in specifikacijam, ki so bile dane v okviru razpisne in ponudbene dokumentacije.</w:t>
      </w:r>
    </w:p>
    <w:p w14:paraId="45F547FF" w14:textId="7E40C1E4"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DD7D5B4" w14:textId="77777777" w:rsidR="00CD3812" w:rsidRPr="00693E84" w:rsidRDefault="00CD3812" w:rsidP="00CD3812">
      <w:pPr>
        <w:jc w:val="both"/>
        <w:rPr>
          <w:rFonts w:cs="Arial"/>
          <w:sz w:val="22"/>
          <w:szCs w:val="22"/>
        </w:rPr>
      </w:pPr>
    </w:p>
    <w:p w14:paraId="0C2E52F4" w14:textId="77777777" w:rsidR="00CD3812" w:rsidRPr="00693E84" w:rsidRDefault="00CD3812" w:rsidP="00CD3812">
      <w:pPr>
        <w:jc w:val="both"/>
        <w:rPr>
          <w:rFonts w:cs="Arial"/>
          <w:sz w:val="22"/>
          <w:szCs w:val="22"/>
        </w:rPr>
      </w:pPr>
      <w:r w:rsidRPr="00693E84">
        <w:rPr>
          <w:rFonts w:cs="Arial"/>
          <w:sz w:val="22"/>
          <w:szCs w:val="22"/>
        </w:rPr>
        <w:t>Kakovost dobavljenega blaga mora ustrezati obstoječim standardom in deklaracijam, ki so označena na embalaži izdelka. 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priložen blagu.</w:t>
      </w:r>
    </w:p>
    <w:p w14:paraId="6DC55C54" w14:textId="77777777" w:rsidR="00CD3812" w:rsidRPr="00693E84" w:rsidRDefault="00CD3812" w:rsidP="00CD3812">
      <w:pPr>
        <w:rPr>
          <w:rFonts w:cs="Arial"/>
          <w:sz w:val="22"/>
          <w:szCs w:val="22"/>
        </w:rPr>
      </w:pPr>
    </w:p>
    <w:p w14:paraId="4773EC9D" w14:textId="52472169" w:rsidR="00CD3812" w:rsidRPr="001D0B8D" w:rsidRDefault="00CD3812" w:rsidP="00485051">
      <w:pPr>
        <w:numPr>
          <w:ilvl w:val="0"/>
          <w:numId w:val="8"/>
        </w:numPr>
        <w:rPr>
          <w:rFonts w:cs="Arial"/>
          <w:b/>
          <w:sz w:val="22"/>
        </w:rPr>
      </w:pPr>
      <w:r w:rsidRPr="001D0B8D">
        <w:rPr>
          <w:rFonts w:cs="Arial"/>
          <w:b/>
          <w:sz w:val="22"/>
        </w:rPr>
        <w:t>Naročanje storitev/blaga</w:t>
      </w:r>
    </w:p>
    <w:p w14:paraId="454924AB" w14:textId="77777777" w:rsidR="00CD3812" w:rsidRPr="00693E84" w:rsidRDefault="00CD3812" w:rsidP="00CD3812">
      <w:pPr>
        <w:rPr>
          <w:rFonts w:cs="Arial"/>
          <w:sz w:val="22"/>
          <w:szCs w:val="22"/>
        </w:rPr>
      </w:pPr>
    </w:p>
    <w:p w14:paraId="22108199" w14:textId="62565F63"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E489D60" w14:textId="77777777" w:rsidR="00CD3812" w:rsidRPr="00693E84" w:rsidRDefault="00CD3812" w:rsidP="00CD3812">
      <w:pPr>
        <w:rPr>
          <w:rFonts w:cs="Arial"/>
          <w:sz w:val="22"/>
          <w:szCs w:val="22"/>
        </w:rPr>
      </w:pPr>
    </w:p>
    <w:p w14:paraId="72CA610F" w14:textId="77777777" w:rsidR="00CD3812" w:rsidRPr="00693E84" w:rsidRDefault="00CD3812" w:rsidP="00CD3812">
      <w:pPr>
        <w:rPr>
          <w:rFonts w:cs="Arial"/>
          <w:sz w:val="22"/>
          <w:szCs w:val="22"/>
        </w:rPr>
      </w:pPr>
      <w:r w:rsidRPr="00693E84">
        <w:rPr>
          <w:rFonts w:cs="Arial"/>
          <w:sz w:val="22"/>
          <w:szCs w:val="22"/>
        </w:rPr>
        <w:t>Naročnik bo storitev/blago naročal glede na dejanske potrebe.</w:t>
      </w:r>
    </w:p>
    <w:p w14:paraId="58FA7FF2" w14:textId="77777777" w:rsidR="00CD3812" w:rsidRPr="00693E84" w:rsidRDefault="00CD3812" w:rsidP="00CD3812">
      <w:pPr>
        <w:rPr>
          <w:rFonts w:cs="Arial"/>
          <w:sz w:val="22"/>
          <w:szCs w:val="22"/>
          <w:highlight w:val="yellow"/>
        </w:rPr>
      </w:pPr>
    </w:p>
    <w:p w14:paraId="1D0B5EBA" w14:textId="77777777" w:rsidR="00CD3812" w:rsidRPr="00693E84" w:rsidRDefault="00CD3812" w:rsidP="00CD3812">
      <w:pPr>
        <w:rPr>
          <w:rFonts w:cs="Arial"/>
          <w:sz w:val="22"/>
          <w:szCs w:val="22"/>
        </w:rPr>
      </w:pPr>
      <w:r w:rsidRPr="00693E84">
        <w:rPr>
          <w:rFonts w:cs="Arial"/>
          <w:sz w:val="22"/>
          <w:szCs w:val="22"/>
        </w:rPr>
        <w:t>Naročnik bo blago naročal pisno, in sicer:</w:t>
      </w:r>
    </w:p>
    <w:p w14:paraId="583DCA0E" w14:textId="77777777" w:rsidR="00CD3812" w:rsidRPr="00693E84" w:rsidRDefault="00CD3812" w:rsidP="00CD3812">
      <w:pPr>
        <w:rPr>
          <w:rFonts w:cs="Arial"/>
          <w:sz w:val="22"/>
          <w:szCs w:val="22"/>
          <w:highlight w:val="yellow"/>
        </w:rPr>
      </w:pPr>
      <w:r w:rsidRPr="00693E84">
        <w:rPr>
          <w:rFonts w:cs="Arial"/>
          <w:sz w:val="22"/>
          <w:szCs w:val="22"/>
          <w:highlight w:val="yellow"/>
        </w:rPr>
        <w:t>Ime in priimek dobavitelja: _____________________</w:t>
      </w:r>
    </w:p>
    <w:p w14:paraId="557D55AC" w14:textId="77777777" w:rsidR="00CD3812" w:rsidRPr="00693E84" w:rsidRDefault="00CD3812" w:rsidP="00CD3812">
      <w:pPr>
        <w:rPr>
          <w:rFonts w:cs="Arial"/>
          <w:sz w:val="22"/>
          <w:szCs w:val="22"/>
          <w:highlight w:val="yellow"/>
        </w:rPr>
      </w:pPr>
      <w:r w:rsidRPr="00693E84">
        <w:rPr>
          <w:rFonts w:cs="Arial"/>
          <w:sz w:val="22"/>
          <w:szCs w:val="22"/>
          <w:highlight w:val="yellow"/>
        </w:rPr>
        <w:t>Tel.: ___________________</w:t>
      </w:r>
    </w:p>
    <w:p w14:paraId="444C987A" w14:textId="77777777" w:rsidR="00CD3812" w:rsidRPr="00693E84" w:rsidRDefault="00CD3812" w:rsidP="00CD3812">
      <w:pPr>
        <w:rPr>
          <w:rFonts w:cs="Arial"/>
          <w:sz w:val="22"/>
          <w:szCs w:val="22"/>
          <w:highlight w:val="yellow"/>
        </w:rPr>
      </w:pPr>
      <w:proofErr w:type="spellStart"/>
      <w:r w:rsidRPr="00693E84">
        <w:rPr>
          <w:rFonts w:cs="Arial"/>
          <w:sz w:val="22"/>
          <w:szCs w:val="22"/>
          <w:highlight w:val="yellow"/>
        </w:rPr>
        <w:t>Fax</w:t>
      </w:r>
      <w:proofErr w:type="spellEnd"/>
      <w:r w:rsidRPr="00693E84">
        <w:rPr>
          <w:rFonts w:cs="Arial"/>
          <w:sz w:val="22"/>
          <w:szCs w:val="22"/>
          <w:highlight w:val="yellow"/>
        </w:rPr>
        <w:t>.: ____________________</w:t>
      </w:r>
    </w:p>
    <w:p w14:paraId="498256DD" w14:textId="77777777" w:rsidR="00CD3812" w:rsidRPr="00693E84" w:rsidRDefault="00CD3812" w:rsidP="00CD3812">
      <w:pPr>
        <w:rPr>
          <w:rFonts w:cs="Arial"/>
          <w:sz w:val="22"/>
          <w:szCs w:val="22"/>
        </w:rPr>
      </w:pPr>
      <w:proofErr w:type="spellStart"/>
      <w:r w:rsidRPr="00693E84">
        <w:rPr>
          <w:rFonts w:cs="Arial"/>
          <w:sz w:val="22"/>
          <w:szCs w:val="22"/>
          <w:highlight w:val="yellow"/>
        </w:rPr>
        <w:t>Email</w:t>
      </w:r>
      <w:proofErr w:type="spellEnd"/>
      <w:r w:rsidRPr="00693E84">
        <w:rPr>
          <w:rFonts w:cs="Arial"/>
          <w:sz w:val="22"/>
          <w:szCs w:val="22"/>
          <w:highlight w:val="yellow"/>
        </w:rPr>
        <w:t xml:space="preserve">: </w:t>
      </w:r>
      <w:hyperlink r:id="rId14" w:history="1">
        <w:r w:rsidRPr="00693E84">
          <w:rPr>
            <w:rFonts w:cs="Arial"/>
            <w:color w:val="0000FF" w:themeColor="hyperlink"/>
            <w:sz w:val="22"/>
            <w:szCs w:val="22"/>
            <w:highlight w:val="yellow"/>
            <w:u w:val="single"/>
          </w:rPr>
          <w:t>_______________________</w:t>
        </w:r>
      </w:hyperlink>
      <w:r w:rsidRPr="00693E84">
        <w:rPr>
          <w:rFonts w:cs="Arial"/>
          <w:sz w:val="22"/>
          <w:szCs w:val="22"/>
        </w:rPr>
        <w:t xml:space="preserve"> </w:t>
      </w:r>
    </w:p>
    <w:p w14:paraId="284B2E42" w14:textId="77777777" w:rsidR="00CD3812" w:rsidRPr="00693E84" w:rsidRDefault="00CD3812" w:rsidP="00CD3812">
      <w:pPr>
        <w:rPr>
          <w:rFonts w:cs="Arial"/>
          <w:sz w:val="22"/>
          <w:szCs w:val="22"/>
        </w:rPr>
      </w:pPr>
    </w:p>
    <w:p w14:paraId="673A68E0" w14:textId="77777777" w:rsidR="00CD3812" w:rsidRPr="00693E84" w:rsidRDefault="00CD3812" w:rsidP="00CD3812">
      <w:pPr>
        <w:rPr>
          <w:rFonts w:cs="Arial"/>
          <w:sz w:val="22"/>
          <w:szCs w:val="22"/>
        </w:rPr>
      </w:pPr>
    </w:p>
    <w:p w14:paraId="46D63D7B" w14:textId="77777777" w:rsidR="00CD3812" w:rsidRPr="001D0B8D" w:rsidRDefault="00CD3812" w:rsidP="00485051">
      <w:pPr>
        <w:numPr>
          <w:ilvl w:val="0"/>
          <w:numId w:val="8"/>
        </w:numPr>
        <w:rPr>
          <w:rFonts w:cs="Arial"/>
          <w:b/>
          <w:sz w:val="22"/>
        </w:rPr>
      </w:pPr>
      <w:r w:rsidRPr="001D0B8D">
        <w:rPr>
          <w:rFonts w:cs="Arial"/>
          <w:b/>
          <w:sz w:val="22"/>
        </w:rPr>
        <w:t>V. Podizvajalci</w:t>
      </w:r>
    </w:p>
    <w:p w14:paraId="240164F0" w14:textId="77777777" w:rsidR="00CD3812" w:rsidRPr="00693E84" w:rsidRDefault="00CD3812" w:rsidP="00CD3812">
      <w:pPr>
        <w:jc w:val="both"/>
        <w:rPr>
          <w:rFonts w:cs="Arial"/>
          <w:sz w:val="22"/>
          <w:szCs w:val="22"/>
        </w:rPr>
      </w:pPr>
    </w:p>
    <w:p w14:paraId="648A0914" w14:textId="43A2CABB" w:rsidR="00CD3812" w:rsidRPr="001D0B8D" w:rsidRDefault="001D0B8D" w:rsidP="00485051">
      <w:pPr>
        <w:numPr>
          <w:ilvl w:val="0"/>
          <w:numId w:val="9"/>
        </w:numPr>
        <w:contextualSpacing/>
        <w:jc w:val="center"/>
        <w:rPr>
          <w:rFonts w:cs="Arial"/>
          <w:sz w:val="22"/>
          <w:szCs w:val="22"/>
        </w:rPr>
      </w:pPr>
      <w:r>
        <w:rPr>
          <w:rFonts w:cs="Arial"/>
          <w:sz w:val="22"/>
        </w:rPr>
        <w:t>č</w:t>
      </w:r>
      <w:r w:rsidR="00CD3812" w:rsidRPr="001D0B8D">
        <w:rPr>
          <w:rFonts w:cs="Arial"/>
          <w:sz w:val="22"/>
        </w:rPr>
        <w:t>len</w:t>
      </w:r>
    </w:p>
    <w:p w14:paraId="6AE4C07A" w14:textId="77777777" w:rsidR="001D0B8D" w:rsidRPr="00693E84" w:rsidRDefault="001D0B8D" w:rsidP="001D0B8D">
      <w:pPr>
        <w:ind w:left="720"/>
        <w:contextualSpacing/>
        <w:rPr>
          <w:rFonts w:cs="Arial"/>
          <w:sz w:val="22"/>
          <w:szCs w:val="22"/>
        </w:rPr>
      </w:pPr>
    </w:p>
    <w:p w14:paraId="1E8B1F75" w14:textId="77777777" w:rsidR="00CD3812" w:rsidRPr="00693E84" w:rsidRDefault="00CD3812" w:rsidP="00CD3812">
      <w:pPr>
        <w:tabs>
          <w:tab w:val="num" w:pos="704"/>
        </w:tabs>
        <w:jc w:val="both"/>
        <w:rPr>
          <w:rFonts w:cs="Arial"/>
          <w:sz w:val="16"/>
          <w:szCs w:val="16"/>
        </w:rPr>
      </w:pPr>
      <w:r>
        <w:rPr>
          <w:rFonts w:cs="Arial"/>
          <w:sz w:val="22"/>
          <w:szCs w:val="22"/>
        </w:rPr>
        <w:t xml:space="preserve">Dobavitelj </w:t>
      </w:r>
      <w:r w:rsidRPr="00693E84">
        <w:rPr>
          <w:rFonts w:cs="Arial"/>
          <w:sz w:val="22"/>
          <w:szCs w:val="22"/>
        </w:rPr>
        <w:t xml:space="preserve">bo izpolnil obveznosti, prevzete s to pogodbo, s/brez podizvajalcev: </w:t>
      </w:r>
      <w:r w:rsidRPr="00693E84">
        <w:rPr>
          <w:rFonts w:cs="Arial"/>
          <w:sz w:val="16"/>
          <w:szCs w:val="16"/>
        </w:rPr>
        <w:t>(ustrezno označi-v primeru, da ponudnik ne nastopa s podizvajalci se to briše)</w:t>
      </w:r>
    </w:p>
    <w:p w14:paraId="5A428127"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4461911B"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E088DC6" w14:textId="77777777" w:rsidR="00CD3812" w:rsidRPr="00693E84" w:rsidRDefault="00CD3812" w:rsidP="00CD3812">
      <w:pPr>
        <w:ind w:left="426"/>
        <w:jc w:val="both"/>
        <w:rPr>
          <w:color w:val="7F7F7F" w:themeColor="text1" w:themeTint="80"/>
        </w:rPr>
      </w:pPr>
    </w:p>
    <w:p w14:paraId="5933E462"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36CD5C64"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7F5E4B88"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14:paraId="5F848D20"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14:paraId="7B26F40A"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06D27A9"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169733F9" w14:textId="50FD25D3" w:rsidR="00CD3812" w:rsidRPr="00693E84" w:rsidRDefault="00CD3812" w:rsidP="00485051">
      <w:pPr>
        <w:numPr>
          <w:ilvl w:val="0"/>
          <w:numId w:val="9"/>
        </w:numPr>
        <w:contextualSpacing/>
        <w:jc w:val="center"/>
        <w:rPr>
          <w:rFonts w:eastAsia="Calibri" w:cs="Arial"/>
          <w:color w:val="7F7F7F" w:themeColor="text1" w:themeTint="80"/>
          <w:sz w:val="22"/>
          <w:szCs w:val="22"/>
        </w:rPr>
      </w:pPr>
      <w:r w:rsidRPr="001D0B8D">
        <w:rPr>
          <w:rFonts w:cs="Arial"/>
          <w:sz w:val="22"/>
        </w:rPr>
        <w:t>člen</w:t>
      </w:r>
    </w:p>
    <w:p w14:paraId="41B18610"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5270ECE7" w14:textId="77777777" w:rsidR="00CD3812" w:rsidRPr="00693E84" w:rsidRDefault="00CD3812" w:rsidP="00CD3812">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Dobavitelj</w:t>
      </w:r>
      <w:r w:rsidRPr="00693E84">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13D32A2" w14:textId="77777777" w:rsidR="00CD3812" w:rsidRPr="00693E84" w:rsidRDefault="00CD3812" w:rsidP="00CD3812">
      <w:pPr>
        <w:jc w:val="both"/>
        <w:rPr>
          <w:rFonts w:cs="Arial"/>
          <w:sz w:val="22"/>
          <w:szCs w:val="22"/>
        </w:rPr>
      </w:pPr>
    </w:p>
    <w:p w14:paraId="33CC4D17" w14:textId="77777777" w:rsidR="00CD3812" w:rsidRPr="00693E84" w:rsidRDefault="00CD3812" w:rsidP="00CD3812">
      <w:pPr>
        <w:jc w:val="both"/>
        <w:rPr>
          <w:rFonts w:cs="Arial"/>
          <w:sz w:val="22"/>
          <w:szCs w:val="22"/>
        </w:rPr>
      </w:pPr>
    </w:p>
    <w:p w14:paraId="3FB635D6" w14:textId="7704B68D" w:rsidR="00CD3812" w:rsidRPr="001D0B8D" w:rsidRDefault="00CD3812" w:rsidP="00485051">
      <w:pPr>
        <w:numPr>
          <w:ilvl w:val="0"/>
          <w:numId w:val="8"/>
        </w:numPr>
        <w:rPr>
          <w:rFonts w:cs="Arial"/>
          <w:b/>
          <w:sz w:val="22"/>
        </w:rPr>
      </w:pPr>
      <w:r w:rsidRPr="001D0B8D">
        <w:rPr>
          <w:rFonts w:cs="Arial"/>
          <w:b/>
          <w:sz w:val="22"/>
        </w:rPr>
        <w:t>Pogodbena cena in plačila pogoji</w:t>
      </w:r>
    </w:p>
    <w:p w14:paraId="4C3C1B59" w14:textId="77777777" w:rsidR="00CD3812" w:rsidRPr="00693E84" w:rsidRDefault="00CD3812" w:rsidP="00CD3812">
      <w:pPr>
        <w:jc w:val="both"/>
        <w:rPr>
          <w:rFonts w:cs="Arial"/>
          <w:b/>
          <w:bCs/>
          <w:iCs/>
          <w:color w:val="000000"/>
          <w:sz w:val="22"/>
          <w:szCs w:val="22"/>
        </w:rPr>
      </w:pPr>
    </w:p>
    <w:p w14:paraId="38F1FF8C" w14:textId="31C7D37C"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6E56C03" w14:textId="77777777" w:rsidR="00CD3812" w:rsidRPr="00693E84" w:rsidRDefault="00CD3812" w:rsidP="00CD3812">
      <w:pPr>
        <w:jc w:val="both"/>
        <w:rPr>
          <w:rFonts w:cs="Arial"/>
          <w:sz w:val="22"/>
          <w:szCs w:val="22"/>
          <w:highlight w:val="cyan"/>
        </w:rPr>
      </w:pPr>
    </w:p>
    <w:p w14:paraId="1A6D73E0" w14:textId="15BB38CF" w:rsidR="00CD3812" w:rsidRPr="00693E84" w:rsidRDefault="00CD3812" w:rsidP="00CD3812">
      <w:pPr>
        <w:jc w:val="both"/>
        <w:rPr>
          <w:rFonts w:cs="Arial"/>
          <w:sz w:val="22"/>
          <w:szCs w:val="22"/>
          <w:u w:val="single"/>
        </w:rPr>
      </w:pPr>
      <w:r w:rsidRPr="00693E84">
        <w:rPr>
          <w:rFonts w:cs="Arial"/>
          <w:sz w:val="22"/>
          <w:szCs w:val="22"/>
        </w:rPr>
        <w:t xml:space="preserve">Pogodbena cena zabojnikov v skladu s ponudbenim predračunom za </w:t>
      </w:r>
      <w:r w:rsidR="009E24AD">
        <w:rPr>
          <w:rFonts w:cs="Arial"/>
          <w:sz w:val="22"/>
          <w:szCs w:val="22"/>
        </w:rPr>
        <w:t>SKLOP</w:t>
      </w:r>
      <w:r w:rsidRPr="00693E84">
        <w:rPr>
          <w:rFonts w:cs="Arial"/>
          <w:sz w:val="22"/>
          <w:szCs w:val="22"/>
        </w:rPr>
        <w:t xml:space="preserve"> 1 znaša </w:t>
      </w:r>
      <w:r w:rsidR="00810BA7">
        <w:rPr>
          <w:rFonts w:cs="Arial"/>
          <w:sz w:val="22"/>
          <w:szCs w:val="22"/>
        </w:rPr>
        <w:t xml:space="preserve">  </w:t>
      </w:r>
      <w:r w:rsidR="00810BA7" w:rsidRPr="00091A75">
        <w:rPr>
          <w:rFonts w:cs="Arial"/>
          <w:sz w:val="22"/>
          <w:szCs w:val="22"/>
          <w:highlight w:val="yellow"/>
        </w:rPr>
        <w:t>____________________</w:t>
      </w:r>
      <w:r w:rsidR="00810BA7" w:rsidRPr="00FB3317">
        <w:rPr>
          <w:rFonts w:cs="Arial"/>
          <w:b/>
          <w:sz w:val="22"/>
          <w:szCs w:val="22"/>
        </w:rPr>
        <w:t xml:space="preserve">EUR </w:t>
      </w:r>
      <w:r w:rsidR="00810BA7">
        <w:rPr>
          <w:rFonts w:cs="Arial"/>
          <w:b/>
          <w:sz w:val="22"/>
          <w:szCs w:val="22"/>
        </w:rPr>
        <w:t>brez</w:t>
      </w:r>
      <w:r w:rsidR="00810BA7" w:rsidRPr="00FB3317">
        <w:rPr>
          <w:rFonts w:cs="Arial"/>
          <w:b/>
          <w:sz w:val="22"/>
          <w:szCs w:val="22"/>
        </w:rPr>
        <w:t xml:space="preserve"> DDV</w:t>
      </w:r>
      <w:r w:rsidR="00810BA7" w:rsidRPr="00693E84">
        <w:rPr>
          <w:rFonts w:cs="Arial"/>
          <w:sz w:val="22"/>
          <w:szCs w:val="22"/>
        </w:rPr>
        <w:t xml:space="preserve"> </w:t>
      </w:r>
      <w:r w:rsidR="00810BA7">
        <w:rPr>
          <w:rFonts w:cs="Arial"/>
          <w:sz w:val="22"/>
          <w:szCs w:val="22"/>
        </w:rPr>
        <w:t xml:space="preserve">oziroma </w:t>
      </w:r>
      <w:r w:rsidRPr="00091A75">
        <w:rPr>
          <w:rFonts w:cs="Arial"/>
          <w:sz w:val="22"/>
          <w:szCs w:val="22"/>
          <w:highlight w:val="yellow"/>
        </w:rPr>
        <w:t>____________________</w:t>
      </w:r>
      <w:r w:rsidRPr="00FB3317">
        <w:rPr>
          <w:rFonts w:cs="Arial"/>
          <w:b/>
          <w:sz w:val="22"/>
          <w:szCs w:val="22"/>
        </w:rPr>
        <w:t>EUR z DDV</w:t>
      </w:r>
      <w:r w:rsidRPr="00693E84">
        <w:rPr>
          <w:rFonts w:cs="Arial"/>
          <w:sz w:val="22"/>
          <w:szCs w:val="22"/>
        </w:rPr>
        <w:t xml:space="preserve"> za celotno obdobje trajanja pogodbe.</w:t>
      </w:r>
    </w:p>
    <w:p w14:paraId="74032878" w14:textId="77777777" w:rsidR="00CD3812" w:rsidRPr="00693E84" w:rsidRDefault="00CD3812" w:rsidP="00CD3812">
      <w:pPr>
        <w:jc w:val="both"/>
        <w:rPr>
          <w:rFonts w:cs="Arial"/>
          <w:sz w:val="22"/>
          <w:szCs w:val="22"/>
          <w:u w:val="single"/>
        </w:rPr>
      </w:pPr>
    </w:p>
    <w:p w14:paraId="38348A77" w14:textId="77777777" w:rsidR="00CD3812" w:rsidRPr="00693E84" w:rsidRDefault="00CD3812" w:rsidP="00CD3812">
      <w:pPr>
        <w:jc w:val="both"/>
        <w:rPr>
          <w:rFonts w:cs="Arial"/>
          <w:sz w:val="22"/>
          <w:szCs w:val="22"/>
        </w:rPr>
      </w:pPr>
      <w:r w:rsidRPr="00693E84">
        <w:rPr>
          <w:rFonts w:cs="Arial"/>
          <w:sz w:val="22"/>
          <w:szCs w:val="22"/>
        </w:rPr>
        <w:t>Cena posameznega zabojnika vključuje tudi ceno potiska ali nalepke, ki s simbolom označuje, da je v zabojniku infektivni odpadek s klasifikacijsko številko 18 01 03̽, ali oranžni potisk za 18 01 01 oz. 18 01 09 za odpadna zdravila.</w:t>
      </w:r>
    </w:p>
    <w:p w14:paraId="52B0CF45" w14:textId="77777777" w:rsidR="00CD3812" w:rsidRPr="00693E84" w:rsidRDefault="00CD3812" w:rsidP="00CD3812">
      <w:pPr>
        <w:jc w:val="both"/>
        <w:rPr>
          <w:rFonts w:cs="Arial"/>
          <w:sz w:val="22"/>
          <w:szCs w:val="22"/>
        </w:rPr>
      </w:pPr>
    </w:p>
    <w:p w14:paraId="640C7450" w14:textId="77777777" w:rsidR="00CD3812" w:rsidRPr="00693E84" w:rsidRDefault="00CD3812" w:rsidP="00CD3812">
      <w:pPr>
        <w:jc w:val="both"/>
        <w:rPr>
          <w:rFonts w:cs="Arial"/>
          <w:sz w:val="22"/>
          <w:szCs w:val="22"/>
        </w:rPr>
      </w:pPr>
      <w:r w:rsidRPr="00693E84">
        <w:rPr>
          <w:rFonts w:cs="Arial"/>
          <w:sz w:val="22"/>
          <w:szCs w:val="22"/>
        </w:rPr>
        <w:t xml:space="preserve">Cene iz tega člena so oblikovane na podlagi paritete </w:t>
      </w:r>
      <w:proofErr w:type="spellStart"/>
      <w:r w:rsidRPr="00693E84">
        <w:rPr>
          <w:rFonts w:cs="Arial"/>
          <w:sz w:val="22"/>
          <w:szCs w:val="22"/>
        </w:rPr>
        <w:t>DDP</w:t>
      </w:r>
      <w:proofErr w:type="spellEnd"/>
      <w:r w:rsidRPr="00693E84">
        <w:rPr>
          <w:rFonts w:cs="Arial"/>
          <w:sz w:val="22"/>
          <w:szCs w:val="22"/>
        </w:rPr>
        <w:t xml:space="preserve"> (</w:t>
      </w:r>
      <w:proofErr w:type="spellStart"/>
      <w:r w:rsidRPr="00693E84">
        <w:rPr>
          <w:rFonts w:cs="Arial"/>
          <w:sz w:val="22"/>
          <w:szCs w:val="22"/>
        </w:rPr>
        <w:t>Delivered</w:t>
      </w:r>
      <w:proofErr w:type="spellEnd"/>
      <w:r w:rsidRPr="00693E84">
        <w:rPr>
          <w:rFonts w:cs="Arial"/>
          <w:sz w:val="22"/>
          <w:szCs w:val="22"/>
        </w:rPr>
        <w:t xml:space="preserve"> </w:t>
      </w:r>
      <w:proofErr w:type="spellStart"/>
      <w:r w:rsidRPr="00693E84">
        <w:rPr>
          <w:rFonts w:cs="Arial"/>
          <w:sz w:val="22"/>
          <w:szCs w:val="22"/>
        </w:rPr>
        <w:t>Duty</w:t>
      </w:r>
      <w:proofErr w:type="spellEnd"/>
      <w:r w:rsidRPr="00693E84">
        <w:rPr>
          <w:rFonts w:cs="Arial"/>
          <w:sz w:val="22"/>
          <w:szCs w:val="22"/>
        </w:rPr>
        <w:t xml:space="preserve"> </w:t>
      </w:r>
      <w:proofErr w:type="spellStart"/>
      <w:r w:rsidRPr="00693E84">
        <w:rPr>
          <w:rFonts w:cs="Arial"/>
          <w:sz w:val="22"/>
          <w:szCs w:val="22"/>
        </w:rPr>
        <w:t>Paid</w:t>
      </w:r>
      <w:proofErr w:type="spellEnd"/>
      <w:r w:rsidRPr="00693E84">
        <w:rPr>
          <w:rFonts w:cs="Arial"/>
          <w:sz w:val="22"/>
          <w:szCs w:val="22"/>
        </w:rPr>
        <w:t xml:space="preserve">, </w:t>
      </w:r>
      <w:proofErr w:type="spellStart"/>
      <w:r w:rsidRPr="00693E84">
        <w:rPr>
          <w:rFonts w:cs="Arial"/>
          <w:sz w:val="22"/>
          <w:szCs w:val="22"/>
        </w:rPr>
        <w:t>Incoterms</w:t>
      </w:r>
      <w:proofErr w:type="spellEnd"/>
      <w:r w:rsidRPr="00693E84">
        <w:rPr>
          <w:rFonts w:cs="Arial"/>
          <w:sz w:val="22"/>
          <w:szCs w:val="22"/>
        </w:rPr>
        <w:t xml:space="preserve"> 2000) skladišče naročnika, razloženo.</w:t>
      </w:r>
    </w:p>
    <w:p w14:paraId="41555FFD" w14:textId="03503C43" w:rsidR="00487AE5" w:rsidRDefault="00487AE5" w:rsidP="00CD3812">
      <w:pPr>
        <w:jc w:val="both"/>
        <w:rPr>
          <w:rFonts w:cs="Arial"/>
          <w:sz w:val="22"/>
          <w:szCs w:val="22"/>
        </w:rPr>
      </w:pPr>
    </w:p>
    <w:p w14:paraId="6ED5F0EE" w14:textId="77777777" w:rsidR="00487AE5" w:rsidRPr="009E45F6" w:rsidRDefault="00487AE5" w:rsidP="00487AE5">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2088D7F8" w14:textId="77777777" w:rsidR="00487AE5" w:rsidRPr="009E45F6" w:rsidRDefault="00487AE5" w:rsidP="00487AE5">
      <w:pPr>
        <w:pStyle w:val="Telobesedila"/>
        <w:rPr>
          <w:rFonts w:cs="Arial"/>
          <w:bCs/>
          <w:color w:val="000000"/>
          <w:sz w:val="22"/>
          <w:szCs w:val="22"/>
        </w:rPr>
      </w:pPr>
    </w:p>
    <w:p w14:paraId="3CD20229" w14:textId="77777777" w:rsidR="00487AE5" w:rsidRPr="0067178F" w:rsidRDefault="00487AE5" w:rsidP="00487AE5">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5FA9BA28" w14:textId="77777777" w:rsidR="00487AE5" w:rsidRPr="0067178F"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0D577384" w14:textId="77777777" w:rsidR="00487AE5" w:rsidRPr="0067178F" w:rsidRDefault="00487AE5" w:rsidP="00487AE5">
      <w:pPr>
        <w:jc w:val="both"/>
        <w:rPr>
          <w:sz w:val="22"/>
          <w:szCs w:val="22"/>
        </w:rPr>
      </w:pPr>
      <w:r w:rsidRPr="0067178F">
        <w:rPr>
          <w:sz w:val="22"/>
          <w:szCs w:val="22"/>
        </w:rPr>
        <w:t>Valorizacija velja tudi za spremembe cene potnih stroškov.</w:t>
      </w:r>
    </w:p>
    <w:p w14:paraId="02F90B8B" w14:textId="35942676" w:rsidR="00CD3812" w:rsidRDefault="00CD3812" w:rsidP="00CD3812">
      <w:pPr>
        <w:jc w:val="both"/>
        <w:rPr>
          <w:rFonts w:cs="Arial"/>
          <w:sz w:val="22"/>
          <w:szCs w:val="22"/>
        </w:rPr>
      </w:pPr>
    </w:p>
    <w:p w14:paraId="0F944D0B" w14:textId="475C601C" w:rsidR="00BC25B9" w:rsidRDefault="00BC25B9" w:rsidP="00CD3812">
      <w:pPr>
        <w:jc w:val="both"/>
        <w:rPr>
          <w:rFonts w:cs="Arial"/>
          <w:bCs/>
          <w:color w:val="000000"/>
          <w:sz w:val="22"/>
          <w:szCs w:val="22"/>
        </w:rPr>
      </w:pPr>
    </w:p>
    <w:p w14:paraId="3DDFE618" w14:textId="77777777" w:rsidR="00BC25B9" w:rsidRPr="00693E84" w:rsidRDefault="00BC25B9" w:rsidP="00CD3812">
      <w:pPr>
        <w:jc w:val="both"/>
        <w:rPr>
          <w:rFonts w:cs="Arial"/>
          <w:bCs/>
          <w:color w:val="000000"/>
          <w:sz w:val="22"/>
          <w:szCs w:val="22"/>
        </w:rPr>
      </w:pPr>
    </w:p>
    <w:p w14:paraId="5560EF2B" w14:textId="48E44487" w:rsidR="00CD3812" w:rsidRDefault="00CD3812" w:rsidP="00485051">
      <w:pPr>
        <w:numPr>
          <w:ilvl w:val="0"/>
          <w:numId w:val="9"/>
        </w:numPr>
        <w:contextualSpacing/>
        <w:jc w:val="center"/>
        <w:rPr>
          <w:rFonts w:cs="Arial"/>
          <w:bCs/>
          <w:color w:val="000000"/>
          <w:sz w:val="22"/>
          <w:szCs w:val="22"/>
        </w:rPr>
      </w:pPr>
      <w:r w:rsidRPr="001D0B8D">
        <w:rPr>
          <w:rFonts w:cs="Arial"/>
          <w:sz w:val="22"/>
        </w:rPr>
        <w:lastRenderedPageBreak/>
        <w:t>člen</w:t>
      </w:r>
    </w:p>
    <w:p w14:paraId="33FDD3D6" w14:textId="77777777" w:rsidR="001D0B8D" w:rsidRPr="001D0B8D" w:rsidRDefault="001D0B8D" w:rsidP="001D0B8D">
      <w:pPr>
        <w:ind w:left="720"/>
        <w:contextualSpacing/>
        <w:rPr>
          <w:rFonts w:cs="Arial"/>
          <w:bCs/>
          <w:color w:val="000000"/>
          <w:sz w:val="22"/>
          <w:szCs w:val="22"/>
        </w:rPr>
      </w:pPr>
    </w:p>
    <w:p w14:paraId="02C42CA0" w14:textId="77777777" w:rsidR="00CD3812" w:rsidRDefault="00CD3812" w:rsidP="00CD3812">
      <w:pPr>
        <w:jc w:val="both"/>
        <w:rPr>
          <w:rFonts w:cs="Arial"/>
          <w:sz w:val="22"/>
          <w:szCs w:val="22"/>
        </w:rPr>
      </w:pPr>
      <w:r>
        <w:rPr>
          <w:rFonts w:cs="Arial"/>
          <w:sz w:val="22"/>
          <w:szCs w:val="22"/>
        </w:rPr>
        <w:t>D</w:t>
      </w:r>
      <w:r w:rsidRPr="00693E84">
        <w:rPr>
          <w:rFonts w:cs="Arial"/>
          <w:sz w:val="22"/>
          <w:szCs w:val="22"/>
        </w:rPr>
        <w:t>obavitelj izstavi naročniku račun ob koncu vsakega meseca za nazaj glede na opravljeno število prevozov odpadne embalaže oziroma dobavljeno blago. Izvajalec oz. dobavitelj izstavi račun najkasneje v roku 30 dni po opravljeni storitvi oz. dobavi.</w:t>
      </w:r>
    </w:p>
    <w:p w14:paraId="3AF0AE19" w14:textId="77777777" w:rsidR="00CD3812" w:rsidRPr="00693E84" w:rsidRDefault="00CD3812" w:rsidP="00CD3812">
      <w:pPr>
        <w:jc w:val="both"/>
        <w:rPr>
          <w:rFonts w:cs="Arial"/>
          <w:sz w:val="22"/>
          <w:szCs w:val="22"/>
        </w:rPr>
      </w:pPr>
      <w:r w:rsidRPr="00693E84">
        <w:rPr>
          <w:rFonts w:cs="Arial"/>
          <w:sz w:val="22"/>
          <w:szCs w:val="22"/>
        </w:rPr>
        <w:t xml:space="preserve"> </w:t>
      </w:r>
    </w:p>
    <w:p w14:paraId="3E53C2DC" w14:textId="77777777" w:rsidR="00CD3812" w:rsidRPr="00693E84" w:rsidRDefault="00CD3812" w:rsidP="00CD3812">
      <w:pPr>
        <w:jc w:val="both"/>
        <w:rPr>
          <w:rFonts w:cs="Arial"/>
          <w:snapToGrid w:val="0"/>
          <w:sz w:val="22"/>
          <w:szCs w:val="22"/>
        </w:rPr>
      </w:pPr>
      <w:r w:rsidRPr="00693E84">
        <w:rPr>
          <w:rFonts w:cs="Arial"/>
          <w:snapToGrid w:val="0"/>
          <w:sz w:val="22"/>
          <w:szCs w:val="22"/>
        </w:rPr>
        <w:t xml:space="preserve">Na računu mora </w:t>
      </w:r>
      <w:r>
        <w:rPr>
          <w:rFonts w:cs="Arial"/>
          <w:snapToGrid w:val="0"/>
          <w:sz w:val="22"/>
          <w:szCs w:val="22"/>
        </w:rPr>
        <w:t>dobavitelj</w:t>
      </w:r>
      <w:r w:rsidRPr="00693E84">
        <w:rPr>
          <w:rFonts w:cs="Arial"/>
          <w:snapToGrid w:val="0"/>
          <w:sz w:val="22"/>
          <w:szCs w:val="22"/>
        </w:rPr>
        <w:t xml:space="preserve"> navesti številko pogodbe ter priložiti kopijo potrdila o opravljeni storitvi, ki je podpisana s strani odgovorne osebe naročnika oz.</w:t>
      </w:r>
      <w:r w:rsidRPr="00693E84">
        <w:rPr>
          <w:rFonts w:cs="Arial"/>
          <w:sz w:val="22"/>
          <w:szCs w:val="22"/>
        </w:rPr>
        <w:t xml:space="preserve"> mora biti iz računa razvidno število posameznih zabojnikov, ki jih je dobavil.</w:t>
      </w:r>
    </w:p>
    <w:p w14:paraId="4CA42012" w14:textId="77777777" w:rsidR="00CD3812" w:rsidRDefault="00CD3812" w:rsidP="00CD3812">
      <w:pPr>
        <w:rPr>
          <w:rFonts w:cs="Arial"/>
          <w:sz w:val="22"/>
          <w:szCs w:val="22"/>
        </w:rPr>
      </w:pPr>
    </w:p>
    <w:p w14:paraId="4F6F31FF" w14:textId="0AFDDC19"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DDED35" w14:textId="77777777" w:rsidR="00CD3812" w:rsidRPr="00693E84" w:rsidRDefault="00CD3812" w:rsidP="00CD3812">
      <w:pPr>
        <w:jc w:val="both"/>
        <w:rPr>
          <w:rFonts w:cs="Arial"/>
          <w:sz w:val="22"/>
          <w:szCs w:val="22"/>
        </w:rPr>
      </w:pPr>
    </w:p>
    <w:p w14:paraId="17E207D6" w14:textId="77777777" w:rsidR="00CD3812" w:rsidRDefault="00CD3812" w:rsidP="00CD3812">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7D5683B" w14:textId="310C71A2" w:rsidR="00374968" w:rsidRDefault="00374968" w:rsidP="00CD3812">
      <w:pPr>
        <w:jc w:val="both"/>
        <w:rPr>
          <w:rFonts w:cs="Arial"/>
          <w:iCs/>
          <w:sz w:val="22"/>
          <w:szCs w:val="22"/>
        </w:rPr>
      </w:pPr>
    </w:p>
    <w:p w14:paraId="49579FD9" w14:textId="77777777" w:rsidR="00374968" w:rsidRPr="00374968" w:rsidRDefault="00374968" w:rsidP="00374968">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63DB4977" w14:textId="77777777" w:rsidR="00CD3812" w:rsidRPr="00693E84" w:rsidRDefault="00CD3812" w:rsidP="00CD3812">
      <w:pPr>
        <w:jc w:val="both"/>
        <w:rPr>
          <w:rFonts w:cs="Arial"/>
          <w:snapToGrid w:val="0"/>
          <w:sz w:val="22"/>
          <w:szCs w:val="22"/>
        </w:rPr>
      </w:pPr>
    </w:p>
    <w:p w14:paraId="6E9E4227" w14:textId="77777777" w:rsidR="00CD3812" w:rsidRPr="00693E84" w:rsidRDefault="00CD3812" w:rsidP="00CD3812">
      <w:pPr>
        <w:jc w:val="both"/>
        <w:rPr>
          <w:rFonts w:cs="Arial"/>
          <w:sz w:val="22"/>
          <w:szCs w:val="22"/>
        </w:rPr>
      </w:pPr>
      <w:r w:rsidRPr="00693E84">
        <w:rPr>
          <w:rFonts w:cs="Arial"/>
          <w:sz w:val="22"/>
          <w:szCs w:val="22"/>
        </w:rPr>
        <w:t>V primeru zamude plačila računa naročnik soglaša s plačilom zakonitih zamudnih obresti.</w:t>
      </w:r>
    </w:p>
    <w:p w14:paraId="485CCFE6" w14:textId="77777777" w:rsidR="00CD3812" w:rsidRPr="00693E84" w:rsidRDefault="00CD3812" w:rsidP="00CD3812">
      <w:pPr>
        <w:jc w:val="both"/>
        <w:rPr>
          <w:rFonts w:cs="Arial"/>
          <w:sz w:val="22"/>
          <w:szCs w:val="22"/>
        </w:rPr>
      </w:pPr>
    </w:p>
    <w:p w14:paraId="2BA07C9A" w14:textId="77777777" w:rsidR="00CD3812" w:rsidRPr="00693E84" w:rsidRDefault="00CD3812" w:rsidP="00CD3812">
      <w:pPr>
        <w:jc w:val="both"/>
        <w:rPr>
          <w:rFonts w:cs="Arial"/>
          <w:sz w:val="22"/>
          <w:szCs w:val="22"/>
        </w:rPr>
      </w:pPr>
    </w:p>
    <w:p w14:paraId="46D8F5D0" w14:textId="661B7263" w:rsidR="00CD3812" w:rsidRPr="001D0B8D" w:rsidRDefault="00CD3812" w:rsidP="00485051">
      <w:pPr>
        <w:numPr>
          <w:ilvl w:val="0"/>
          <w:numId w:val="8"/>
        </w:numPr>
        <w:rPr>
          <w:rFonts w:cs="Arial"/>
          <w:b/>
          <w:sz w:val="22"/>
        </w:rPr>
      </w:pPr>
      <w:r w:rsidRPr="001D0B8D">
        <w:rPr>
          <w:rFonts w:cs="Arial"/>
          <w:b/>
          <w:sz w:val="22"/>
        </w:rPr>
        <w:t>Odgovorni predstavniki pogodbenih strank</w:t>
      </w:r>
    </w:p>
    <w:p w14:paraId="0C5B0C8D" w14:textId="77777777" w:rsidR="00CD3812" w:rsidRPr="001D0B8D" w:rsidRDefault="00CD3812" w:rsidP="001D0B8D">
      <w:pPr>
        <w:ind w:left="1080"/>
        <w:rPr>
          <w:rFonts w:cs="Arial"/>
          <w:b/>
          <w:sz w:val="22"/>
        </w:rPr>
      </w:pPr>
    </w:p>
    <w:p w14:paraId="1BFD247D" w14:textId="65B642E8"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596D89C7" w14:textId="77777777" w:rsidR="00CD3812" w:rsidRPr="00693E84" w:rsidRDefault="00CD3812" w:rsidP="00CD3812">
      <w:pPr>
        <w:rPr>
          <w:rFonts w:cs="Arial"/>
          <w:color w:val="000000"/>
          <w:sz w:val="22"/>
          <w:szCs w:val="22"/>
        </w:rPr>
      </w:pPr>
      <w:r w:rsidRPr="00693E84">
        <w:rPr>
          <w:rFonts w:cs="Arial"/>
          <w:color w:val="000000"/>
          <w:sz w:val="22"/>
          <w:szCs w:val="22"/>
        </w:rPr>
        <w:t>Skrbnik pogodbe na strani naročnika je:</w:t>
      </w:r>
    </w:p>
    <w:p w14:paraId="5A4B843D" w14:textId="77777777" w:rsidR="00CD3812" w:rsidRPr="00693E84" w:rsidRDefault="00CD3812" w:rsidP="00CD3812">
      <w:pPr>
        <w:rPr>
          <w:rFonts w:cs="Arial"/>
          <w:color w:val="000000"/>
          <w:sz w:val="22"/>
          <w:szCs w:val="22"/>
        </w:rPr>
      </w:pPr>
      <w:r w:rsidRPr="00693E84">
        <w:rPr>
          <w:rFonts w:cs="Arial"/>
          <w:color w:val="000000"/>
          <w:sz w:val="22"/>
          <w:szCs w:val="22"/>
        </w:rPr>
        <w:t>___________________, tel. _________________, el. naslov: ________________________</w:t>
      </w:r>
    </w:p>
    <w:p w14:paraId="1E1CF60C" w14:textId="77777777" w:rsidR="00CD3812" w:rsidRPr="00693E84" w:rsidRDefault="00CD3812" w:rsidP="00CD3812">
      <w:pPr>
        <w:rPr>
          <w:rFonts w:cs="Arial"/>
          <w:color w:val="000000"/>
          <w:sz w:val="22"/>
          <w:szCs w:val="22"/>
        </w:rPr>
      </w:pPr>
    </w:p>
    <w:p w14:paraId="5817F4B0" w14:textId="77777777" w:rsidR="00CD3812" w:rsidRPr="00693E84" w:rsidRDefault="00CD3812" w:rsidP="00CD3812">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A12E4F9" w14:textId="77777777" w:rsidR="00CD3812" w:rsidRPr="00693E84" w:rsidRDefault="00CD3812" w:rsidP="00CD3812">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1414EA1" w14:textId="77777777" w:rsidR="00CD3812" w:rsidRPr="00693E84" w:rsidRDefault="00CD3812" w:rsidP="00CD3812">
      <w:pPr>
        <w:rPr>
          <w:rFonts w:cs="Arial"/>
          <w:bCs/>
          <w:color w:val="000000"/>
          <w:sz w:val="22"/>
          <w:szCs w:val="22"/>
        </w:rPr>
      </w:pPr>
    </w:p>
    <w:p w14:paraId="51A73296" w14:textId="59CFF9AC" w:rsidR="00CD3812" w:rsidRDefault="00CD3812" w:rsidP="00BC25B9">
      <w:pPr>
        <w:numPr>
          <w:ilvl w:val="0"/>
          <w:numId w:val="8"/>
        </w:numPr>
        <w:rPr>
          <w:rFonts w:cs="Arial"/>
          <w:b/>
          <w:sz w:val="22"/>
        </w:rPr>
      </w:pPr>
      <w:r w:rsidRPr="001D0B8D">
        <w:rPr>
          <w:rFonts w:cs="Arial"/>
          <w:b/>
          <w:sz w:val="22"/>
        </w:rPr>
        <w:t>Zavarovanje posla</w:t>
      </w:r>
    </w:p>
    <w:p w14:paraId="1AAA1A0C" w14:textId="77777777" w:rsidR="00BC25B9" w:rsidRPr="00BC25B9" w:rsidRDefault="00BC25B9" w:rsidP="00BC25B9">
      <w:pPr>
        <w:ind w:left="1080"/>
        <w:rPr>
          <w:rFonts w:cs="Arial"/>
          <w:b/>
          <w:sz w:val="22"/>
        </w:rPr>
      </w:pPr>
    </w:p>
    <w:p w14:paraId="164C8CB8" w14:textId="3E48C376" w:rsidR="00CD3812" w:rsidRPr="00BC25B9" w:rsidRDefault="00CD3812" w:rsidP="00485051">
      <w:pPr>
        <w:numPr>
          <w:ilvl w:val="0"/>
          <w:numId w:val="9"/>
        </w:numPr>
        <w:contextualSpacing/>
        <w:jc w:val="center"/>
        <w:rPr>
          <w:rFonts w:cs="Arial"/>
          <w:bCs/>
          <w:color w:val="000000"/>
          <w:sz w:val="22"/>
          <w:szCs w:val="22"/>
        </w:rPr>
      </w:pPr>
      <w:r w:rsidRPr="00BC25B9">
        <w:rPr>
          <w:rFonts w:cs="Arial"/>
          <w:sz w:val="22"/>
        </w:rPr>
        <w:t>člen</w:t>
      </w:r>
    </w:p>
    <w:p w14:paraId="70734D9B" w14:textId="77777777" w:rsidR="009E24AD" w:rsidRPr="009E24AD" w:rsidRDefault="009E24AD" w:rsidP="002B12D0">
      <w:pPr>
        <w:rPr>
          <w:rFonts w:cs="Arial"/>
          <w:bCs/>
          <w:sz w:val="22"/>
          <w:szCs w:val="22"/>
        </w:rPr>
      </w:pPr>
    </w:p>
    <w:p w14:paraId="12752AF9" w14:textId="7154250C" w:rsidR="009E24AD" w:rsidRPr="009E24AD" w:rsidRDefault="002B12D0" w:rsidP="009E24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Izvajalec</w:t>
      </w:r>
      <w:r w:rsidR="009E24AD" w:rsidRPr="009E24AD">
        <w:rPr>
          <w:rFonts w:cs="Arial"/>
          <w:sz w:val="22"/>
          <w:szCs w:val="22"/>
        </w:rPr>
        <w:t xml:space="preserve"> predloži kupcu najkasneje v 10 dneh po podpisu pogodbe izročiti finančno </w:t>
      </w:r>
      <w:r w:rsidR="009E24AD" w:rsidRPr="009E24AD">
        <w:rPr>
          <w:rFonts w:cs="Arial"/>
          <w:b/>
          <w:sz w:val="22"/>
          <w:szCs w:val="22"/>
        </w:rPr>
        <w:t>zavarovanje za dobro izvedbo pogodbenih obveznosti</w:t>
      </w:r>
      <w:r w:rsidR="009E24AD" w:rsidRPr="009E24AD">
        <w:rPr>
          <w:rFonts w:cs="Arial"/>
          <w:sz w:val="22"/>
          <w:szCs w:val="22"/>
        </w:rPr>
        <w:t xml:space="preserve"> glede na vzorec iz dokumentacije, in sicer v višini </w:t>
      </w:r>
      <w:r w:rsidR="009E24AD" w:rsidRPr="009E24AD">
        <w:rPr>
          <w:rFonts w:cs="Arial"/>
          <w:b/>
          <w:sz w:val="22"/>
          <w:szCs w:val="22"/>
        </w:rPr>
        <w:t xml:space="preserve">10% pogodbene vrednosti opreme v EUR z DDV. </w:t>
      </w:r>
      <w:r w:rsidR="009E24AD" w:rsidRPr="009E24AD">
        <w:rPr>
          <w:rFonts w:cs="Arial"/>
          <w:sz w:val="22"/>
          <w:szCs w:val="22"/>
        </w:rPr>
        <w:t xml:space="preserve">Predložitev </w:t>
      </w:r>
      <w:proofErr w:type="spellStart"/>
      <w:r w:rsidR="009E24AD" w:rsidRPr="009E24AD">
        <w:rPr>
          <w:rFonts w:cs="Arial"/>
          <w:sz w:val="22"/>
          <w:szCs w:val="22"/>
        </w:rPr>
        <w:t>izvršnice</w:t>
      </w:r>
      <w:proofErr w:type="spellEnd"/>
      <w:r>
        <w:rPr>
          <w:rFonts w:cs="Arial"/>
          <w:sz w:val="22"/>
          <w:szCs w:val="22"/>
        </w:rPr>
        <w:t>/bančne garancije</w:t>
      </w:r>
      <w:r w:rsidR="009E24AD"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1C5127DF" w14:textId="77777777" w:rsidR="009E24AD" w:rsidRPr="003968A1" w:rsidRDefault="009E24AD"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E9720C5" w14:textId="16538C59" w:rsidR="00487AE5" w:rsidRPr="003968A1"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3968A1">
        <w:rPr>
          <w:rFonts w:cs="Arial"/>
          <w:sz w:val="22"/>
          <w:szCs w:val="22"/>
        </w:rPr>
        <w:t xml:space="preserve">Naročnik bo unovčil </w:t>
      </w:r>
      <w:r w:rsidR="002B12D0" w:rsidRPr="003968A1">
        <w:rPr>
          <w:rFonts w:cs="Arial"/>
          <w:sz w:val="22"/>
          <w:szCs w:val="22"/>
        </w:rPr>
        <w:t>finančno zavarovanje za dobro izvedbo pogodbenih obveznosti (</w:t>
      </w:r>
      <w:proofErr w:type="spellStart"/>
      <w:r w:rsidR="002B12D0" w:rsidRPr="003968A1">
        <w:rPr>
          <w:rFonts w:cs="Arial"/>
          <w:sz w:val="22"/>
          <w:szCs w:val="22"/>
        </w:rPr>
        <w:t>izvršnico</w:t>
      </w:r>
      <w:proofErr w:type="spellEnd"/>
      <w:r w:rsidR="002B12D0" w:rsidRPr="003968A1">
        <w:rPr>
          <w:rFonts w:cs="Arial"/>
          <w:sz w:val="22"/>
          <w:szCs w:val="22"/>
        </w:rPr>
        <w:t>/bančno garancijo)</w:t>
      </w:r>
      <w:r w:rsidRPr="003968A1">
        <w:rPr>
          <w:rFonts w:cs="Arial"/>
          <w:sz w:val="22"/>
          <w:szCs w:val="22"/>
        </w:rPr>
        <w:t>, če se bo izkazalo, da izvajalec:</w:t>
      </w:r>
    </w:p>
    <w:p w14:paraId="66D11D9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začne z izvajanjem pogodbenih del v dogovorjenem roku; </w:t>
      </w:r>
    </w:p>
    <w:p w14:paraId="7F697655"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izpolnjuje pogodbenih obveznosti skladno s pogodbo ali jih izvaja nepravilno oziroma nekakovostno; </w:t>
      </w:r>
    </w:p>
    <w:p w14:paraId="0BED8F7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odpravi ugotovljenih napak v roku, določenem s strani naročnika; </w:t>
      </w:r>
    </w:p>
    <w:p w14:paraId="33A5BA5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zamuja z izvedbo del po svoji krivdi; </w:t>
      </w:r>
    </w:p>
    <w:p w14:paraId="77EAB44E"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odstopi od pogodbe brez utemeljenega razloga; </w:t>
      </w:r>
    </w:p>
    <w:p w14:paraId="02141B96"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krši druge bistvene pogodbene obveznosti. </w:t>
      </w:r>
    </w:p>
    <w:p w14:paraId="5872F7B9" w14:textId="3A784102"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0F7A1FEF"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lastRenderedPageBreak/>
        <w:t>Finančno zavarovanje</w:t>
      </w:r>
      <w:r w:rsidRPr="00EA7AAB">
        <w:rPr>
          <w:rFonts w:cs="Arial"/>
          <w:sz w:val="22"/>
          <w:szCs w:val="22"/>
        </w:rPr>
        <w:t xml:space="preserve"> za dobro izvedbo pogodbenih obveznosti služi tudi za poplačilo potrjenih obveznosti ponudnika do podizvajalcev.</w:t>
      </w:r>
    </w:p>
    <w:p w14:paraId="28028FDF" w14:textId="77777777" w:rsidR="001D0B8D" w:rsidRPr="00385A7F" w:rsidRDefault="001D0B8D" w:rsidP="001D0B8D">
      <w:pPr>
        <w:jc w:val="both"/>
        <w:rPr>
          <w:rFonts w:cs="Arial"/>
          <w:sz w:val="22"/>
        </w:rPr>
      </w:pPr>
    </w:p>
    <w:p w14:paraId="05562F3D" w14:textId="77777777" w:rsidR="001D0B8D" w:rsidRPr="00646619" w:rsidRDefault="001D0B8D" w:rsidP="00485051">
      <w:pPr>
        <w:numPr>
          <w:ilvl w:val="0"/>
          <w:numId w:val="8"/>
        </w:numPr>
        <w:rPr>
          <w:rFonts w:cs="Arial"/>
          <w:b/>
          <w:sz w:val="22"/>
        </w:rPr>
      </w:pPr>
      <w:r>
        <w:rPr>
          <w:rFonts w:cs="Arial"/>
          <w:b/>
          <w:sz w:val="22"/>
        </w:rPr>
        <w:t>P</w:t>
      </w:r>
      <w:r w:rsidRPr="00646619">
        <w:rPr>
          <w:rFonts w:cs="Arial"/>
          <w:b/>
          <w:sz w:val="22"/>
        </w:rPr>
        <w:t>rotikorupcijska klavzula</w:t>
      </w:r>
    </w:p>
    <w:p w14:paraId="4758780E" w14:textId="77777777" w:rsidR="001D0B8D" w:rsidRDefault="001D0B8D" w:rsidP="00CD3812">
      <w:pPr>
        <w:rPr>
          <w:rFonts w:cs="Arial"/>
          <w:bCs/>
          <w:color w:val="000000"/>
          <w:sz w:val="22"/>
          <w:szCs w:val="22"/>
        </w:rPr>
      </w:pPr>
    </w:p>
    <w:p w14:paraId="2CEFEE86" w14:textId="406E5D80" w:rsidR="001D0B8D" w:rsidRPr="00BC25B9" w:rsidRDefault="001D0B8D" w:rsidP="00485051">
      <w:pPr>
        <w:numPr>
          <w:ilvl w:val="0"/>
          <w:numId w:val="9"/>
        </w:numPr>
        <w:contextualSpacing/>
        <w:jc w:val="center"/>
        <w:rPr>
          <w:rFonts w:cs="Arial"/>
          <w:bCs/>
          <w:color w:val="000000"/>
          <w:sz w:val="22"/>
          <w:szCs w:val="22"/>
        </w:rPr>
      </w:pPr>
      <w:r w:rsidRPr="00BC25B9">
        <w:rPr>
          <w:rFonts w:cs="Arial"/>
          <w:sz w:val="22"/>
        </w:rPr>
        <w:t>člen</w:t>
      </w:r>
    </w:p>
    <w:p w14:paraId="068258A1" w14:textId="77777777" w:rsidR="001D0B8D" w:rsidRPr="00EA7AAB" w:rsidRDefault="001D0B8D" w:rsidP="001D0B8D">
      <w:pPr>
        <w:jc w:val="both"/>
        <w:rPr>
          <w:rFonts w:cs="Arial"/>
          <w:sz w:val="22"/>
          <w:szCs w:val="22"/>
        </w:rPr>
      </w:pPr>
    </w:p>
    <w:p w14:paraId="518EC931" w14:textId="6743667D" w:rsidR="001D0B8D" w:rsidRDefault="001D0B8D" w:rsidP="001D0B8D">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1FBFA86C" w14:textId="77777777" w:rsidR="006345AB" w:rsidRPr="00EA7AAB" w:rsidRDefault="006345AB" w:rsidP="001D0B8D">
      <w:pPr>
        <w:jc w:val="both"/>
        <w:rPr>
          <w:rFonts w:cs="Arial"/>
          <w:sz w:val="22"/>
          <w:szCs w:val="22"/>
        </w:rPr>
      </w:pPr>
    </w:p>
    <w:p w14:paraId="6660BE0D" w14:textId="77777777" w:rsidR="001D0B8D" w:rsidRPr="00646619" w:rsidRDefault="001D0B8D" w:rsidP="00485051">
      <w:pPr>
        <w:numPr>
          <w:ilvl w:val="0"/>
          <w:numId w:val="8"/>
        </w:numPr>
        <w:rPr>
          <w:rFonts w:cs="Arial"/>
          <w:b/>
          <w:sz w:val="22"/>
        </w:rPr>
      </w:pPr>
      <w:r w:rsidRPr="00646619">
        <w:rPr>
          <w:rFonts w:cs="Arial"/>
          <w:b/>
          <w:sz w:val="22"/>
        </w:rPr>
        <w:t>Pogodbena kazen</w:t>
      </w:r>
    </w:p>
    <w:p w14:paraId="2867F2DC" w14:textId="77777777" w:rsidR="001D0B8D" w:rsidRPr="00EA7AAB" w:rsidRDefault="001D0B8D" w:rsidP="001D0B8D">
      <w:pPr>
        <w:jc w:val="center"/>
        <w:rPr>
          <w:rFonts w:cs="Arial"/>
          <w:sz w:val="22"/>
          <w:szCs w:val="22"/>
        </w:rPr>
      </w:pPr>
    </w:p>
    <w:p w14:paraId="36DC983F" w14:textId="77777777" w:rsidR="001D0B8D" w:rsidRPr="00EA7AAB" w:rsidRDefault="001D0B8D" w:rsidP="00485051">
      <w:pPr>
        <w:numPr>
          <w:ilvl w:val="0"/>
          <w:numId w:val="9"/>
        </w:numPr>
        <w:contextualSpacing/>
        <w:jc w:val="center"/>
        <w:rPr>
          <w:rFonts w:cs="Arial"/>
          <w:sz w:val="22"/>
          <w:szCs w:val="22"/>
        </w:rPr>
      </w:pPr>
      <w:r w:rsidRPr="00AB4170">
        <w:rPr>
          <w:rFonts w:cs="Arial"/>
          <w:bCs/>
          <w:sz w:val="22"/>
          <w:szCs w:val="22"/>
        </w:rPr>
        <w:t>člen</w:t>
      </w:r>
    </w:p>
    <w:p w14:paraId="47C976D0" w14:textId="77777777" w:rsidR="001D0B8D" w:rsidRPr="00EA7AAB" w:rsidRDefault="001D0B8D" w:rsidP="001D0B8D">
      <w:pPr>
        <w:jc w:val="center"/>
        <w:rPr>
          <w:rFonts w:cs="Arial"/>
          <w:sz w:val="22"/>
          <w:szCs w:val="22"/>
        </w:rPr>
      </w:pPr>
    </w:p>
    <w:p w14:paraId="16DFDFCF" w14:textId="77777777" w:rsidR="001D0B8D" w:rsidRPr="00EA7AAB" w:rsidRDefault="001D0B8D" w:rsidP="001D0B8D">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2599BE4D" w14:textId="77777777" w:rsidR="001D0B8D" w:rsidRPr="00EA7AAB" w:rsidRDefault="001D0B8D" w:rsidP="001D0B8D">
      <w:pPr>
        <w:jc w:val="both"/>
        <w:rPr>
          <w:rFonts w:cs="Arial"/>
          <w:sz w:val="22"/>
          <w:szCs w:val="22"/>
        </w:rPr>
      </w:pPr>
    </w:p>
    <w:p w14:paraId="162648FF" w14:textId="77777777" w:rsidR="001D0B8D" w:rsidRPr="00EA7AAB" w:rsidRDefault="001D0B8D" w:rsidP="001D0B8D">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5CB1AE1" w14:textId="77777777" w:rsidR="001D0B8D" w:rsidRPr="00EA7AAB" w:rsidRDefault="001D0B8D" w:rsidP="001D0B8D">
      <w:pPr>
        <w:jc w:val="both"/>
        <w:rPr>
          <w:rFonts w:cs="Arial"/>
          <w:sz w:val="22"/>
          <w:szCs w:val="22"/>
        </w:rPr>
      </w:pPr>
    </w:p>
    <w:p w14:paraId="6BD30513" w14:textId="77777777" w:rsidR="001D0B8D" w:rsidRPr="00EA7AAB" w:rsidRDefault="001D0B8D" w:rsidP="001D0B8D">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7693DB" w14:textId="77777777" w:rsidR="001D0B8D" w:rsidRPr="00EA7AAB" w:rsidRDefault="001D0B8D" w:rsidP="001D0B8D">
      <w:pPr>
        <w:jc w:val="both"/>
        <w:rPr>
          <w:rFonts w:cs="Arial"/>
          <w:sz w:val="22"/>
          <w:szCs w:val="22"/>
        </w:rPr>
      </w:pPr>
    </w:p>
    <w:p w14:paraId="7512E60A" w14:textId="77777777" w:rsidR="001D0B8D" w:rsidRDefault="001D0B8D" w:rsidP="001D0B8D">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696F388C" w14:textId="77777777" w:rsidR="001D0B8D" w:rsidRPr="00693E84" w:rsidRDefault="001D0B8D" w:rsidP="00CD3812">
      <w:pPr>
        <w:rPr>
          <w:rFonts w:cs="Arial"/>
          <w:bCs/>
          <w:color w:val="000000"/>
          <w:sz w:val="22"/>
          <w:szCs w:val="22"/>
        </w:rPr>
      </w:pPr>
    </w:p>
    <w:p w14:paraId="405CF483" w14:textId="1FCA0062" w:rsidR="00CD3812" w:rsidRDefault="008E4EB3" w:rsidP="00485051">
      <w:pPr>
        <w:numPr>
          <w:ilvl w:val="0"/>
          <w:numId w:val="8"/>
        </w:numPr>
        <w:rPr>
          <w:rFonts w:cs="Arial"/>
          <w:b/>
          <w:sz w:val="22"/>
        </w:rPr>
      </w:pPr>
      <w:r w:rsidRPr="00646619">
        <w:rPr>
          <w:rFonts w:cs="Arial"/>
          <w:b/>
          <w:sz w:val="22"/>
        </w:rPr>
        <w:t>Varovanje zaupnih podatkov</w:t>
      </w:r>
      <w:r>
        <w:rPr>
          <w:rFonts w:cs="Arial"/>
          <w:b/>
          <w:sz w:val="22"/>
        </w:rPr>
        <w:t xml:space="preserve"> in razvezni pogoj</w:t>
      </w:r>
    </w:p>
    <w:p w14:paraId="237D7C41" w14:textId="77777777" w:rsidR="008E4EB3" w:rsidRPr="00693E84" w:rsidRDefault="008E4EB3" w:rsidP="00CD3812">
      <w:pPr>
        <w:jc w:val="both"/>
        <w:rPr>
          <w:rFonts w:cs="Arial"/>
          <w:sz w:val="22"/>
          <w:szCs w:val="22"/>
        </w:rPr>
      </w:pPr>
    </w:p>
    <w:p w14:paraId="491D1B62" w14:textId="1477F2D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7CB0579D" w14:textId="77777777" w:rsidR="00CD3812" w:rsidRPr="00693E84" w:rsidRDefault="00CD3812" w:rsidP="00CD3812">
      <w:pPr>
        <w:jc w:val="both"/>
        <w:rPr>
          <w:rFonts w:cs="Arial"/>
          <w:sz w:val="22"/>
          <w:szCs w:val="22"/>
          <w:lang w:eastAsia="en-US"/>
        </w:rPr>
      </w:pPr>
    </w:p>
    <w:p w14:paraId="141E1A26" w14:textId="77777777" w:rsidR="00CD3812" w:rsidRPr="00693E84" w:rsidRDefault="00CD3812" w:rsidP="00CD3812">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1DDDDDF" w14:textId="77777777" w:rsidR="00CD3812" w:rsidRPr="00693E84" w:rsidRDefault="00CD3812" w:rsidP="00CD3812">
      <w:pPr>
        <w:jc w:val="both"/>
        <w:rPr>
          <w:rFonts w:cs="Arial"/>
          <w:sz w:val="22"/>
          <w:szCs w:val="22"/>
          <w:lang w:eastAsia="en-US"/>
        </w:rPr>
      </w:pPr>
    </w:p>
    <w:p w14:paraId="1795AB73" w14:textId="4B3E82C7"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63DF22C8" w14:textId="77777777" w:rsidR="00CD3812" w:rsidRPr="00693E84" w:rsidRDefault="00CD3812" w:rsidP="00CD3812">
      <w:pPr>
        <w:tabs>
          <w:tab w:val="num" w:pos="704"/>
        </w:tabs>
        <w:jc w:val="both"/>
        <w:rPr>
          <w:rFonts w:cs="Arial"/>
          <w:sz w:val="22"/>
          <w:szCs w:val="22"/>
        </w:rPr>
      </w:pPr>
    </w:p>
    <w:p w14:paraId="024641DB" w14:textId="77777777" w:rsidR="00CD3812" w:rsidRPr="00693E84" w:rsidRDefault="00CD3812" w:rsidP="00CD3812">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5C5910F3" w14:textId="77777777" w:rsidR="00CD3812" w:rsidRPr="00693E84" w:rsidRDefault="00CD3812" w:rsidP="00CD3812">
      <w:pPr>
        <w:tabs>
          <w:tab w:val="num" w:pos="704"/>
        </w:tabs>
        <w:jc w:val="both"/>
        <w:rPr>
          <w:rFonts w:cs="Arial"/>
          <w:sz w:val="22"/>
          <w:szCs w:val="22"/>
        </w:rPr>
      </w:pPr>
    </w:p>
    <w:p w14:paraId="5FEC226E" w14:textId="77777777" w:rsidR="00CD3812" w:rsidRPr="00693E84"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693E84">
        <w:rPr>
          <w:rFonts w:cs="Arial"/>
          <w:sz w:val="22"/>
          <w:szCs w:val="22"/>
        </w:rPr>
        <w:lastRenderedPageBreak/>
        <w:t xml:space="preserve">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00F1B2E0" w14:textId="77777777" w:rsidR="00CD3812" w:rsidRPr="00693E84" w:rsidRDefault="00CD3812" w:rsidP="00CD3812">
      <w:pPr>
        <w:tabs>
          <w:tab w:val="num" w:pos="704"/>
        </w:tabs>
        <w:jc w:val="both"/>
        <w:rPr>
          <w:rFonts w:cs="Arial"/>
          <w:sz w:val="22"/>
          <w:szCs w:val="22"/>
        </w:rPr>
      </w:pPr>
    </w:p>
    <w:p w14:paraId="5367F7D7" w14:textId="31FA3E48" w:rsidR="00CD3812"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83430D0" w14:textId="647DF235" w:rsidR="008E4EB3" w:rsidRDefault="008E4EB3" w:rsidP="00CD3812">
      <w:pPr>
        <w:tabs>
          <w:tab w:val="num" w:pos="704"/>
        </w:tabs>
        <w:jc w:val="both"/>
        <w:rPr>
          <w:rFonts w:cs="Arial"/>
          <w:sz w:val="22"/>
          <w:szCs w:val="22"/>
        </w:rPr>
      </w:pPr>
    </w:p>
    <w:p w14:paraId="7D85CF40" w14:textId="5F71385B" w:rsidR="008E4EB3" w:rsidRPr="00693E84" w:rsidRDefault="008E4EB3" w:rsidP="00485051">
      <w:pPr>
        <w:numPr>
          <w:ilvl w:val="0"/>
          <w:numId w:val="9"/>
        </w:numPr>
        <w:contextualSpacing/>
        <w:jc w:val="center"/>
        <w:rPr>
          <w:rFonts w:cs="Arial"/>
          <w:bCs/>
          <w:sz w:val="22"/>
          <w:szCs w:val="22"/>
        </w:rPr>
      </w:pPr>
      <w:r w:rsidRPr="001D0B8D">
        <w:rPr>
          <w:rFonts w:cs="Arial"/>
          <w:sz w:val="22"/>
        </w:rPr>
        <w:t>čl</w:t>
      </w:r>
      <w:r>
        <w:rPr>
          <w:rFonts w:cs="Arial"/>
          <w:sz w:val="22"/>
        </w:rPr>
        <w:t>e</w:t>
      </w:r>
      <w:r w:rsidRPr="001D0B8D">
        <w:rPr>
          <w:rFonts w:cs="Arial"/>
          <w:sz w:val="22"/>
        </w:rPr>
        <w:t>n</w:t>
      </w:r>
    </w:p>
    <w:p w14:paraId="4EC1D7EF" w14:textId="77777777" w:rsidR="008E4EB3" w:rsidRDefault="008E4EB3" w:rsidP="00CD3812">
      <w:pPr>
        <w:tabs>
          <w:tab w:val="num" w:pos="704"/>
        </w:tabs>
        <w:jc w:val="both"/>
        <w:rPr>
          <w:rFonts w:cs="Arial"/>
          <w:sz w:val="22"/>
          <w:szCs w:val="22"/>
        </w:rPr>
      </w:pPr>
    </w:p>
    <w:p w14:paraId="5D4EC808"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325CBF76"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B29E291"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00E5A03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043FC85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1DF50567"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BDCF8F2"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47474321"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13E717AA" w14:textId="2B929DBC" w:rsidR="008E4EB3" w:rsidRDefault="008E4EB3" w:rsidP="008E4EB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32B9F344" w14:textId="77777777" w:rsidR="002B12D0" w:rsidRPr="00D16BBD" w:rsidRDefault="002B12D0" w:rsidP="008E4EB3">
      <w:pPr>
        <w:ind w:left="708" w:firstLine="45"/>
        <w:jc w:val="both"/>
        <w:rPr>
          <w:rFonts w:eastAsia="Calibri" w:cs="Arial"/>
          <w:sz w:val="22"/>
          <w:szCs w:val="22"/>
          <w:lang w:eastAsia="en-US"/>
        </w:rPr>
      </w:pPr>
    </w:p>
    <w:p w14:paraId="2383A3F6"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C35C79F" w14:textId="77777777" w:rsidR="008E4EB3" w:rsidRDefault="008E4EB3" w:rsidP="008E4EB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C1820E" w14:textId="77777777" w:rsidR="001D0B8D" w:rsidRPr="00693E84" w:rsidRDefault="001D0B8D" w:rsidP="008E4EB3">
      <w:pPr>
        <w:contextualSpacing/>
        <w:rPr>
          <w:rFonts w:cs="Arial"/>
          <w:bCs/>
          <w:sz w:val="22"/>
          <w:szCs w:val="22"/>
        </w:rPr>
      </w:pPr>
    </w:p>
    <w:p w14:paraId="3623ECB7" w14:textId="77777777" w:rsidR="001D0B8D" w:rsidRPr="008E4EB3" w:rsidRDefault="001D0B8D" w:rsidP="00485051">
      <w:pPr>
        <w:numPr>
          <w:ilvl w:val="0"/>
          <w:numId w:val="9"/>
        </w:numPr>
        <w:contextualSpacing/>
        <w:jc w:val="center"/>
        <w:rPr>
          <w:rFonts w:cs="Arial"/>
          <w:sz w:val="22"/>
          <w:szCs w:val="22"/>
        </w:rPr>
      </w:pPr>
      <w:r w:rsidRPr="008E4EB3">
        <w:rPr>
          <w:rFonts w:cs="Arial"/>
          <w:sz w:val="22"/>
        </w:rPr>
        <w:t>člen</w:t>
      </w:r>
    </w:p>
    <w:p w14:paraId="1B3CE925" w14:textId="77777777" w:rsidR="001D0B8D" w:rsidRPr="008E4EB3" w:rsidRDefault="001D0B8D" w:rsidP="001D0B8D">
      <w:pPr>
        <w:jc w:val="both"/>
        <w:rPr>
          <w:rFonts w:cs="Arial"/>
          <w:sz w:val="22"/>
          <w:szCs w:val="22"/>
        </w:rPr>
      </w:pPr>
    </w:p>
    <w:p w14:paraId="0AC900EB" w14:textId="77777777" w:rsidR="001D0B8D" w:rsidRPr="008E4EB3" w:rsidRDefault="001D0B8D" w:rsidP="001D0B8D">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5C34EDFE" w14:textId="77777777" w:rsidR="001D0B8D" w:rsidRPr="008E4EB3" w:rsidRDefault="001D0B8D" w:rsidP="001D0B8D">
      <w:pPr>
        <w:spacing w:line="276" w:lineRule="auto"/>
        <w:jc w:val="both"/>
        <w:rPr>
          <w:rFonts w:cs="Arial"/>
          <w:sz w:val="22"/>
          <w:szCs w:val="22"/>
        </w:rPr>
      </w:pPr>
    </w:p>
    <w:p w14:paraId="759B1312" w14:textId="77777777" w:rsidR="001D0B8D" w:rsidRPr="008E4EB3" w:rsidRDefault="001D0B8D" w:rsidP="001D0B8D">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93785A9" w14:textId="77777777" w:rsidR="001D0B8D" w:rsidRPr="008E4EB3" w:rsidRDefault="001D0B8D" w:rsidP="001D0B8D">
      <w:pPr>
        <w:spacing w:line="276" w:lineRule="auto"/>
        <w:jc w:val="both"/>
        <w:rPr>
          <w:rFonts w:cs="Arial"/>
          <w:sz w:val="22"/>
          <w:szCs w:val="22"/>
        </w:rPr>
      </w:pPr>
    </w:p>
    <w:p w14:paraId="420F826E" w14:textId="77777777" w:rsidR="001D0B8D" w:rsidRPr="008548AA" w:rsidRDefault="001D0B8D" w:rsidP="001D0B8D">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356DB662" w14:textId="77777777" w:rsidR="00CD3812" w:rsidRPr="00693E84" w:rsidRDefault="00CD3812" w:rsidP="00CD3812">
      <w:pPr>
        <w:jc w:val="both"/>
        <w:rPr>
          <w:rFonts w:cs="Arial"/>
          <w:sz w:val="22"/>
          <w:szCs w:val="22"/>
        </w:rPr>
      </w:pPr>
    </w:p>
    <w:p w14:paraId="4CFA9A67" w14:textId="313F371E" w:rsidR="00CD3812" w:rsidRPr="00693E84" w:rsidRDefault="00CD3812" w:rsidP="00485051">
      <w:pPr>
        <w:numPr>
          <w:ilvl w:val="0"/>
          <w:numId w:val="8"/>
        </w:numPr>
        <w:rPr>
          <w:rFonts w:cs="Arial"/>
          <w:b/>
          <w:sz w:val="22"/>
          <w:szCs w:val="22"/>
        </w:rPr>
      </w:pPr>
      <w:r w:rsidRPr="001D0B8D">
        <w:rPr>
          <w:rFonts w:cs="Arial"/>
          <w:b/>
          <w:sz w:val="22"/>
        </w:rPr>
        <w:t>Končne</w:t>
      </w:r>
      <w:r w:rsidRPr="00693E84">
        <w:rPr>
          <w:rFonts w:cs="Arial"/>
          <w:b/>
          <w:sz w:val="22"/>
          <w:szCs w:val="22"/>
        </w:rPr>
        <w:t xml:space="preserve"> določbe</w:t>
      </w:r>
    </w:p>
    <w:p w14:paraId="4502423A" w14:textId="3D68B99A"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02B378A0" w14:textId="77777777" w:rsidR="00CD3812" w:rsidRPr="00693E84" w:rsidRDefault="00CD3812" w:rsidP="00CD3812">
      <w:pPr>
        <w:keepNext/>
        <w:keepLines/>
        <w:jc w:val="center"/>
        <w:rPr>
          <w:rFonts w:cs="Arial"/>
          <w:sz w:val="22"/>
          <w:szCs w:val="22"/>
        </w:rPr>
      </w:pPr>
    </w:p>
    <w:p w14:paraId="3A274587" w14:textId="301BC9B6" w:rsidR="00CD3812" w:rsidRPr="008E4EB3" w:rsidRDefault="008E4EB3" w:rsidP="008E4EB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00CD3812" w:rsidRPr="00693E84">
        <w:rPr>
          <w:rFonts w:cs="Arial"/>
          <w:sz w:val="22"/>
          <w:szCs w:val="22"/>
        </w:rPr>
        <w:t xml:space="preserve">Pogodba </w:t>
      </w:r>
      <w:r>
        <w:rPr>
          <w:rFonts w:cs="Arial"/>
          <w:sz w:val="22"/>
          <w:szCs w:val="22"/>
        </w:rPr>
        <w:t xml:space="preserve">se </w:t>
      </w:r>
      <w:r w:rsidR="00CD3812" w:rsidRPr="00306511">
        <w:rPr>
          <w:rFonts w:cs="Arial"/>
          <w:sz w:val="22"/>
          <w:szCs w:val="22"/>
        </w:rPr>
        <w:t xml:space="preserve">uporablja </w:t>
      </w:r>
      <w:r w:rsidR="00CD3812" w:rsidRPr="00306511">
        <w:rPr>
          <w:rFonts w:cs="Arial"/>
          <w:b/>
          <w:sz w:val="22"/>
          <w:szCs w:val="22"/>
          <w:u w:val="single"/>
        </w:rPr>
        <w:t xml:space="preserve">od </w:t>
      </w:r>
      <w:r w:rsidR="001D0B8D">
        <w:rPr>
          <w:rFonts w:cs="Arial"/>
          <w:b/>
          <w:sz w:val="22"/>
          <w:szCs w:val="22"/>
          <w:u w:val="single"/>
        </w:rPr>
        <w:t>1</w:t>
      </w:r>
      <w:r w:rsidR="00CD3812" w:rsidRPr="00306511">
        <w:rPr>
          <w:rFonts w:cs="Arial"/>
          <w:b/>
          <w:sz w:val="22"/>
          <w:szCs w:val="22"/>
          <w:u w:val="single"/>
        </w:rPr>
        <w:t>. 7. 202</w:t>
      </w:r>
      <w:r w:rsidR="001D0B8D">
        <w:rPr>
          <w:rFonts w:cs="Arial"/>
          <w:b/>
          <w:sz w:val="22"/>
          <w:szCs w:val="22"/>
          <w:u w:val="single"/>
        </w:rPr>
        <w:t>6</w:t>
      </w:r>
      <w:r w:rsidR="00CD3812" w:rsidRPr="00306511">
        <w:rPr>
          <w:rFonts w:cs="Arial"/>
          <w:b/>
          <w:sz w:val="22"/>
          <w:szCs w:val="22"/>
          <w:u w:val="single"/>
        </w:rPr>
        <w:t xml:space="preserve"> do 30. 6. 202</w:t>
      </w:r>
      <w:r w:rsidR="001D0B8D">
        <w:rPr>
          <w:rFonts w:cs="Arial"/>
          <w:b/>
          <w:sz w:val="22"/>
          <w:szCs w:val="22"/>
          <w:u w:val="single"/>
        </w:rPr>
        <w:t>8</w:t>
      </w:r>
      <w:r w:rsidR="00CD3812" w:rsidRPr="00306511">
        <w:rPr>
          <w:rFonts w:cs="Arial"/>
          <w:b/>
          <w:sz w:val="22"/>
          <w:szCs w:val="22"/>
          <w:u w:val="single"/>
        </w:rPr>
        <w:t>.</w:t>
      </w:r>
    </w:p>
    <w:p w14:paraId="7EAC91E6" w14:textId="77777777" w:rsidR="00CD3812" w:rsidRPr="00693E84" w:rsidRDefault="00CD3812" w:rsidP="00CD3812">
      <w:pPr>
        <w:keepNext/>
        <w:keepLines/>
        <w:jc w:val="both"/>
        <w:rPr>
          <w:rFonts w:cs="Arial"/>
          <w:sz w:val="22"/>
          <w:szCs w:val="22"/>
        </w:rPr>
      </w:pPr>
    </w:p>
    <w:p w14:paraId="3D660FB4" w14:textId="6F28053A" w:rsidR="00CD3812" w:rsidRDefault="00CD3812" w:rsidP="00CD3812">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6D5D84F8" w14:textId="37C30486" w:rsidR="00401517" w:rsidRDefault="00401517" w:rsidP="00CD3812">
      <w:pPr>
        <w:keepNext/>
        <w:keepLines/>
        <w:jc w:val="both"/>
        <w:rPr>
          <w:rFonts w:cs="Arial"/>
          <w:sz w:val="22"/>
          <w:szCs w:val="22"/>
        </w:rPr>
      </w:pPr>
    </w:p>
    <w:p w14:paraId="137E0808"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506D739" w14:textId="77777777" w:rsidR="00401517" w:rsidRPr="00EA7AAB" w:rsidRDefault="00401517" w:rsidP="00401517">
      <w:pPr>
        <w:jc w:val="both"/>
        <w:rPr>
          <w:rFonts w:cs="Arial"/>
          <w:sz w:val="22"/>
          <w:szCs w:val="22"/>
        </w:rPr>
      </w:pPr>
    </w:p>
    <w:p w14:paraId="4F9147D8" w14:textId="77777777" w:rsidR="00401517" w:rsidRPr="00693E84" w:rsidRDefault="00401517" w:rsidP="00CD3812">
      <w:pPr>
        <w:keepNext/>
        <w:keepLines/>
        <w:jc w:val="both"/>
        <w:rPr>
          <w:rFonts w:cs="Arial"/>
          <w:sz w:val="22"/>
          <w:szCs w:val="22"/>
        </w:rPr>
      </w:pPr>
    </w:p>
    <w:p w14:paraId="0F753CA4" w14:textId="77777777" w:rsidR="00CD3812" w:rsidRPr="00693E84" w:rsidRDefault="00CD3812" w:rsidP="00CD3812">
      <w:pPr>
        <w:ind w:firstLine="708"/>
        <w:jc w:val="both"/>
        <w:rPr>
          <w:rFonts w:cs="Arial"/>
          <w:sz w:val="22"/>
          <w:szCs w:val="22"/>
        </w:rPr>
      </w:pPr>
    </w:p>
    <w:p w14:paraId="1FA427A9" w14:textId="7457D4AB"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924E31" w14:textId="77777777" w:rsidR="00CD3812" w:rsidRPr="00693E84" w:rsidRDefault="00CD3812" w:rsidP="00CD3812">
      <w:pPr>
        <w:keepNext/>
        <w:keepLines/>
        <w:jc w:val="center"/>
        <w:rPr>
          <w:rFonts w:cs="Arial"/>
          <w:sz w:val="22"/>
          <w:szCs w:val="22"/>
        </w:rPr>
      </w:pPr>
    </w:p>
    <w:p w14:paraId="42CE98CC" w14:textId="77777777" w:rsidR="00CD3812" w:rsidRPr="00693E84" w:rsidRDefault="00CD3812" w:rsidP="00CD3812">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0AC8B2A3" w14:textId="77777777" w:rsidR="00CD3812" w:rsidRPr="00693E84" w:rsidRDefault="00CD3812" w:rsidP="00CD3812">
      <w:pPr>
        <w:keepNext/>
        <w:keepLines/>
        <w:jc w:val="both"/>
        <w:rPr>
          <w:rFonts w:cs="Arial"/>
          <w:sz w:val="22"/>
          <w:szCs w:val="22"/>
        </w:rPr>
      </w:pPr>
    </w:p>
    <w:p w14:paraId="5079D99A" w14:textId="77777777" w:rsidR="00CD3812" w:rsidRPr="00693E84" w:rsidRDefault="00CD3812" w:rsidP="00CD3812">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6D9DC03C" w14:textId="77777777" w:rsidR="00CD3812" w:rsidRPr="00693E84" w:rsidRDefault="00CD3812" w:rsidP="00CD3812">
      <w:pPr>
        <w:ind w:firstLine="708"/>
        <w:jc w:val="both"/>
        <w:rPr>
          <w:rFonts w:cs="Arial"/>
          <w:sz w:val="22"/>
          <w:szCs w:val="22"/>
        </w:rPr>
      </w:pPr>
    </w:p>
    <w:p w14:paraId="57E4AF16" w14:textId="77777777" w:rsidR="00CD3812" w:rsidRPr="00693E84" w:rsidRDefault="00CD3812" w:rsidP="00CD3812">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7B1DD168" w14:textId="77777777" w:rsidR="00CD3812" w:rsidRPr="00E01BEB" w:rsidRDefault="00CD3812" w:rsidP="00485051">
      <w:pPr>
        <w:pStyle w:val="Odstavekseznama"/>
        <w:numPr>
          <w:ilvl w:val="0"/>
          <w:numId w:val="32"/>
        </w:numPr>
        <w:rPr>
          <w:sz w:val="22"/>
        </w:rPr>
      </w:pPr>
      <w:r w:rsidRPr="00E01BEB">
        <w:rPr>
          <w:sz w:val="22"/>
        </w:rPr>
        <w:t xml:space="preserve">pridobitev posla ali </w:t>
      </w:r>
    </w:p>
    <w:p w14:paraId="41F76AA2" w14:textId="77777777" w:rsidR="00CD3812" w:rsidRPr="00E01BEB" w:rsidRDefault="00CD3812" w:rsidP="00485051">
      <w:pPr>
        <w:pStyle w:val="Odstavekseznama"/>
        <w:numPr>
          <w:ilvl w:val="0"/>
          <w:numId w:val="32"/>
        </w:numPr>
        <w:rPr>
          <w:sz w:val="22"/>
        </w:rPr>
      </w:pPr>
      <w:r w:rsidRPr="00E01BEB">
        <w:rPr>
          <w:sz w:val="22"/>
        </w:rPr>
        <w:t xml:space="preserve">za sklenitev posla pod ugodnejšimi pogoji ali </w:t>
      </w:r>
    </w:p>
    <w:p w14:paraId="4BC29966" w14:textId="77777777" w:rsidR="00CD3812" w:rsidRPr="00E01BEB" w:rsidRDefault="00CD3812" w:rsidP="00485051">
      <w:pPr>
        <w:pStyle w:val="Odstavekseznama"/>
        <w:numPr>
          <w:ilvl w:val="0"/>
          <w:numId w:val="32"/>
        </w:numPr>
        <w:rPr>
          <w:sz w:val="22"/>
        </w:rPr>
      </w:pPr>
      <w:r w:rsidRPr="00E01BEB">
        <w:rPr>
          <w:sz w:val="22"/>
        </w:rPr>
        <w:t xml:space="preserve">za opustitev dolžnega nadzora nad izvajanjem pogodbenih obveznosti ali </w:t>
      </w:r>
    </w:p>
    <w:p w14:paraId="0383C203" w14:textId="77777777" w:rsidR="00CD3812" w:rsidRPr="00E01BEB" w:rsidRDefault="00CD3812"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680672" w14:textId="77777777" w:rsidR="00CD3812" w:rsidRPr="00693E84" w:rsidRDefault="00CD3812" w:rsidP="00CD3812">
      <w:pPr>
        <w:jc w:val="both"/>
        <w:rPr>
          <w:rFonts w:cs="Arial"/>
          <w:sz w:val="22"/>
          <w:szCs w:val="22"/>
        </w:rPr>
      </w:pPr>
    </w:p>
    <w:p w14:paraId="21A2E142" w14:textId="652043C6"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00A866BD" w14:textId="77777777" w:rsidR="00CD3812" w:rsidRPr="00693E84" w:rsidRDefault="00CD3812" w:rsidP="00CD3812">
      <w:pPr>
        <w:rPr>
          <w:rFonts w:cs="Arial"/>
          <w:bCs/>
          <w:sz w:val="22"/>
          <w:szCs w:val="22"/>
        </w:rPr>
      </w:pPr>
    </w:p>
    <w:p w14:paraId="577A1841" w14:textId="77777777" w:rsidR="00CD3812" w:rsidRPr="00693E84" w:rsidRDefault="00CD3812" w:rsidP="00CD3812">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2016D47" w14:textId="77777777" w:rsidR="00CD3812" w:rsidRPr="00693E84" w:rsidRDefault="00CD3812" w:rsidP="00CD3812">
      <w:pPr>
        <w:rPr>
          <w:rFonts w:cs="Arial"/>
          <w:bCs/>
          <w:sz w:val="22"/>
          <w:szCs w:val="22"/>
        </w:rPr>
      </w:pPr>
    </w:p>
    <w:p w14:paraId="0BC9FECF" w14:textId="77777777" w:rsidR="00CD3812" w:rsidRPr="00693E84" w:rsidRDefault="00CD3812" w:rsidP="00CD3812">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F40FFA6" w14:textId="77777777" w:rsidR="00CD3812" w:rsidRPr="00693E84" w:rsidRDefault="00CD3812" w:rsidP="00CD3812">
      <w:pPr>
        <w:rPr>
          <w:rFonts w:cs="Arial"/>
          <w:bCs/>
          <w:sz w:val="22"/>
          <w:szCs w:val="22"/>
        </w:rPr>
      </w:pPr>
    </w:p>
    <w:p w14:paraId="5B9C79D5" w14:textId="77777777" w:rsidR="00CD3812" w:rsidRPr="00693E84" w:rsidRDefault="00CD3812" w:rsidP="00CD3812">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1CFAB892" w14:textId="77777777" w:rsidR="00CD3812" w:rsidRPr="00E01BEB" w:rsidRDefault="00CD3812"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59878ADC" w14:textId="11391CB6" w:rsidR="00CD3812" w:rsidRDefault="00CD3812" w:rsidP="00485051">
      <w:pPr>
        <w:pStyle w:val="Odstavekseznama"/>
        <w:numPr>
          <w:ilvl w:val="0"/>
          <w:numId w:val="32"/>
        </w:numPr>
        <w:rPr>
          <w:sz w:val="22"/>
        </w:rPr>
      </w:pPr>
      <w:r w:rsidRPr="00E01BEB">
        <w:rPr>
          <w:sz w:val="22"/>
        </w:rPr>
        <w:t>ponudba izvajalca v postopku oddaje javnega naročila</w:t>
      </w:r>
      <w:r w:rsidR="00BC25B9">
        <w:rPr>
          <w:sz w:val="22"/>
        </w:rPr>
        <w:t>.</w:t>
      </w:r>
    </w:p>
    <w:p w14:paraId="025EA128" w14:textId="77777777" w:rsidR="00BC25B9" w:rsidRPr="00E01BEB" w:rsidRDefault="00BC25B9" w:rsidP="00BC25B9">
      <w:pPr>
        <w:pStyle w:val="Odstavekseznama"/>
        <w:rPr>
          <w:sz w:val="22"/>
        </w:rPr>
      </w:pPr>
    </w:p>
    <w:p w14:paraId="3FE70140" w14:textId="570F34F1" w:rsidR="00CD3812" w:rsidRDefault="00CD3812" w:rsidP="00CD3812">
      <w:pPr>
        <w:jc w:val="both"/>
        <w:rPr>
          <w:rFonts w:cs="Arial"/>
          <w:sz w:val="22"/>
          <w:szCs w:val="22"/>
        </w:rPr>
      </w:pPr>
    </w:p>
    <w:p w14:paraId="7D6EF367" w14:textId="77777777" w:rsidR="00BC25B9" w:rsidRPr="00693E84" w:rsidRDefault="00BC25B9" w:rsidP="00CD3812">
      <w:pPr>
        <w:jc w:val="both"/>
        <w:rPr>
          <w:rFonts w:cs="Arial"/>
          <w:sz w:val="22"/>
          <w:szCs w:val="22"/>
        </w:rPr>
      </w:pPr>
    </w:p>
    <w:p w14:paraId="1C27BA3C" w14:textId="35F8BE3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B205C4D" w14:textId="77777777" w:rsidR="00CD3812" w:rsidRPr="00693E84" w:rsidRDefault="00CD3812" w:rsidP="00CD3812">
      <w:pPr>
        <w:jc w:val="both"/>
        <w:rPr>
          <w:rFonts w:cs="Arial"/>
          <w:bCs/>
          <w:color w:val="000000"/>
          <w:sz w:val="22"/>
          <w:szCs w:val="22"/>
        </w:rPr>
      </w:pPr>
    </w:p>
    <w:p w14:paraId="6381BAE8" w14:textId="39690E72" w:rsidR="00CD3812" w:rsidRPr="00693E84" w:rsidRDefault="00CD3812" w:rsidP="00CD3812">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02EC3452" w14:textId="77777777" w:rsidR="00CD3812" w:rsidRPr="00693E84" w:rsidRDefault="00CD3812" w:rsidP="00CD3812">
      <w:pPr>
        <w:jc w:val="both"/>
        <w:rPr>
          <w:rFonts w:cs="Arial"/>
          <w:color w:val="000000"/>
          <w:sz w:val="22"/>
          <w:szCs w:val="22"/>
        </w:rPr>
      </w:pPr>
    </w:p>
    <w:p w14:paraId="3A9FDFB1" w14:textId="77777777" w:rsidR="00CD3812" w:rsidRPr="002B12D0" w:rsidRDefault="00CD3812" w:rsidP="00CD3812">
      <w:pPr>
        <w:rPr>
          <w:rFonts w:cs="Arial"/>
          <w:i/>
        </w:rPr>
      </w:pPr>
      <w:r w:rsidRPr="002B12D0">
        <w:rPr>
          <w:rFonts w:cs="Arial"/>
          <w:i/>
        </w:rPr>
        <w:t>Priloge:</w:t>
      </w:r>
    </w:p>
    <w:p w14:paraId="22556218" w14:textId="77777777" w:rsidR="00CD3812" w:rsidRPr="002B12D0" w:rsidRDefault="00CD3812" w:rsidP="00485051">
      <w:pPr>
        <w:pStyle w:val="Odstavekseznama"/>
        <w:numPr>
          <w:ilvl w:val="0"/>
          <w:numId w:val="33"/>
        </w:numPr>
        <w:rPr>
          <w:sz w:val="22"/>
        </w:rPr>
      </w:pPr>
      <w:r w:rsidRPr="002B12D0">
        <w:rPr>
          <w:sz w:val="22"/>
        </w:rPr>
        <w:t>Ponudbeni predračun (obrazec št. 2.1)</w:t>
      </w:r>
    </w:p>
    <w:p w14:paraId="40A10690" w14:textId="77777777" w:rsidR="00CD3812" w:rsidRPr="002B12D0" w:rsidRDefault="00CD3812" w:rsidP="00485051">
      <w:pPr>
        <w:pStyle w:val="Odstavekseznama"/>
        <w:numPr>
          <w:ilvl w:val="0"/>
          <w:numId w:val="33"/>
        </w:numPr>
        <w:rPr>
          <w:sz w:val="22"/>
        </w:rPr>
      </w:pPr>
      <w:r w:rsidRPr="002B12D0">
        <w:rPr>
          <w:sz w:val="22"/>
        </w:rPr>
        <w:t>Tehnične specifikacije (obrazec št. 3.1)</w:t>
      </w:r>
    </w:p>
    <w:p w14:paraId="7C85A5F7" w14:textId="77777777" w:rsidR="00CD3812" w:rsidRPr="00693E84" w:rsidRDefault="00CD3812" w:rsidP="00CD3812">
      <w:pPr>
        <w:rPr>
          <w:rFonts w:cs="Arial"/>
          <w:sz w:val="22"/>
          <w:szCs w:val="22"/>
        </w:rPr>
      </w:pPr>
    </w:p>
    <w:p w14:paraId="2E3CE4E6" w14:textId="77777777" w:rsidR="00CD3812" w:rsidRPr="00693E84" w:rsidRDefault="00CD3812" w:rsidP="00CD3812">
      <w:pPr>
        <w:rPr>
          <w:rFonts w:cs="Arial"/>
          <w:sz w:val="22"/>
          <w:szCs w:val="22"/>
        </w:rPr>
      </w:pPr>
    </w:p>
    <w:tbl>
      <w:tblPr>
        <w:tblW w:w="0" w:type="auto"/>
        <w:jc w:val="center"/>
        <w:tblLook w:val="01E0" w:firstRow="1" w:lastRow="1" w:firstColumn="1" w:lastColumn="1" w:noHBand="0" w:noVBand="0"/>
      </w:tblPr>
      <w:tblGrid>
        <w:gridCol w:w="4544"/>
        <w:gridCol w:w="4526"/>
      </w:tblGrid>
      <w:tr w:rsidR="00CD3812" w:rsidRPr="00693E84" w14:paraId="558782AA" w14:textId="77777777" w:rsidTr="006345AB">
        <w:trPr>
          <w:jc w:val="center"/>
        </w:trPr>
        <w:tc>
          <w:tcPr>
            <w:tcW w:w="4605" w:type="dxa"/>
          </w:tcPr>
          <w:p w14:paraId="7126223E" w14:textId="77777777" w:rsidR="00CD3812" w:rsidRPr="00693E84" w:rsidRDefault="00CD3812"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5EFCAACB" w14:textId="77777777" w:rsidR="00CD3812" w:rsidRPr="00693E84" w:rsidRDefault="00CD3812" w:rsidP="006345AB">
            <w:pPr>
              <w:rPr>
                <w:rFonts w:cs="Arial"/>
                <w:sz w:val="22"/>
                <w:szCs w:val="22"/>
              </w:rPr>
            </w:pPr>
            <w:r w:rsidRPr="00693E84">
              <w:rPr>
                <w:rFonts w:cs="Arial"/>
                <w:sz w:val="22"/>
                <w:szCs w:val="22"/>
              </w:rPr>
              <w:t xml:space="preserve"> </w:t>
            </w:r>
          </w:p>
          <w:p w14:paraId="1E311AC5" w14:textId="77777777" w:rsidR="00CD3812" w:rsidRPr="00693E84" w:rsidRDefault="00CD3812"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CDCB60E"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1A4123A9" w14:textId="77777777" w:rsidR="00CD3812" w:rsidRPr="00693E84" w:rsidRDefault="00CD3812" w:rsidP="006345AB">
            <w:pPr>
              <w:rPr>
                <w:rFonts w:cs="Arial"/>
                <w:sz w:val="22"/>
                <w:szCs w:val="22"/>
              </w:rPr>
            </w:pPr>
          </w:p>
          <w:p w14:paraId="5001C570" w14:textId="77777777" w:rsidR="00CD3812" w:rsidRPr="00693E84" w:rsidRDefault="00CD3812" w:rsidP="006345AB">
            <w:pPr>
              <w:rPr>
                <w:rFonts w:cs="Arial"/>
                <w:sz w:val="22"/>
                <w:szCs w:val="22"/>
              </w:rPr>
            </w:pPr>
            <w:r>
              <w:rPr>
                <w:rFonts w:cs="Arial"/>
                <w:sz w:val="22"/>
                <w:szCs w:val="22"/>
              </w:rPr>
              <w:t>D</w:t>
            </w:r>
            <w:r w:rsidRPr="00693E84">
              <w:rPr>
                <w:rFonts w:cs="Arial"/>
                <w:sz w:val="22"/>
                <w:szCs w:val="22"/>
              </w:rPr>
              <w:t>obavitelj:</w:t>
            </w:r>
          </w:p>
          <w:p w14:paraId="6F00389E" w14:textId="77777777" w:rsidR="00CD3812" w:rsidRPr="00693E84" w:rsidRDefault="00CD3812"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6890AEB" w14:textId="77777777" w:rsidR="00CD3812" w:rsidRPr="00693E84" w:rsidRDefault="00CD3812"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274CD97" w14:textId="77777777" w:rsidR="00CD3812" w:rsidRPr="00693E84" w:rsidRDefault="00CD3812"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55FFC2D7" w14:textId="77777777" w:rsidR="00CD3812" w:rsidRPr="00693E84" w:rsidRDefault="00CD3812" w:rsidP="006345AB">
            <w:pPr>
              <w:rPr>
                <w:rFonts w:cs="Arial"/>
                <w:bCs/>
                <w:sz w:val="22"/>
                <w:szCs w:val="22"/>
              </w:rPr>
            </w:pPr>
          </w:p>
        </w:tc>
        <w:tc>
          <w:tcPr>
            <w:tcW w:w="4605" w:type="dxa"/>
          </w:tcPr>
          <w:p w14:paraId="4FE299A8" w14:textId="10EE6E38" w:rsidR="00CD3812" w:rsidRPr="00693E84" w:rsidRDefault="00CD3812" w:rsidP="006345AB">
            <w:pPr>
              <w:rPr>
                <w:rFonts w:cs="Arial"/>
                <w:sz w:val="22"/>
                <w:szCs w:val="22"/>
              </w:rPr>
            </w:pPr>
            <w:r w:rsidRPr="00693E84">
              <w:rPr>
                <w:rFonts w:cs="Arial"/>
                <w:sz w:val="22"/>
                <w:szCs w:val="22"/>
              </w:rPr>
              <w:t xml:space="preserve">Št. pogodbe: 03 – </w:t>
            </w:r>
            <w:r w:rsidR="001D0B8D">
              <w:rPr>
                <w:rFonts w:cs="Arial"/>
                <w:sz w:val="22"/>
                <w:szCs w:val="22"/>
              </w:rPr>
              <w:t>ZŠK</w:t>
            </w:r>
            <w:r w:rsidRPr="00693E84">
              <w:rPr>
                <w:rFonts w:cs="Arial"/>
                <w:sz w:val="22"/>
                <w:szCs w:val="22"/>
              </w:rPr>
              <w:t xml:space="preserve"> – _____ / 202</w:t>
            </w:r>
            <w:r w:rsidR="001D0B8D">
              <w:rPr>
                <w:rFonts w:cs="Arial"/>
                <w:sz w:val="22"/>
                <w:szCs w:val="22"/>
              </w:rPr>
              <w:t>6</w:t>
            </w:r>
          </w:p>
          <w:p w14:paraId="432DB3EC" w14:textId="77777777" w:rsidR="00CD3812" w:rsidRPr="00693E84" w:rsidRDefault="00CD3812" w:rsidP="006345AB">
            <w:pPr>
              <w:rPr>
                <w:rFonts w:cs="Arial"/>
                <w:sz w:val="22"/>
                <w:szCs w:val="22"/>
              </w:rPr>
            </w:pPr>
            <w:r w:rsidRPr="00693E84">
              <w:rPr>
                <w:rFonts w:cs="Arial"/>
                <w:sz w:val="22"/>
                <w:szCs w:val="22"/>
              </w:rPr>
              <w:t xml:space="preserve"> </w:t>
            </w:r>
          </w:p>
          <w:p w14:paraId="4B5C422B" w14:textId="77777777" w:rsidR="00CD3812" w:rsidRPr="00693E84" w:rsidRDefault="00CD3812"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2D6358DE" w14:textId="77777777" w:rsidR="00CD3812" w:rsidRPr="00693E84" w:rsidRDefault="00CD3812" w:rsidP="006345AB">
            <w:pPr>
              <w:rPr>
                <w:rFonts w:cs="Arial"/>
                <w:sz w:val="22"/>
                <w:szCs w:val="22"/>
              </w:rPr>
            </w:pPr>
          </w:p>
          <w:p w14:paraId="5755100B"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5555633" w14:textId="77777777" w:rsidR="00CD3812" w:rsidRPr="00693E84" w:rsidRDefault="00CD3812" w:rsidP="006345AB">
            <w:pPr>
              <w:rPr>
                <w:rFonts w:cs="Arial"/>
                <w:sz w:val="22"/>
                <w:szCs w:val="22"/>
              </w:rPr>
            </w:pPr>
            <w:r w:rsidRPr="00693E84">
              <w:rPr>
                <w:rFonts w:cs="Arial"/>
                <w:sz w:val="22"/>
                <w:szCs w:val="22"/>
              </w:rPr>
              <w:t>Naročnik:</w:t>
            </w:r>
          </w:p>
          <w:p w14:paraId="65D8EB6B" w14:textId="77777777" w:rsidR="00CD3812" w:rsidRPr="00693E84" w:rsidRDefault="00CD3812"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DCC62AE" w14:textId="2F981D7C" w:rsidR="00CD3812" w:rsidRPr="00693E84" w:rsidRDefault="001D0B8D" w:rsidP="006345AB">
            <w:pPr>
              <w:rPr>
                <w:rFonts w:cs="Arial"/>
                <w:sz w:val="22"/>
                <w:szCs w:val="22"/>
              </w:rPr>
            </w:pPr>
            <w:r>
              <w:rPr>
                <w:rFonts w:eastAsia="Calibri" w:cs="Arial"/>
                <w:sz w:val="22"/>
              </w:rPr>
              <w:t>Zlata Štiblar Kisić</w:t>
            </w:r>
            <w:r w:rsidR="00CD3812" w:rsidRPr="00693E84">
              <w:rPr>
                <w:rFonts w:cs="Arial"/>
                <w:sz w:val="22"/>
                <w:szCs w:val="22"/>
              </w:rPr>
              <w:tab/>
            </w:r>
          </w:p>
          <w:p w14:paraId="34F27BE3" w14:textId="6F7C4DF5" w:rsidR="00CD3812" w:rsidRPr="00693E84" w:rsidRDefault="00CD3812" w:rsidP="006345AB">
            <w:pPr>
              <w:rPr>
                <w:rFonts w:cs="Arial"/>
                <w:bCs/>
                <w:sz w:val="22"/>
                <w:szCs w:val="22"/>
              </w:rPr>
            </w:pPr>
            <w:r w:rsidRPr="00693E84">
              <w:rPr>
                <w:rFonts w:cs="Arial"/>
                <w:bCs/>
                <w:sz w:val="22"/>
                <w:szCs w:val="22"/>
              </w:rPr>
              <w:t>direktor</w:t>
            </w:r>
            <w:r w:rsidR="00CE16F4">
              <w:rPr>
                <w:rFonts w:cs="Arial"/>
                <w:bCs/>
                <w:sz w:val="22"/>
                <w:szCs w:val="22"/>
              </w:rPr>
              <w:t>ica</w:t>
            </w:r>
          </w:p>
        </w:tc>
      </w:tr>
    </w:tbl>
    <w:p w14:paraId="4AAC8D5F" w14:textId="6EF74067" w:rsidR="00CD3812" w:rsidRDefault="00CD3812" w:rsidP="00CD3812">
      <w:pPr>
        <w:spacing w:after="160" w:line="259" w:lineRule="auto"/>
        <w:rPr>
          <w:rFonts w:asciiTheme="minorHAnsi" w:eastAsiaTheme="minorHAnsi" w:hAnsiTheme="minorHAnsi" w:cstheme="minorBidi"/>
          <w:sz w:val="22"/>
          <w:szCs w:val="22"/>
          <w:lang w:eastAsia="en-US"/>
        </w:rPr>
      </w:pPr>
    </w:p>
    <w:p w14:paraId="1E6EAB21" w14:textId="16A7C045" w:rsidR="00487AE5" w:rsidRDefault="00487AE5" w:rsidP="00CD3812">
      <w:pPr>
        <w:spacing w:after="160" w:line="259" w:lineRule="auto"/>
        <w:rPr>
          <w:rFonts w:asciiTheme="minorHAnsi" w:eastAsiaTheme="minorHAnsi" w:hAnsiTheme="minorHAnsi" w:cstheme="minorBidi"/>
          <w:sz w:val="22"/>
          <w:szCs w:val="22"/>
          <w:lang w:eastAsia="en-US"/>
        </w:rPr>
      </w:pPr>
    </w:p>
    <w:p w14:paraId="3C87E225" w14:textId="43FB7F6E" w:rsidR="00487AE5" w:rsidRDefault="00487AE5" w:rsidP="00CD3812">
      <w:pPr>
        <w:spacing w:after="160" w:line="259" w:lineRule="auto"/>
        <w:rPr>
          <w:rFonts w:asciiTheme="minorHAnsi" w:eastAsiaTheme="minorHAnsi" w:hAnsiTheme="minorHAnsi" w:cstheme="minorBidi"/>
          <w:sz w:val="22"/>
          <w:szCs w:val="22"/>
          <w:lang w:eastAsia="en-US"/>
        </w:rPr>
      </w:pPr>
    </w:p>
    <w:p w14:paraId="22547E92" w14:textId="1E887830" w:rsidR="00487AE5" w:rsidRDefault="00487AE5" w:rsidP="00CD3812">
      <w:pPr>
        <w:spacing w:after="160" w:line="259" w:lineRule="auto"/>
        <w:rPr>
          <w:rFonts w:asciiTheme="minorHAnsi" w:eastAsiaTheme="minorHAnsi" w:hAnsiTheme="minorHAnsi" w:cstheme="minorBidi"/>
          <w:sz w:val="22"/>
          <w:szCs w:val="22"/>
          <w:lang w:eastAsia="en-US"/>
        </w:rPr>
      </w:pPr>
    </w:p>
    <w:p w14:paraId="74779869" w14:textId="2B1EDF38" w:rsidR="00487AE5" w:rsidRDefault="00487AE5" w:rsidP="00CD3812">
      <w:pPr>
        <w:spacing w:after="160" w:line="259" w:lineRule="auto"/>
        <w:rPr>
          <w:rFonts w:asciiTheme="minorHAnsi" w:eastAsiaTheme="minorHAnsi" w:hAnsiTheme="minorHAnsi" w:cstheme="minorBidi"/>
          <w:sz w:val="22"/>
          <w:szCs w:val="22"/>
          <w:lang w:eastAsia="en-US"/>
        </w:rPr>
      </w:pPr>
    </w:p>
    <w:p w14:paraId="5A66308C" w14:textId="1D615675" w:rsidR="00487AE5" w:rsidRDefault="00487AE5" w:rsidP="00CD3812">
      <w:pPr>
        <w:spacing w:after="160" w:line="259" w:lineRule="auto"/>
        <w:rPr>
          <w:rFonts w:asciiTheme="minorHAnsi" w:eastAsiaTheme="minorHAnsi" w:hAnsiTheme="minorHAnsi" w:cstheme="minorBidi"/>
          <w:sz w:val="22"/>
          <w:szCs w:val="22"/>
          <w:lang w:eastAsia="en-US"/>
        </w:rPr>
      </w:pPr>
    </w:p>
    <w:p w14:paraId="3A3E9A0D" w14:textId="0EA8AC82" w:rsidR="00487AE5" w:rsidRDefault="00487AE5" w:rsidP="00CD3812">
      <w:pPr>
        <w:spacing w:after="160" w:line="259" w:lineRule="auto"/>
        <w:rPr>
          <w:rFonts w:asciiTheme="minorHAnsi" w:eastAsiaTheme="minorHAnsi" w:hAnsiTheme="minorHAnsi" w:cstheme="minorBidi"/>
          <w:sz w:val="22"/>
          <w:szCs w:val="22"/>
          <w:lang w:eastAsia="en-US"/>
        </w:rPr>
      </w:pPr>
    </w:p>
    <w:p w14:paraId="77EEAB26" w14:textId="1A28CC4A" w:rsidR="00487AE5" w:rsidRDefault="00487AE5" w:rsidP="00CD3812">
      <w:pPr>
        <w:spacing w:after="160" w:line="259" w:lineRule="auto"/>
        <w:rPr>
          <w:rFonts w:asciiTheme="minorHAnsi" w:eastAsiaTheme="minorHAnsi" w:hAnsiTheme="minorHAnsi" w:cstheme="minorBidi"/>
          <w:sz w:val="22"/>
          <w:szCs w:val="22"/>
          <w:lang w:eastAsia="en-US"/>
        </w:rPr>
      </w:pPr>
    </w:p>
    <w:p w14:paraId="2A31F38C" w14:textId="59591255" w:rsidR="00487AE5" w:rsidRDefault="00487AE5" w:rsidP="00CD3812">
      <w:pPr>
        <w:spacing w:after="160" w:line="259" w:lineRule="auto"/>
        <w:rPr>
          <w:rFonts w:asciiTheme="minorHAnsi" w:eastAsiaTheme="minorHAnsi" w:hAnsiTheme="minorHAnsi" w:cstheme="minorBidi"/>
          <w:sz w:val="22"/>
          <w:szCs w:val="22"/>
          <w:lang w:eastAsia="en-US"/>
        </w:rPr>
      </w:pPr>
    </w:p>
    <w:p w14:paraId="492123DD" w14:textId="1769BF16" w:rsidR="00487AE5" w:rsidRDefault="00487AE5" w:rsidP="00CD3812">
      <w:pPr>
        <w:spacing w:after="160" w:line="259" w:lineRule="auto"/>
        <w:rPr>
          <w:rFonts w:asciiTheme="minorHAnsi" w:eastAsiaTheme="minorHAnsi" w:hAnsiTheme="minorHAnsi" w:cstheme="minorBidi"/>
          <w:sz w:val="22"/>
          <w:szCs w:val="22"/>
          <w:lang w:eastAsia="en-US"/>
        </w:rPr>
      </w:pPr>
    </w:p>
    <w:p w14:paraId="4ED474C0" w14:textId="478FC7B6" w:rsidR="00487AE5" w:rsidRDefault="00487AE5" w:rsidP="00CD3812">
      <w:pPr>
        <w:spacing w:after="160" w:line="259" w:lineRule="auto"/>
        <w:rPr>
          <w:rFonts w:asciiTheme="minorHAnsi" w:eastAsiaTheme="minorHAnsi" w:hAnsiTheme="minorHAnsi" w:cstheme="minorBidi"/>
          <w:sz w:val="22"/>
          <w:szCs w:val="22"/>
          <w:lang w:eastAsia="en-US"/>
        </w:rPr>
      </w:pPr>
    </w:p>
    <w:p w14:paraId="71ED6269" w14:textId="3AE5596B" w:rsidR="00487AE5" w:rsidRDefault="00487AE5" w:rsidP="00CD3812">
      <w:pPr>
        <w:spacing w:after="160" w:line="259" w:lineRule="auto"/>
        <w:rPr>
          <w:rFonts w:asciiTheme="minorHAnsi" w:eastAsiaTheme="minorHAnsi" w:hAnsiTheme="minorHAnsi" w:cstheme="minorBidi"/>
          <w:sz w:val="22"/>
          <w:szCs w:val="22"/>
          <w:lang w:eastAsia="en-US"/>
        </w:rPr>
      </w:pPr>
    </w:p>
    <w:p w14:paraId="0BA440B4" w14:textId="37530345" w:rsidR="00487AE5" w:rsidRDefault="00487AE5" w:rsidP="00CD3812">
      <w:pPr>
        <w:spacing w:after="160" w:line="259" w:lineRule="auto"/>
        <w:rPr>
          <w:rFonts w:asciiTheme="minorHAnsi" w:eastAsiaTheme="minorHAnsi" w:hAnsiTheme="minorHAnsi" w:cstheme="minorBidi"/>
          <w:sz w:val="22"/>
          <w:szCs w:val="22"/>
          <w:lang w:eastAsia="en-US"/>
        </w:rPr>
      </w:pPr>
    </w:p>
    <w:p w14:paraId="06B14BA8" w14:textId="5AB01A7C" w:rsidR="00487AE5" w:rsidRDefault="00487AE5" w:rsidP="00CD3812">
      <w:pPr>
        <w:spacing w:after="160" w:line="259" w:lineRule="auto"/>
        <w:rPr>
          <w:rFonts w:asciiTheme="minorHAnsi" w:eastAsiaTheme="minorHAnsi" w:hAnsiTheme="minorHAnsi" w:cstheme="minorBidi"/>
          <w:sz w:val="22"/>
          <w:szCs w:val="22"/>
          <w:lang w:eastAsia="en-US"/>
        </w:rPr>
      </w:pPr>
    </w:p>
    <w:p w14:paraId="30F4F891" w14:textId="40F08D45" w:rsidR="00487AE5" w:rsidRDefault="00487AE5" w:rsidP="00CD3812">
      <w:pPr>
        <w:spacing w:after="160" w:line="259" w:lineRule="auto"/>
        <w:rPr>
          <w:rFonts w:asciiTheme="minorHAnsi" w:eastAsiaTheme="minorHAnsi" w:hAnsiTheme="minorHAnsi" w:cstheme="minorBidi"/>
          <w:sz w:val="22"/>
          <w:szCs w:val="22"/>
          <w:lang w:eastAsia="en-US"/>
        </w:rPr>
      </w:pPr>
    </w:p>
    <w:p w14:paraId="67686B8D" w14:textId="2BF2F81C" w:rsidR="00487AE5" w:rsidRDefault="00487AE5" w:rsidP="00CD3812">
      <w:pPr>
        <w:spacing w:after="160" w:line="259" w:lineRule="auto"/>
        <w:rPr>
          <w:rFonts w:asciiTheme="minorHAnsi" w:eastAsiaTheme="minorHAnsi" w:hAnsiTheme="minorHAnsi" w:cstheme="minorBidi"/>
          <w:sz w:val="22"/>
          <w:szCs w:val="22"/>
          <w:lang w:eastAsia="en-US"/>
        </w:rPr>
      </w:pPr>
    </w:p>
    <w:p w14:paraId="7B279920" w14:textId="392A56DD" w:rsidR="00487AE5" w:rsidRDefault="00487AE5" w:rsidP="00CD3812">
      <w:pPr>
        <w:spacing w:after="160" w:line="259" w:lineRule="auto"/>
        <w:rPr>
          <w:rFonts w:asciiTheme="minorHAnsi" w:eastAsiaTheme="minorHAnsi" w:hAnsiTheme="minorHAnsi" w:cstheme="minorBidi"/>
          <w:sz w:val="22"/>
          <w:szCs w:val="22"/>
          <w:lang w:eastAsia="en-US"/>
        </w:rPr>
      </w:pPr>
    </w:p>
    <w:p w14:paraId="2853280A" w14:textId="1933D39D" w:rsidR="00487AE5" w:rsidRDefault="00487AE5" w:rsidP="00CD3812">
      <w:pPr>
        <w:spacing w:after="160" w:line="259" w:lineRule="auto"/>
        <w:rPr>
          <w:rFonts w:asciiTheme="minorHAnsi" w:eastAsiaTheme="minorHAnsi" w:hAnsiTheme="minorHAnsi" w:cstheme="minorBidi"/>
          <w:sz w:val="22"/>
          <w:szCs w:val="22"/>
          <w:lang w:eastAsia="en-US"/>
        </w:rPr>
      </w:pPr>
    </w:p>
    <w:p w14:paraId="7449E88D" w14:textId="526B641B" w:rsidR="00487AE5" w:rsidRDefault="00487AE5" w:rsidP="00CD3812">
      <w:pPr>
        <w:spacing w:after="160" w:line="259" w:lineRule="auto"/>
        <w:rPr>
          <w:rFonts w:asciiTheme="minorHAnsi" w:eastAsiaTheme="minorHAnsi" w:hAnsiTheme="minorHAnsi" w:cstheme="minorBidi"/>
          <w:sz w:val="22"/>
          <w:szCs w:val="22"/>
          <w:lang w:eastAsia="en-US"/>
        </w:rPr>
      </w:pPr>
    </w:p>
    <w:p w14:paraId="063E0354" w14:textId="77777777" w:rsidR="00487AE5" w:rsidRPr="00693E84" w:rsidRDefault="00487AE5" w:rsidP="00CD3812">
      <w:pPr>
        <w:spacing w:after="160" w:line="259" w:lineRule="auto"/>
        <w:rPr>
          <w:rFonts w:asciiTheme="minorHAnsi" w:eastAsiaTheme="minorHAnsi" w:hAnsiTheme="minorHAnsi" w:cstheme="minorBidi"/>
          <w:sz w:val="22"/>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345AB" w:rsidRPr="0048328F" w14:paraId="30B8D488" w14:textId="77777777" w:rsidTr="006345AB">
        <w:tc>
          <w:tcPr>
            <w:tcW w:w="1740" w:type="dxa"/>
            <w:tcBorders>
              <w:top w:val="single" w:sz="4" w:space="0" w:color="000000"/>
              <w:left w:val="single" w:sz="4" w:space="0" w:color="000000"/>
              <w:bottom w:val="single" w:sz="4" w:space="0" w:color="000000"/>
              <w:right w:val="single" w:sz="4" w:space="0" w:color="000000"/>
            </w:tcBorders>
            <w:vAlign w:val="center"/>
            <w:hideMark/>
          </w:tcPr>
          <w:p w14:paraId="07285105" w14:textId="77777777" w:rsidR="006345AB" w:rsidRPr="0048328F" w:rsidRDefault="006345AB" w:rsidP="006345AB">
            <w:pPr>
              <w:jc w:val="both"/>
              <w:rPr>
                <w:b/>
                <w:szCs w:val="24"/>
                <w:lang w:eastAsia="en-US"/>
              </w:rPr>
            </w:pPr>
            <w:r>
              <w:br w:type="page"/>
            </w:r>
            <w:r>
              <w:rPr>
                <w:b/>
              </w:rPr>
              <w:t>Obrazec št. 9.2</w:t>
            </w:r>
          </w:p>
        </w:tc>
      </w:tr>
    </w:tbl>
    <w:p w14:paraId="3DBE2339" w14:textId="77777777" w:rsidR="006345AB" w:rsidRPr="0048328F" w:rsidRDefault="006345AB" w:rsidP="006345AB">
      <w:pPr>
        <w:jc w:val="center"/>
        <w:outlineLvl w:val="0"/>
        <w:rPr>
          <w:rFonts w:cs="Arial"/>
          <w:b/>
          <w:sz w:val="24"/>
          <w:szCs w:val="24"/>
        </w:rPr>
      </w:pPr>
    </w:p>
    <w:p w14:paraId="425A15ED" w14:textId="77777777" w:rsidR="006345AB" w:rsidRPr="0048328F" w:rsidRDefault="006345AB" w:rsidP="006345AB">
      <w:pPr>
        <w:jc w:val="center"/>
        <w:rPr>
          <w:rFonts w:cs="Arial"/>
          <w:b/>
          <w:sz w:val="24"/>
          <w:szCs w:val="24"/>
        </w:rPr>
      </w:pPr>
      <w:r w:rsidRPr="0048328F">
        <w:rPr>
          <w:rFonts w:cs="Arial"/>
          <w:b/>
          <w:sz w:val="24"/>
          <w:szCs w:val="24"/>
        </w:rPr>
        <w:t>VZOREC POGODBE ZA SKLOP 2</w:t>
      </w:r>
    </w:p>
    <w:p w14:paraId="1508053C" w14:textId="77777777" w:rsidR="006345AB" w:rsidRPr="0048328F" w:rsidRDefault="006345AB" w:rsidP="006345AB">
      <w:pPr>
        <w:jc w:val="center"/>
        <w:rPr>
          <w:rFonts w:cs="Arial"/>
          <w:b/>
        </w:rPr>
      </w:pPr>
    </w:p>
    <w:p w14:paraId="6FBD83FE" w14:textId="77777777" w:rsidR="006345AB" w:rsidRPr="0048328F" w:rsidRDefault="006345AB" w:rsidP="006345AB">
      <w:pPr>
        <w:jc w:val="center"/>
        <w:rPr>
          <w:rFonts w:cs="Arial"/>
          <w:b/>
        </w:rPr>
      </w:pPr>
      <w:r w:rsidRPr="0048328F">
        <w:rPr>
          <w:rFonts w:cs="Arial"/>
          <w:b/>
        </w:rPr>
        <w:t>(Ponudnik mora izpolniti rumeno označena polja in podpisati pogodbo, s čimer potrjuje, da se strinja z vsebino vzorca pogodbe)</w:t>
      </w:r>
    </w:p>
    <w:p w14:paraId="547DA620" w14:textId="77777777" w:rsidR="006345AB" w:rsidRPr="0048328F" w:rsidRDefault="006345AB" w:rsidP="006345AB">
      <w:pPr>
        <w:jc w:val="center"/>
        <w:rPr>
          <w:rFonts w:cs="Arial"/>
          <w:b/>
          <w:sz w:val="22"/>
        </w:rPr>
      </w:pPr>
    </w:p>
    <w:p w14:paraId="7C7972DC"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5A3851A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3DA0D3D3" w14:textId="77777777" w:rsidR="00C82AED" w:rsidRPr="00385A7F" w:rsidRDefault="00C82AED" w:rsidP="00C82AED">
      <w:pPr>
        <w:rPr>
          <w:rFonts w:cs="Arial"/>
          <w:sz w:val="22"/>
        </w:rPr>
      </w:pPr>
      <w:r w:rsidRPr="00385A7F">
        <w:rPr>
          <w:rFonts w:cs="Arial"/>
          <w:sz w:val="22"/>
        </w:rPr>
        <w:t>Identifikacijska št. za DDV: SI34052674</w:t>
      </w:r>
    </w:p>
    <w:p w14:paraId="5DEB17EC" w14:textId="77777777" w:rsidR="00C82AED" w:rsidRPr="00385A7F" w:rsidRDefault="00C82AED" w:rsidP="00C82AED">
      <w:pPr>
        <w:rPr>
          <w:rFonts w:cs="Arial"/>
          <w:sz w:val="22"/>
        </w:rPr>
      </w:pPr>
      <w:r w:rsidRPr="00385A7F">
        <w:rPr>
          <w:rFonts w:cs="Arial"/>
          <w:sz w:val="22"/>
        </w:rPr>
        <w:t>Matična št.: 5055733000</w:t>
      </w:r>
    </w:p>
    <w:p w14:paraId="1F01A382" w14:textId="77777777" w:rsidR="00C82AED" w:rsidRPr="00385A7F" w:rsidRDefault="00C82AED" w:rsidP="00C82AED">
      <w:pPr>
        <w:rPr>
          <w:rFonts w:cs="Arial"/>
          <w:sz w:val="22"/>
        </w:rPr>
      </w:pPr>
      <w:r w:rsidRPr="00385A7F">
        <w:rPr>
          <w:rFonts w:cs="Arial"/>
          <w:sz w:val="22"/>
        </w:rPr>
        <w:t>(v nadaljnjem besedilu naročnik oz. kupec)</w:t>
      </w:r>
    </w:p>
    <w:p w14:paraId="5F7E4349" w14:textId="77777777" w:rsidR="006345AB" w:rsidRPr="0048328F" w:rsidRDefault="006345AB" w:rsidP="006345AB">
      <w:pPr>
        <w:rPr>
          <w:rFonts w:cs="Arial"/>
          <w:sz w:val="22"/>
        </w:rPr>
      </w:pPr>
    </w:p>
    <w:p w14:paraId="09E827F5" w14:textId="77777777" w:rsidR="006345AB" w:rsidRPr="0048328F" w:rsidRDefault="006345AB" w:rsidP="006345AB">
      <w:pPr>
        <w:rPr>
          <w:rFonts w:cs="Arial"/>
          <w:sz w:val="22"/>
        </w:rPr>
      </w:pPr>
      <w:r w:rsidRPr="0048328F">
        <w:rPr>
          <w:rFonts w:cs="Arial"/>
          <w:sz w:val="22"/>
        </w:rPr>
        <w:t>in</w:t>
      </w:r>
    </w:p>
    <w:p w14:paraId="2A518CB7" w14:textId="77777777" w:rsidR="006345AB" w:rsidRPr="0048328F" w:rsidRDefault="006345AB" w:rsidP="006345AB">
      <w:pPr>
        <w:rPr>
          <w:rFonts w:cs="Arial"/>
          <w:sz w:val="22"/>
        </w:rPr>
      </w:pPr>
    </w:p>
    <w:p w14:paraId="1590107D" w14:textId="77777777" w:rsidR="006345AB" w:rsidRPr="0048328F" w:rsidRDefault="006345AB" w:rsidP="006345AB">
      <w:pPr>
        <w:rPr>
          <w:rFonts w:cs="Arial"/>
          <w:b/>
          <w:sz w:val="22"/>
        </w:rPr>
      </w:pPr>
      <w:r w:rsidRPr="0048328F">
        <w:rPr>
          <w:rFonts w:cs="Arial"/>
          <w:b/>
          <w:sz w:val="22"/>
          <w:highlight w:val="yellow"/>
        </w:rPr>
        <w:t>.............................................................................................................................</w:t>
      </w:r>
      <w:r w:rsidRPr="0048328F">
        <w:rPr>
          <w:rFonts w:cs="Arial"/>
          <w:b/>
          <w:sz w:val="22"/>
        </w:rPr>
        <w:t>,</w:t>
      </w:r>
    </w:p>
    <w:p w14:paraId="52D5543D" w14:textId="77777777" w:rsidR="006345AB" w:rsidRPr="0048328F" w:rsidRDefault="006345AB" w:rsidP="006345AB">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14:paraId="5D0D9747" w14:textId="77777777" w:rsidR="006345AB" w:rsidRPr="0048328F" w:rsidRDefault="006345AB" w:rsidP="006345AB">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14:paraId="6D7166F1" w14:textId="77777777" w:rsidR="006345AB" w:rsidRPr="0048328F" w:rsidRDefault="006345AB" w:rsidP="006345AB">
      <w:pPr>
        <w:rPr>
          <w:rFonts w:cs="Arial"/>
          <w:color w:val="000000"/>
          <w:sz w:val="22"/>
        </w:rPr>
      </w:pPr>
      <w:r w:rsidRPr="0048328F">
        <w:rPr>
          <w:rFonts w:cs="Arial"/>
          <w:sz w:val="22"/>
        </w:rPr>
        <w:t xml:space="preserve">Matična št.: </w:t>
      </w:r>
      <w:r w:rsidRPr="0048328F">
        <w:rPr>
          <w:rFonts w:cs="Arial"/>
          <w:sz w:val="22"/>
          <w:highlight w:val="yellow"/>
        </w:rPr>
        <w:t>..............................................</w:t>
      </w:r>
    </w:p>
    <w:p w14:paraId="328717D3" w14:textId="77777777" w:rsidR="006345AB" w:rsidRPr="0048328F" w:rsidRDefault="006345AB" w:rsidP="006345AB">
      <w:pPr>
        <w:rPr>
          <w:rFonts w:cs="Arial"/>
          <w:color w:val="000000"/>
          <w:sz w:val="22"/>
        </w:rPr>
      </w:pPr>
      <w:r w:rsidRPr="0048328F">
        <w:rPr>
          <w:rFonts w:cs="Arial"/>
          <w:color w:val="000000"/>
          <w:sz w:val="22"/>
        </w:rPr>
        <w:t>(v nadaljnjem besedilu izvajalec)</w:t>
      </w:r>
    </w:p>
    <w:p w14:paraId="221B3D5E" w14:textId="77777777" w:rsidR="006345AB" w:rsidRPr="0048328F" w:rsidRDefault="006345AB" w:rsidP="006345AB">
      <w:pPr>
        <w:jc w:val="both"/>
        <w:rPr>
          <w:rFonts w:cs="Arial"/>
          <w:sz w:val="22"/>
          <w:szCs w:val="24"/>
        </w:rPr>
      </w:pPr>
    </w:p>
    <w:p w14:paraId="0A0DF254" w14:textId="77777777" w:rsidR="006345AB" w:rsidRPr="0048328F" w:rsidRDefault="006345AB" w:rsidP="006345AB">
      <w:pPr>
        <w:jc w:val="both"/>
        <w:rPr>
          <w:rFonts w:cs="Arial"/>
          <w:sz w:val="22"/>
          <w:szCs w:val="24"/>
        </w:rPr>
      </w:pPr>
      <w:r w:rsidRPr="0048328F">
        <w:rPr>
          <w:rFonts w:cs="Arial"/>
          <w:sz w:val="22"/>
          <w:szCs w:val="24"/>
        </w:rPr>
        <w:t>skleneta naslednjo</w:t>
      </w:r>
    </w:p>
    <w:p w14:paraId="54163650" w14:textId="77777777" w:rsidR="006345AB" w:rsidRPr="0048328F" w:rsidRDefault="006345AB" w:rsidP="006345AB">
      <w:pPr>
        <w:rPr>
          <w:b/>
          <w:sz w:val="22"/>
        </w:rPr>
      </w:pPr>
      <w:r w:rsidRPr="0048328F">
        <w:rPr>
          <w:b/>
          <w:sz w:val="22"/>
        </w:rPr>
        <w:t xml:space="preserve">                                                          </w:t>
      </w:r>
    </w:p>
    <w:p w14:paraId="5AAEB7EA" w14:textId="2AFB5E66" w:rsidR="006345AB" w:rsidRPr="0023021F" w:rsidRDefault="006345AB" w:rsidP="0023021F">
      <w:pPr>
        <w:rPr>
          <w:b/>
          <w:sz w:val="22"/>
        </w:rPr>
      </w:pPr>
      <w:r w:rsidRPr="0048328F">
        <w:rPr>
          <w:b/>
          <w:sz w:val="22"/>
        </w:rPr>
        <w:t xml:space="preserve">                                                                                                                                                                                                                                                                         </w:t>
      </w:r>
    </w:p>
    <w:p w14:paraId="7BD265D8" w14:textId="77777777" w:rsidR="006345AB" w:rsidRPr="0048328F" w:rsidRDefault="006345AB" w:rsidP="006345AB">
      <w:pPr>
        <w:jc w:val="center"/>
        <w:rPr>
          <w:rFonts w:cs="Arial"/>
          <w:b/>
        </w:rPr>
      </w:pPr>
    </w:p>
    <w:p w14:paraId="519A0781" w14:textId="77777777" w:rsidR="006345AB" w:rsidRPr="0048328F" w:rsidRDefault="006345AB" w:rsidP="006345AB">
      <w:pPr>
        <w:jc w:val="center"/>
        <w:rPr>
          <w:rFonts w:cs="Arial"/>
          <w:b/>
          <w:sz w:val="28"/>
          <w:szCs w:val="24"/>
        </w:rPr>
      </w:pPr>
      <w:r w:rsidRPr="0048328F">
        <w:rPr>
          <w:rFonts w:cs="Arial"/>
          <w:b/>
          <w:sz w:val="28"/>
          <w:szCs w:val="24"/>
        </w:rPr>
        <w:t>POGODBO</w:t>
      </w:r>
    </w:p>
    <w:p w14:paraId="1D1EB968" w14:textId="77777777" w:rsidR="006345AB" w:rsidRPr="0048328F" w:rsidRDefault="006345AB" w:rsidP="006345AB">
      <w:pPr>
        <w:jc w:val="center"/>
        <w:rPr>
          <w:b/>
          <w:sz w:val="28"/>
          <w:szCs w:val="24"/>
        </w:rPr>
      </w:pPr>
      <w:r w:rsidRPr="0048328F">
        <w:rPr>
          <w:b/>
          <w:sz w:val="28"/>
          <w:szCs w:val="24"/>
        </w:rPr>
        <w:t>O ODVOZU ODPADNE EMBALAŽE</w:t>
      </w:r>
      <w:r w:rsidRPr="002E3C5F">
        <w:rPr>
          <w:rFonts w:cs="Arial"/>
          <w:b/>
        </w:rPr>
        <w:t xml:space="preserve"> </w:t>
      </w:r>
      <w:r w:rsidRPr="002E3C5F">
        <w:rPr>
          <w:rFonts w:cs="Arial"/>
          <w:b/>
          <w:sz w:val="28"/>
        </w:rPr>
        <w:t>IN NAJEM ZABOJNIKOV ZA POTREBE SHRANJEVANJA EMBALAŽE</w:t>
      </w:r>
    </w:p>
    <w:p w14:paraId="3EBB8095" w14:textId="77777777" w:rsidR="006345AB" w:rsidRPr="0048328F" w:rsidRDefault="006345AB" w:rsidP="006345AB">
      <w:pPr>
        <w:jc w:val="center"/>
        <w:rPr>
          <w:sz w:val="22"/>
          <w:szCs w:val="24"/>
        </w:rPr>
      </w:pPr>
    </w:p>
    <w:p w14:paraId="3A4097A4" w14:textId="77777777" w:rsidR="006345AB" w:rsidRPr="0048328F" w:rsidRDefault="006345AB" w:rsidP="006345AB">
      <w:pPr>
        <w:jc w:val="center"/>
        <w:rPr>
          <w:sz w:val="22"/>
          <w:szCs w:val="24"/>
        </w:rPr>
      </w:pPr>
    </w:p>
    <w:p w14:paraId="5B063B4E" w14:textId="07FBFFE2" w:rsidR="006345AB" w:rsidRPr="006345AB" w:rsidRDefault="006345AB" w:rsidP="00485051">
      <w:pPr>
        <w:pStyle w:val="Odstavekseznama"/>
        <w:numPr>
          <w:ilvl w:val="2"/>
          <w:numId w:val="38"/>
        </w:numPr>
        <w:ind w:left="1077" w:hanging="720"/>
        <w:rPr>
          <w:b/>
          <w:sz w:val="22"/>
          <w:szCs w:val="24"/>
        </w:rPr>
      </w:pPr>
      <w:r w:rsidRPr="006345AB">
        <w:rPr>
          <w:b/>
          <w:sz w:val="22"/>
          <w:szCs w:val="24"/>
        </w:rPr>
        <w:t>Podlaga za sklenitev pogodbe</w:t>
      </w:r>
    </w:p>
    <w:p w14:paraId="191DF92D" w14:textId="77777777" w:rsidR="006345AB" w:rsidRPr="0048328F" w:rsidRDefault="006345AB" w:rsidP="006345AB">
      <w:pPr>
        <w:rPr>
          <w:sz w:val="22"/>
          <w:szCs w:val="24"/>
        </w:rPr>
      </w:pPr>
    </w:p>
    <w:p w14:paraId="2DED0505" w14:textId="58A8B054" w:rsidR="006345AB" w:rsidRPr="006345AB" w:rsidRDefault="006345AB" w:rsidP="00485051">
      <w:pPr>
        <w:pStyle w:val="Odstavekseznama"/>
        <w:numPr>
          <w:ilvl w:val="0"/>
          <w:numId w:val="39"/>
        </w:numPr>
        <w:ind w:left="714" w:hanging="357"/>
        <w:jc w:val="center"/>
        <w:rPr>
          <w:rFonts w:cs="Arial"/>
          <w:sz w:val="22"/>
        </w:rPr>
      </w:pPr>
      <w:r w:rsidRPr="006345AB">
        <w:rPr>
          <w:rFonts w:cs="Arial"/>
          <w:sz w:val="22"/>
        </w:rPr>
        <w:t>člen</w:t>
      </w:r>
    </w:p>
    <w:p w14:paraId="78E66A34" w14:textId="77777777" w:rsidR="006345AB" w:rsidRPr="0048328F" w:rsidRDefault="006345AB" w:rsidP="006345AB">
      <w:pPr>
        <w:keepNext/>
        <w:keepLines/>
        <w:jc w:val="both"/>
        <w:rPr>
          <w:rFonts w:cs="Arial"/>
          <w:bCs/>
          <w:i/>
          <w:sz w:val="22"/>
        </w:rPr>
      </w:pPr>
    </w:p>
    <w:p w14:paraId="58070774" w14:textId="77777777" w:rsidR="005B1682" w:rsidRDefault="005B1682" w:rsidP="005B1682">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20B5C8C8" w14:textId="77777777" w:rsidR="005B1682" w:rsidRPr="00597CEE" w:rsidRDefault="005B1682"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8E459C0"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6B540452"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6AAEAFAA" w14:textId="77777777" w:rsidR="006345AB" w:rsidRPr="0048328F" w:rsidRDefault="006345AB" w:rsidP="006345AB">
      <w:pPr>
        <w:jc w:val="both"/>
        <w:rPr>
          <w:rFonts w:cs="Arial"/>
          <w:b/>
          <w:sz w:val="22"/>
        </w:rPr>
      </w:pPr>
    </w:p>
    <w:p w14:paraId="4A95EDA4" w14:textId="5471EB06" w:rsidR="006345AB" w:rsidRPr="006345AB" w:rsidRDefault="006345AB" w:rsidP="00485051">
      <w:pPr>
        <w:pStyle w:val="Odstavekseznama"/>
        <w:numPr>
          <w:ilvl w:val="2"/>
          <w:numId w:val="38"/>
        </w:numPr>
        <w:ind w:left="1077" w:hanging="720"/>
        <w:rPr>
          <w:b/>
          <w:sz w:val="22"/>
          <w:szCs w:val="24"/>
        </w:rPr>
      </w:pPr>
      <w:r w:rsidRPr="006345AB">
        <w:rPr>
          <w:b/>
          <w:sz w:val="22"/>
          <w:szCs w:val="24"/>
        </w:rPr>
        <w:t>Predmet pogodbe</w:t>
      </w:r>
    </w:p>
    <w:p w14:paraId="74CA8118" w14:textId="77777777" w:rsidR="006345AB" w:rsidRPr="0048328F" w:rsidRDefault="006345AB" w:rsidP="0023021F">
      <w:pPr>
        <w:pStyle w:val="Odstavekseznama"/>
        <w:ind w:left="714"/>
        <w:rPr>
          <w:rFonts w:cs="Arial"/>
          <w:b/>
          <w:color w:val="000000"/>
          <w:sz w:val="22"/>
        </w:rPr>
      </w:pPr>
    </w:p>
    <w:p w14:paraId="17C771BA" w14:textId="4A41D3E0" w:rsidR="006345AB" w:rsidRPr="0048328F" w:rsidRDefault="006345AB" w:rsidP="00485051">
      <w:pPr>
        <w:pStyle w:val="Odstavekseznama"/>
        <w:numPr>
          <w:ilvl w:val="0"/>
          <w:numId w:val="39"/>
        </w:numPr>
        <w:ind w:left="714" w:hanging="357"/>
        <w:jc w:val="center"/>
        <w:rPr>
          <w:rFonts w:cs="Arial"/>
          <w:bCs/>
          <w:iCs/>
          <w:color w:val="000000"/>
          <w:sz w:val="22"/>
        </w:rPr>
      </w:pPr>
      <w:r w:rsidRPr="006345AB">
        <w:rPr>
          <w:rFonts w:cs="Arial"/>
          <w:sz w:val="22"/>
        </w:rPr>
        <w:t>člen</w:t>
      </w:r>
    </w:p>
    <w:p w14:paraId="5962B7B9" w14:textId="77777777" w:rsidR="006345AB" w:rsidRPr="0048328F" w:rsidRDefault="006345AB" w:rsidP="006345AB">
      <w:pPr>
        <w:jc w:val="both"/>
        <w:rPr>
          <w:rFonts w:cs="Arial"/>
          <w:sz w:val="22"/>
          <w:szCs w:val="22"/>
        </w:rPr>
      </w:pPr>
    </w:p>
    <w:p w14:paraId="3B2F152A" w14:textId="77777777" w:rsidR="006345AB" w:rsidRPr="0048328F" w:rsidRDefault="006345AB" w:rsidP="006345AB">
      <w:pPr>
        <w:jc w:val="both"/>
        <w:rPr>
          <w:rFonts w:cs="Arial"/>
          <w:sz w:val="22"/>
          <w:szCs w:val="22"/>
        </w:rPr>
      </w:pPr>
      <w:r w:rsidRPr="0048328F">
        <w:rPr>
          <w:rFonts w:cs="Arial"/>
          <w:sz w:val="22"/>
          <w:szCs w:val="22"/>
        </w:rPr>
        <w:t xml:space="preserve">Predmet pogodbe je sukcesivno naročanje blaga oz. storitev po posameznih sklopih, glede na potrebe naročnika: </w:t>
      </w:r>
    </w:p>
    <w:p w14:paraId="184BC7BF" w14:textId="77777777" w:rsidR="006345AB" w:rsidRPr="0048328F" w:rsidRDefault="006345AB" w:rsidP="006345AB">
      <w:pPr>
        <w:jc w:val="both"/>
        <w:rPr>
          <w:rFonts w:cs="Arial"/>
          <w:sz w:val="22"/>
          <w:szCs w:val="22"/>
        </w:rPr>
      </w:pPr>
    </w:p>
    <w:p w14:paraId="2E3ABBE9" w14:textId="3352D034" w:rsidR="006345AB" w:rsidRPr="0048328F" w:rsidRDefault="002B12D0" w:rsidP="006345AB">
      <w:pPr>
        <w:jc w:val="both"/>
        <w:rPr>
          <w:rFonts w:cs="Arial"/>
          <w:sz w:val="22"/>
          <w:szCs w:val="22"/>
        </w:rPr>
      </w:pPr>
      <w:r>
        <w:rPr>
          <w:rFonts w:cs="Arial"/>
          <w:sz w:val="22"/>
          <w:szCs w:val="22"/>
        </w:rPr>
        <w:t>SKLOP</w:t>
      </w:r>
      <w:r w:rsidR="006345AB" w:rsidRPr="0048328F">
        <w:rPr>
          <w:rFonts w:cs="Arial"/>
          <w:sz w:val="22"/>
          <w:szCs w:val="22"/>
        </w:rPr>
        <w:t xml:space="preserve"> 2: Odvoz odpadne embalaže in najem zabojnikov za potrebe shranjevanja embalaže</w:t>
      </w:r>
    </w:p>
    <w:p w14:paraId="1E47A51A" w14:textId="77777777" w:rsidR="006345AB" w:rsidRPr="0048328F" w:rsidRDefault="006345AB" w:rsidP="006345AB">
      <w:pPr>
        <w:ind w:left="720"/>
        <w:jc w:val="both"/>
        <w:rPr>
          <w:rFonts w:cs="Arial"/>
          <w:b/>
          <w:sz w:val="22"/>
          <w:szCs w:val="22"/>
        </w:rPr>
      </w:pPr>
    </w:p>
    <w:p w14:paraId="3D95868D" w14:textId="77777777" w:rsidR="006345AB" w:rsidRPr="0048328F" w:rsidRDefault="006345AB" w:rsidP="006345AB">
      <w:pPr>
        <w:ind w:left="720"/>
        <w:jc w:val="both"/>
        <w:rPr>
          <w:rFonts w:cs="Arial"/>
          <w:sz w:val="22"/>
          <w:szCs w:val="22"/>
        </w:rPr>
      </w:pPr>
      <w:r w:rsidRPr="0048328F">
        <w:rPr>
          <w:rFonts w:cs="Arial"/>
          <w:sz w:val="22"/>
          <w:szCs w:val="22"/>
        </w:rPr>
        <w:t>ODVOZ ODPADNE EMBALAŽE</w:t>
      </w:r>
    </w:p>
    <w:p w14:paraId="2C579A3A" w14:textId="77777777" w:rsidR="006345AB" w:rsidRPr="002E3C5F" w:rsidRDefault="006345AB" w:rsidP="00485051">
      <w:pPr>
        <w:pStyle w:val="Odstavekseznama"/>
        <w:numPr>
          <w:ilvl w:val="0"/>
          <w:numId w:val="36"/>
        </w:numPr>
        <w:rPr>
          <w:sz w:val="22"/>
        </w:rPr>
      </w:pPr>
      <w:r w:rsidRPr="002E3C5F">
        <w:rPr>
          <w:sz w:val="22"/>
        </w:rPr>
        <w:t>papirna in kartonska embalaža (</w:t>
      </w:r>
      <w:proofErr w:type="spellStart"/>
      <w:r w:rsidRPr="002E3C5F">
        <w:rPr>
          <w:sz w:val="22"/>
        </w:rPr>
        <w:t>klas.št</w:t>
      </w:r>
      <w:proofErr w:type="spellEnd"/>
      <w:r w:rsidRPr="002E3C5F">
        <w:rPr>
          <w:sz w:val="22"/>
        </w:rPr>
        <w:t>. 15 01 01),</w:t>
      </w:r>
    </w:p>
    <w:p w14:paraId="37C47617" w14:textId="77777777" w:rsidR="006345AB" w:rsidRPr="002E3C5F" w:rsidRDefault="006345AB" w:rsidP="00485051">
      <w:pPr>
        <w:pStyle w:val="Odstavekseznama"/>
        <w:numPr>
          <w:ilvl w:val="0"/>
          <w:numId w:val="36"/>
        </w:numPr>
        <w:rPr>
          <w:sz w:val="22"/>
        </w:rPr>
      </w:pPr>
      <w:r w:rsidRPr="002E3C5F">
        <w:rPr>
          <w:sz w:val="22"/>
        </w:rPr>
        <w:t>plastična embalaža (</w:t>
      </w:r>
      <w:proofErr w:type="spellStart"/>
      <w:r w:rsidRPr="002E3C5F">
        <w:rPr>
          <w:sz w:val="22"/>
        </w:rPr>
        <w:t>klas.št</w:t>
      </w:r>
      <w:proofErr w:type="spellEnd"/>
      <w:r w:rsidRPr="002E3C5F">
        <w:rPr>
          <w:sz w:val="22"/>
        </w:rPr>
        <w:t>. 15 01 02),</w:t>
      </w:r>
    </w:p>
    <w:p w14:paraId="06F33417" w14:textId="77777777" w:rsidR="006345AB" w:rsidRPr="002E3C5F" w:rsidRDefault="006345AB" w:rsidP="00485051">
      <w:pPr>
        <w:pStyle w:val="Odstavekseznama"/>
        <w:numPr>
          <w:ilvl w:val="0"/>
          <w:numId w:val="36"/>
        </w:numPr>
        <w:rPr>
          <w:sz w:val="22"/>
        </w:rPr>
      </w:pPr>
      <w:r w:rsidRPr="002E3C5F">
        <w:rPr>
          <w:sz w:val="22"/>
        </w:rPr>
        <w:t>lesena embalaža (</w:t>
      </w:r>
      <w:proofErr w:type="spellStart"/>
      <w:r w:rsidRPr="002E3C5F">
        <w:rPr>
          <w:sz w:val="22"/>
        </w:rPr>
        <w:t>klas.št</w:t>
      </w:r>
      <w:proofErr w:type="spellEnd"/>
      <w:r w:rsidRPr="002E3C5F">
        <w:rPr>
          <w:sz w:val="22"/>
        </w:rPr>
        <w:t>. 15 01 03)</w:t>
      </w:r>
    </w:p>
    <w:p w14:paraId="3B2200C4" w14:textId="77777777" w:rsidR="006345AB" w:rsidRPr="002E3C5F" w:rsidRDefault="006345AB" w:rsidP="00485051">
      <w:pPr>
        <w:pStyle w:val="Odstavekseznama"/>
        <w:numPr>
          <w:ilvl w:val="0"/>
          <w:numId w:val="36"/>
        </w:numPr>
        <w:rPr>
          <w:sz w:val="22"/>
        </w:rPr>
      </w:pPr>
      <w:r w:rsidRPr="002E3C5F">
        <w:rPr>
          <w:sz w:val="22"/>
        </w:rPr>
        <w:lastRenderedPageBreak/>
        <w:t>steklena embalaža (</w:t>
      </w:r>
      <w:proofErr w:type="spellStart"/>
      <w:r w:rsidRPr="002E3C5F">
        <w:rPr>
          <w:sz w:val="22"/>
        </w:rPr>
        <w:t>klas.št</w:t>
      </w:r>
      <w:proofErr w:type="spellEnd"/>
      <w:r w:rsidRPr="002E3C5F">
        <w:rPr>
          <w:sz w:val="22"/>
        </w:rPr>
        <w:t>. 15 01 07)</w:t>
      </w:r>
    </w:p>
    <w:p w14:paraId="228431B4" w14:textId="77777777" w:rsidR="006345AB" w:rsidRPr="0048328F" w:rsidRDefault="006345AB" w:rsidP="006345AB">
      <w:pPr>
        <w:jc w:val="both"/>
        <w:rPr>
          <w:rFonts w:cs="Arial"/>
          <w:b/>
          <w:sz w:val="22"/>
          <w:szCs w:val="22"/>
          <w:highlight w:val="magenta"/>
        </w:rPr>
      </w:pPr>
    </w:p>
    <w:p w14:paraId="44737958" w14:textId="77777777" w:rsidR="006345AB" w:rsidRPr="0048328F" w:rsidRDefault="006345AB" w:rsidP="006345AB">
      <w:pPr>
        <w:ind w:left="720"/>
        <w:jc w:val="both"/>
        <w:rPr>
          <w:rFonts w:cs="Arial"/>
          <w:sz w:val="22"/>
          <w:szCs w:val="22"/>
        </w:rPr>
      </w:pPr>
      <w:r w:rsidRPr="0048328F">
        <w:rPr>
          <w:rFonts w:cs="Arial"/>
          <w:sz w:val="22"/>
          <w:szCs w:val="22"/>
        </w:rPr>
        <w:t>NAJEM ZABOJNIKOV ZA POTREBE SHRANJEVANJA EMBALAŽE</w:t>
      </w:r>
    </w:p>
    <w:p w14:paraId="1D02EC3A" w14:textId="275FFFE1" w:rsidR="006345AB" w:rsidRPr="002E3C5F" w:rsidRDefault="006345AB" w:rsidP="00485051">
      <w:pPr>
        <w:pStyle w:val="Odstavekseznama"/>
        <w:numPr>
          <w:ilvl w:val="0"/>
          <w:numId w:val="35"/>
        </w:numPr>
        <w:rPr>
          <w:sz w:val="22"/>
        </w:rPr>
      </w:pPr>
      <w:r w:rsidRPr="002E3C5F">
        <w:rPr>
          <w:sz w:val="22"/>
        </w:rPr>
        <w:t xml:space="preserve">2 odprta zabojnika volumna </w:t>
      </w:r>
      <w:r w:rsidR="00450097">
        <w:rPr>
          <w:sz w:val="22"/>
        </w:rPr>
        <w:t>8-10</w:t>
      </w:r>
      <w:r w:rsidRPr="002E3C5F">
        <w:rPr>
          <w:sz w:val="22"/>
        </w:rPr>
        <w:t xml:space="preserve"> m3</w:t>
      </w:r>
      <w:r w:rsidR="00450097">
        <w:rPr>
          <w:sz w:val="22"/>
        </w:rPr>
        <w:t xml:space="preserve"> </w:t>
      </w:r>
    </w:p>
    <w:p w14:paraId="142D3CF2" w14:textId="460FFFC1" w:rsidR="006345AB" w:rsidRPr="002B12D0" w:rsidRDefault="00444FBC" w:rsidP="00485051">
      <w:pPr>
        <w:pStyle w:val="Poglavje1"/>
        <w:numPr>
          <w:ilvl w:val="0"/>
          <w:numId w:val="35"/>
        </w:numPr>
        <w:rPr>
          <w:b w:val="0"/>
          <w:i w:val="0"/>
          <w:sz w:val="22"/>
        </w:rPr>
      </w:pPr>
      <w:r>
        <w:rPr>
          <w:b w:val="0"/>
          <w:i w:val="0"/>
          <w:sz w:val="22"/>
        </w:rPr>
        <w:t>6</w:t>
      </w:r>
      <w:r w:rsidR="00450097" w:rsidRPr="002B12D0">
        <w:rPr>
          <w:b w:val="0"/>
          <w:i w:val="0"/>
          <w:sz w:val="22"/>
        </w:rPr>
        <w:t xml:space="preserve"> </w:t>
      </w:r>
      <w:r w:rsidR="006345AB" w:rsidRPr="002B12D0">
        <w:rPr>
          <w:b w:val="0"/>
          <w:i w:val="0"/>
          <w:sz w:val="22"/>
        </w:rPr>
        <w:t>pokončnih zabojnikov volumna od 220 – 250 litrov</w:t>
      </w:r>
    </w:p>
    <w:p w14:paraId="2687DB85" w14:textId="77777777" w:rsidR="006345AB" w:rsidRPr="0048328F" w:rsidRDefault="006345AB" w:rsidP="006345AB">
      <w:pPr>
        <w:jc w:val="both"/>
        <w:rPr>
          <w:rFonts w:cs="Arial"/>
          <w:b/>
          <w:sz w:val="22"/>
          <w:szCs w:val="22"/>
        </w:rPr>
      </w:pPr>
    </w:p>
    <w:p w14:paraId="44FD3B5B" w14:textId="77777777" w:rsidR="006345AB" w:rsidRPr="0048328F" w:rsidRDefault="006345AB" w:rsidP="006345AB">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glede na potrebe Onkološkega inštituta Ljubljana ter v skladu z navodili naročnika in v skladu z veljavnimi zakonskimi in podzakonskimi predpisi za ravnanje z odpadno embalažo.</w:t>
      </w:r>
    </w:p>
    <w:p w14:paraId="41DAFB2F" w14:textId="77777777" w:rsidR="006345AB" w:rsidRPr="0048328F" w:rsidRDefault="006345AB" w:rsidP="006345AB">
      <w:pPr>
        <w:jc w:val="both"/>
        <w:rPr>
          <w:rFonts w:cs="Arial"/>
          <w:sz w:val="22"/>
          <w:szCs w:val="22"/>
        </w:rPr>
      </w:pPr>
    </w:p>
    <w:p w14:paraId="0996F429" w14:textId="42A45864" w:rsidR="006345AB" w:rsidRPr="0048328F" w:rsidRDefault="006345AB" w:rsidP="0023021F">
      <w:pPr>
        <w:keepNext/>
        <w:keepLines/>
        <w:jc w:val="both"/>
        <w:rPr>
          <w:rFonts w:cs="Arial"/>
          <w:sz w:val="22"/>
          <w:szCs w:val="22"/>
        </w:rPr>
      </w:pPr>
      <w:r w:rsidRPr="0048328F">
        <w:rPr>
          <w:rFonts w:cs="Arial"/>
          <w:sz w:val="22"/>
          <w:szCs w:val="22"/>
        </w:rPr>
        <w:t xml:space="preserve">Sestavni del te pogodbe kot priloga so tehnične zahteve in specifikacije naročnika </w:t>
      </w:r>
      <w:r w:rsidR="002B12D0">
        <w:rPr>
          <w:rFonts w:cs="Arial"/>
          <w:sz w:val="22"/>
          <w:szCs w:val="22"/>
        </w:rPr>
        <w:t xml:space="preserve">(v nadaljevanju: Priloga 2) </w:t>
      </w:r>
      <w:r w:rsidRPr="0048328F">
        <w:rPr>
          <w:rFonts w:cs="Arial"/>
          <w:sz w:val="22"/>
          <w:szCs w:val="22"/>
        </w:rPr>
        <w:t>ter ponudbeni predračun</w:t>
      </w:r>
      <w:r w:rsidR="002B12D0">
        <w:rPr>
          <w:rFonts w:cs="Arial"/>
          <w:sz w:val="22"/>
          <w:szCs w:val="22"/>
        </w:rPr>
        <w:t xml:space="preserve"> (v nadaljevanju: Priloga 1)</w:t>
      </w:r>
    </w:p>
    <w:p w14:paraId="7F217074" w14:textId="77777777" w:rsidR="006345AB" w:rsidRPr="0048328F" w:rsidRDefault="006345AB" w:rsidP="006345AB">
      <w:pPr>
        <w:jc w:val="both"/>
        <w:rPr>
          <w:rFonts w:cs="Arial"/>
          <w:sz w:val="22"/>
          <w:szCs w:val="22"/>
        </w:rPr>
      </w:pPr>
    </w:p>
    <w:p w14:paraId="40E40EBF" w14:textId="11B578A8" w:rsidR="006345AB" w:rsidRPr="006345AB" w:rsidRDefault="006345AB" w:rsidP="00485051">
      <w:pPr>
        <w:pStyle w:val="Odstavekseznama"/>
        <w:numPr>
          <w:ilvl w:val="2"/>
          <w:numId w:val="38"/>
        </w:numPr>
        <w:ind w:left="1077" w:hanging="720"/>
        <w:rPr>
          <w:b/>
          <w:sz w:val="22"/>
          <w:szCs w:val="24"/>
        </w:rPr>
      </w:pPr>
      <w:r w:rsidRPr="006345AB">
        <w:rPr>
          <w:b/>
          <w:sz w:val="22"/>
          <w:szCs w:val="24"/>
        </w:rPr>
        <w:t>Izvedba</w:t>
      </w:r>
    </w:p>
    <w:p w14:paraId="081691ED" w14:textId="77777777" w:rsidR="006345AB" w:rsidRPr="0048328F" w:rsidRDefault="006345AB" w:rsidP="006345AB">
      <w:pPr>
        <w:jc w:val="both"/>
        <w:rPr>
          <w:rFonts w:cs="Arial"/>
          <w:sz w:val="22"/>
          <w:szCs w:val="22"/>
        </w:rPr>
      </w:pPr>
    </w:p>
    <w:p w14:paraId="64E8F116" w14:textId="760ED459"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5775B77A" w14:textId="77777777" w:rsidR="006345AB" w:rsidRPr="0048328F" w:rsidRDefault="006345AB" w:rsidP="006345AB">
      <w:pPr>
        <w:jc w:val="both"/>
        <w:rPr>
          <w:rFonts w:cs="Arial"/>
          <w:sz w:val="22"/>
          <w:szCs w:val="22"/>
        </w:rPr>
      </w:pPr>
    </w:p>
    <w:p w14:paraId="5A0C9F08" w14:textId="77777777" w:rsidR="006345AB" w:rsidRPr="0048328F" w:rsidRDefault="006345AB" w:rsidP="006345AB">
      <w:pPr>
        <w:jc w:val="both"/>
        <w:rPr>
          <w:rFonts w:cs="Arial"/>
          <w:sz w:val="22"/>
          <w:szCs w:val="22"/>
        </w:rPr>
      </w:pPr>
      <w:r w:rsidRPr="00142411">
        <w:rPr>
          <w:rFonts w:cs="Arial"/>
          <w:sz w:val="22"/>
          <w:szCs w:val="22"/>
        </w:rPr>
        <w:t xml:space="preserve">Izvajalec izvaja odvoz odpadne embalaže v  skladu z Zakonom o varstvu okolja (ZVO-2, Uradni list RS, št. 44/22, 18/23 – ZDU-1O, 78/23 – ZUNPEOVE), </w:t>
      </w:r>
      <w:r w:rsidRPr="00142411">
        <w:rPr>
          <w:rFonts w:cs="Arial"/>
          <w:bCs/>
          <w:sz w:val="22"/>
          <w:szCs w:val="22"/>
        </w:rPr>
        <w:t xml:space="preserve"> Uredbo o embalaži in odpadni embalaži (Uradni list RS, št. 54/21, 208/21, 44/22 in 120/22)</w:t>
      </w:r>
      <w:r w:rsidRPr="00142411">
        <w:rPr>
          <w:rFonts w:cs="Arial"/>
          <w:sz w:val="22"/>
          <w:szCs w:val="22"/>
        </w:rPr>
        <w:t xml:space="preserve"> ter v skladu s Tehničnimi specifikacijami in zahtevami naročnika.</w:t>
      </w:r>
    </w:p>
    <w:p w14:paraId="313DDC56" w14:textId="77777777" w:rsidR="006345AB" w:rsidRPr="0048328F" w:rsidRDefault="006345AB" w:rsidP="006345AB">
      <w:pPr>
        <w:rPr>
          <w:rFonts w:cs="Arial"/>
          <w:sz w:val="22"/>
          <w:szCs w:val="22"/>
        </w:rPr>
      </w:pPr>
    </w:p>
    <w:p w14:paraId="2D3A8E55" w14:textId="326BB6E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3A732A79" w14:textId="77777777" w:rsidR="006345AB" w:rsidRPr="0048328F" w:rsidRDefault="006345AB" w:rsidP="006345AB">
      <w:pPr>
        <w:jc w:val="both"/>
        <w:rPr>
          <w:rFonts w:cs="Arial"/>
          <w:sz w:val="22"/>
          <w:szCs w:val="22"/>
        </w:rPr>
      </w:pPr>
    </w:p>
    <w:p w14:paraId="6F312465" w14:textId="77777777" w:rsidR="006345AB" w:rsidRPr="0048328F" w:rsidRDefault="006345AB" w:rsidP="006345AB">
      <w:pPr>
        <w:jc w:val="both"/>
        <w:rPr>
          <w:rFonts w:cs="Arial"/>
          <w:sz w:val="22"/>
          <w:szCs w:val="22"/>
        </w:rPr>
      </w:pPr>
      <w:r w:rsidRPr="0048328F">
        <w:rPr>
          <w:rFonts w:cs="Arial"/>
          <w:sz w:val="22"/>
          <w:szCs w:val="22"/>
        </w:rPr>
        <w:t>Izvajalec bo izvajal odvoz odpadne embalaže po podpisu te pogodbe sukcesivno v skladu s tehničnimi zahtevami in specifikacijami naročnika na naslovu naročnika.</w:t>
      </w:r>
    </w:p>
    <w:p w14:paraId="4B4E189F" w14:textId="77777777" w:rsidR="006345AB" w:rsidRPr="0048328F" w:rsidRDefault="006345AB" w:rsidP="006345AB">
      <w:pPr>
        <w:jc w:val="both"/>
        <w:rPr>
          <w:rFonts w:cs="Arial"/>
          <w:sz w:val="22"/>
          <w:szCs w:val="22"/>
        </w:rPr>
      </w:pPr>
    </w:p>
    <w:p w14:paraId="0E137530" w14:textId="77777777" w:rsidR="006345AB" w:rsidRPr="0048328F" w:rsidRDefault="006345AB" w:rsidP="006345AB">
      <w:pPr>
        <w:jc w:val="both"/>
        <w:rPr>
          <w:rFonts w:cs="Arial"/>
          <w:sz w:val="22"/>
          <w:szCs w:val="22"/>
        </w:rPr>
      </w:pPr>
      <w:r w:rsidRPr="0048328F">
        <w:rPr>
          <w:rFonts w:cs="Arial"/>
          <w:sz w:val="22"/>
          <w:szCs w:val="22"/>
        </w:rPr>
        <w:t>Izvajalec bo opravljal storitev odvoza odpadne embalaže po naslednjem razporedu:</w:t>
      </w:r>
    </w:p>
    <w:p w14:paraId="1B837BB8" w14:textId="77777777" w:rsidR="006345AB" w:rsidRPr="002E3C5F" w:rsidRDefault="006345AB" w:rsidP="00485051">
      <w:pPr>
        <w:pStyle w:val="Odstavekseznama"/>
        <w:numPr>
          <w:ilvl w:val="0"/>
          <w:numId w:val="34"/>
        </w:numPr>
        <w:rPr>
          <w:sz w:val="22"/>
        </w:rPr>
      </w:pPr>
      <w:r w:rsidRPr="002E3C5F">
        <w:rPr>
          <w:sz w:val="22"/>
        </w:rPr>
        <w:t>odvoz papirne in kartonske embalaže mora izvajalec zagotoviti vsak dan v tednu in sicer od ponedeljka do petka,</w:t>
      </w:r>
    </w:p>
    <w:p w14:paraId="1E2E0E0C" w14:textId="63CA168F" w:rsidR="006345AB" w:rsidRPr="002E3C5F" w:rsidRDefault="006345AB" w:rsidP="00485051">
      <w:pPr>
        <w:pStyle w:val="Odstavekseznama"/>
        <w:numPr>
          <w:ilvl w:val="0"/>
          <w:numId w:val="34"/>
        </w:numPr>
        <w:rPr>
          <w:sz w:val="22"/>
        </w:rPr>
      </w:pPr>
      <w:r w:rsidRPr="002E3C5F">
        <w:rPr>
          <w:sz w:val="22"/>
        </w:rPr>
        <w:t xml:space="preserve">odvoz odpadne plastične embalaže mora izvajalec zagotoviti </w:t>
      </w:r>
      <w:r w:rsidR="00444FBC">
        <w:rPr>
          <w:sz w:val="22"/>
        </w:rPr>
        <w:t>4</w:t>
      </w:r>
      <w:r w:rsidRPr="002E3C5F">
        <w:rPr>
          <w:sz w:val="22"/>
        </w:rPr>
        <w:t xml:space="preserve"> – krat  na teden in sicer v ponedeljek, sredo</w:t>
      </w:r>
      <w:r w:rsidR="00444FBC">
        <w:rPr>
          <w:sz w:val="22"/>
        </w:rPr>
        <w:t>, četrtek</w:t>
      </w:r>
      <w:r w:rsidRPr="002E3C5F">
        <w:rPr>
          <w:sz w:val="22"/>
        </w:rPr>
        <w:t xml:space="preserve"> in petek,</w:t>
      </w:r>
    </w:p>
    <w:p w14:paraId="67DDB1C8" w14:textId="35DFBA89" w:rsidR="006345AB" w:rsidRPr="002E3C5F" w:rsidRDefault="006345AB" w:rsidP="00485051">
      <w:pPr>
        <w:pStyle w:val="Odstavekseznama"/>
        <w:numPr>
          <w:ilvl w:val="0"/>
          <w:numId w:val="34"/>
        </w:numPr>
        <w:rPr>
          <w:sz w:val="22"/>
        </w:rPr>
      </w:pPr>
      <w:r w:rsidRPr="002E3C5F">
        <w:rPr>
          <w:sz w:val="22"/>
        </w:rPr>
        <w:t>odvoz odpadne lesene in steklene embalaže mora izvajalec zagotoviti skupaj 1 – krat na teden</w:t>
      </w:r>
      <w:r w:rsidR="002B12D0">
        <w:rPr>
          <w:sz w:val="22"/>
        </w:rPr>
        <w:t>.</w:t>
      </w:r>
    </w:p>
    <w:p w14:paraId="3EFA342D" w14:textId="77777777" w:rsidR="006345AB" w:rsidRPr="0048328F" w:rsidRDefault="006345AB" w:rsidP="006345AB">
      <w:pPr>
        <w:jc w:val="both"/>
        <w:rPr>
          <w:rFonts w:cs="Arial"/>
          <w:sz w:val="22"/>
          <w:szCs w:val="22"/>
        </w:rPr>
      </w:pPr>
    </w:p>
    <w:p w14:paraId="1FB0791E" w14:textId="44A9B076" w:rsidR="006345AB" w:rsidRPr="0048328F" w:rsidRDefault="006345AB" w:rsidP="006345AB">
      <w:pPr>
        <w:jc w:val="both"/>
        <w:rPr>
          <w:rFonts w:cs="Arial"/>
          <w:sz w:val="22"/>
          <w:szCs w:val="22"/>
        </w:rPr>
      </w:pPr>
      <w:r w:rsidRPr="0048328F">
        <w:rPr>
          <w:rFonts w:cs="Arial"/>
          <w:sz w:val="22"/>
          <w:szCs w:val="22"/>
        </w:rPr>
        <w:t xml:space="preserve">Izvajalec mora zagotoviti odvoz odpadne embalaže in dovoz (oz. menjavo) praznih zabojnikov najkasneje do </w:t>
      </w:r>
      <w:r w:rsidR="00450097">
        <w:rPr>
          <w:rFonts w:cs="Arial"/>
          <w:sz w:val="22"/>
          <w:szCs w:val="22"/>
        </w:rPr>
        <w:t>07</w:t>
      </w:r>
      <w:r w:rsidRPr="0048328F">
        <w:rPr>
          <w:rFonts w:cs="Arial"/>
          <w:sz w:val="22"/>
          <w:szCs w:val="22"/>
        </w:rPr>
        <w:t>:</w:t>
      </w:r>
      <w:r w:rsidR="00450097">
        <w:rPr>
          <w:rFonts w:cs="Arial"/>
          <w:sz w:val="22"/>
          <w:szCs w:val="22"/>
        </w:rPr>
        <w:t>45</w:t>
      </w:r>
      <w:r w:rsidRPr="0048328F">
        <w:rPr>
          <w:rFonts w:cs="Arial"/>
          <w:sz w:val="22"/>
          <w:szCs w:val="22"/>
        </w:rPr>
        <w:t xml:space="preserve"> ure zjutraj na naslovu naročnika. </w:t>
      </w:r>
    </w:p>
    <w:p w14:paraId="50233469" w14:textId="77777777" w:rsidR="006345AB" w:rsidRPr="0048328F" w:rsidRDefault="006345AB" w:rsidP="006345AB">
      <w:pPr>
        <w:jc w:val="both"/>
        <w:rPr>
          <w:rFonts w:cs="Arial"/>
          <w:sz w:val="22"/>
          <w:szCs w:val="22"/>
        </w:rPr>
      </w:pPr>
    </w:p>
    <w:p w14:paraId="719E890B" w14:textId="77777777" w:rsidR="006345AB" w:rsidRPr="0048328F" w:rsidRDefault="006345AB" w:rsidP="006345AB">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14:paraId="69FC5039" w14:textId="77777777" w:rsidR="006345AB" w:rsidRPr="0048328F" w:rsidRDefault="006345AB" w:rsidP="006345AB">
      <w:pPr>
        <w:jc w:val="both"/>
        <w:rPr>
          <w:rFonts w:cs="Arial"/>
          <w:b/>
          <w:sz w:val="22"/>
          <w:szCs w:val="22"/>
        </w:rPr>
      </w:pPr>
    </w:p>
    <w:p w14:paraId="0F9E83D6" w14:textId="158539CC"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4F345626" w14:textId="77777777" w:rsidR="006345AB" w:rsidRPr="0048328F" w:rsidRDefault="006345AB" w:rsidP="006345AB">
      <w:pPr>
        <w:jc w:val="both"/>
        <w:rPr>
          <w:rFonts w:cs="Arial"/>
          <w:color w:val="000000" w:themeColor="text1"/>
          <w:sz w:val="22"/>
          <w:szCs w:val="22"/>
        </w:rPr>
      </w:pPr>
    </w:p>
    <w:p w14:paraId="25D9CC7E" w14:textId="77777777" w:rsidR="006345AB" w:rsidRPr="0048328F" w:rsidRDefault="006345AB" w:rsidP="006345AB">
      <w:pPr>
        <w:jc w:val="both"/>
        <w:rPr>
          <w:rFonts w:cs="Arial"/>
          <w:color w:val="000000" w:themeColor="text1"/>
          <w:sz w:val="22"/>
          <w:szCs w:val="22"/>
        </w:rPr>
      </w:pPr>
      <w:r w:rsidRPr="0048328F">
        <w:rPr>
          <w:rFonts w:cs="Arial"/>
          <w:color w:val="000000" w:themeColor="text1"/>
          <w:sz w:val="22"/>
          <w:szCs w:val="22"/>
        </w:rPr>
        <w:t>Izvajalec in naročnik ob vsakem prevzemu odpadne embalaže na naslovu naročnika podpišeta primopredajni zapisnik, ki potrjuje prevzem odpadne embalaže s strani izvajalca.</w:t>
      </w:r>
    </w:p>
    <w:p w14:paraId="2F86CBB3" w14:textId="77777777" w:rsidR="006345AB" w:rsidRPr="0048328F" w:rsidRDefault="006345AB" w:rsidP="006345AB">
      <w:pPr>
        <w:jc w:val="both"/>
        <w:rPr>
          <w:rFonts w:cs="Arial"/>
          <w:color w:val="000000" w:themeColor="text1"/>
          <w:sz w:val="22"/>
          <w:szCs w:val="22"/>
        </w:rPr>
      </w:pPr>
    </w:p>
    <w:p w14:paraId="61416845" w14:textId="18789888"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2549FB88" w14:textId="77777777" w:rsidR="006345AB" w:rsidRPr="0048328F" w:rsidRDefault="006345AB" w:rsidP="006345AB">
      <w:pPr>
        <w:jc w:val="both"/>
        <w:rPr>
          <w:rFonts w:cs="Arial"/>
          <w:sz w:val="22"/>
          <w:szCs w:val="22"/>
        </w:rPr>
      </w:pPr>
    </w:p>
    <w:p w14:paraId="2243496E" w14:textId="77777777" w:rsidR="006345AB" w:rsidRPr="0048328F" w:rsidRDefault="006345AB" w:rsidP="006345AB">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14:paraId="0A64BD35" w14:textId="77777777" w:rsidR="006345AB" w:rsidRPr="0048328F" w:rsidRDefault="006345AB" w:rsidP="006345AB">
      <w:pPr>
        <w:jc w:val="both"/>
        <w:rPr>
          <w:rFonts w:cs="Arial"/>
          <w:sz w:val="22"/>
          <w:szCs w:val="22"/>
        </w:rPr>
      </w:pPr>
    </w:p>
    <w:p w14:paraId="55BB4F3A" w14:textId="77777777" w:rsidR="006345AB" w:rsidRPr="0048328F" w:rsidRDefault="006345AB" w:rsidP="006345AB">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14:paraId="0DDB4E06" w14:textId="77777777" w:rsidR="006345AB" w:rsidRPr="0048328F" w:rsidRDefault="006345AB" w:rsidP="006345AB">
      <w:pPr>
        <w:jc w:val="both"/>
        <w:rPr>
          <w:rFonts w:cs="Arial"/>
          <w:sz w:val="22"/>
          <w:szCs w:val="22"/>
        </w:rPr>
      </w:pPr>
    </w:p>
    <w:p w14:paraId="1BF5D4C0" w14:textId="63E2DACE" w:rsidR="006345AB" w:rsidRDefault="006345AB" w:rsidP="00BC25B9">
      <w:pPr>
        <w:jc w:val="both"/>
        <w:rPr>
          <w:rFonts w:cs="Arial"/>
          <w:sz w:val="22"/>
          <w:szCs w:val="22"/>
        </w:rPr>
      </w:pPr>
      <w:r w:rsidRPr="0048328F">
        <w:rPr>
          <w:rFonts w:cs="Arial"/>
          <w:sz w:val="22"/>
          <w:szCs w:val="22"/>
        </w:rPr>
        <w:lastRenderedPageBreak/>
        <w:t>Izvajalec je dolžan takoj pisno opozoriti naročnika na okoliščine, ki bi lahko otežile ali onemogočile kvalitetno in pravilno izvedbo storitev.</w:t>
      </w:r>
    </w:p>
    <w:p w14:paraId="10F0EC07" w14:textId="77777777" w:rsidR="00D71296" w:rsidRPr="0048328F" w:rsidRDefault="00D71296" w:rsidP="00BC25B9">
      <w:pPr>
        <w:jc w:val="both"/>
        <w:rPr>
          <w:rFonts w:cs="Arial"/>
          <w:sz w:val="22"/>
          <w:szCs w:val="22"/>
        </w:rPr>
      </w:pPr>
    </w:p>
    <w:p w14:paraId="40EF7954" w14:textId="05976CED" w:rsidR="006345AB" w:rsidRPr="006345AB" w:rsidRDefault="006345AB" w:rsidP="00485051">
      <w:pPr>
        <w:pStyle w:val="Odstavekseznama"/>
        <w:numPr>
          <w:ilvl w:val="2"/>
          <w:numId w:val="38"/>
        </w:numPr>
        <w:ind w:left="1077" w:hanging="720"/>
        <w:rPr>
          <w:b/>
          <w:sz w:val="22"/>
          <w:szCs w:val="24"/>
        </w:rPr>
      </w:pPr>
      <w:r w:rsidRPr="006345AB">
        <w:rPr>
          <w:b/>
          <w:sz w:val="22"/>
          <w:szCs w:val="24"/>
        </w:rPr>
        <w:t>Naročanje storitev/blaga</w:t>
      </w:r>
    </w:p>
    <w:p w14:paraId="3E0E7278" w14:textId="77777777" w:rsidR="006345AB" w:rsidRPr="0048328F" w:rsidRDefault="006345AB" w:rsidP="006345AB">
      <w:pPr>
        <w:rPr>
          <w:rFonts w:cs="Arial"/>
          <w:sz w:val="22"/>
          <w:szCs w:val="22"/>
        </w:rPr>
      </w:pPr>
    </w:p>
    <w:p w14:paraId="4B4A2F19" w14:textId="771F124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77FDB330" w14:textId="77777777" w:rsidR="006345AB" w:rsidRPr="0048328F" w:rsidRDefault="006345AB" w:rsidP="006345AB">
      <w:pPr>
        <w:rPr>
          <w:rFonts w:cs="Arial"/>
          <w:sz w:val="22"/>
          <w:szCs w:val="22"/>
        </w:rPr>
      </w:pPr>
    </w:p>
    <w:p w14:paraId="5AD021DC" w14:textId="77777777" w:rsidR="006345AB" w:rsidRPr="0048328F" w:rsidRDefault="006345AB" w:rsidP="006345AB">
      <w:pPr>
        <w:rPr>
          <w:rFonts w:cs="Arial"/>
          <w:sz w:val="22"/>
          <w:szCs w:val="22"/>
        </w:rPr>
      </w:pPr>
      <w:r w:rsidRPr="0048328F">
        <w:rPr>
          <w:rFonts w:cs="Arial"/>
          <w:sz w:val="22"/>
          <w:szCs w:val="22"/>
        </w:rPr>
        <w:t>Naročnik bo storitev naročal glede na dejanske potrebe.</w:t>
      </w:r>
    </w:p>
    <w:p w14:paraId="7DAFE4A3" w14:textId="77777777" w:rsidR="006345AB" w:rsidRPr="0048328F" w:rsidRDefault="006345AB" w:rsidP="006345AB">
      <w:pPr>
        <w:rPr>
          <w:rFonts w:cs="Arial"/>
          <w:sz w:val="22"/>
          <w:szCs w:val="22"/>
        </w:rPr>
      </w:pPr>
    </w:p>
    <w:p w14:paraId="5FE33ABF" w14:textId="77777777" w:rsidR="006345AB" w:rsidRPr="0048328F" w:rsidRDefault="006345AB" w:rsidP="006345AB">
      <w:pPr>
        <w:rPr>
          <w:rFonts w:cs="Arial"/>
          <w:sz w:val="22"/>
          <w:szCs w:val="22"/>
        </w:rPr>
      </w:pPr>
      <w:r w:rsidRPr="0048328F">
        <w:rPr>
          <w:rFonts w:cs="Arial"/>
          <w:sz w:val="22"/>
          <w:szCs w:val="22"/>
        </w:rPr>
        <w:t xml:space="preserve">Naročnik bo </w:t>
      </w:r>
      <w:r>
        <w:rPr>
          <w:rFonts w:cs="Arial"/>
          <w:sz w:val="22"/>
          <w:szCs w:val="22"/>
        </w:rPr>
        <w:t>storitve</w:t>
      </w:r>
      <w:r w:rsidRPr="0048328F">
        <w:rPr>
          <w:rFonts w:cs="Arial"/>
          <w:sz w:val="22"/>
          <w:szCs w:val="22"/>
        </w:rPr>
        <w:t xml:space="preserve"> naročal pisno, in sicer:</w:t>
      </w:r>
    </w:p>
    <w:p w14:paraId="2B51A334" w14:textId="77777777" w:rsidR="006345AB" w:rsidRPr="0048176D" w:rsidRDefault="006345AB" w:rsidP="006345AB">
      <w:pPr>
        <w:rPr>
          <w:rFonts w:cs="Arial"/>
          <w:sz w:val="22"/>
          <w:szCs w:val="22"/>
          <w:highlight w:val="yellow"/>
        </w:rPr>
      </w:pPr>
      <w:r w:rsidRPr="0048176D">
        <w:rPr>
          <w:rFonts w:cs="Arial"/>
          <w:sz w:val="22"/>
          <w:szCs w:val="22"/>
          <w:highlight w:val="yellow"/>
        </w:rPr>
        <w:t>Ime in priimek izvajalca: _____________________</w:t>
      </w:r>
    </w:p>
    <w:p w14:paraId="75EED85B" w14:textId="77777777" w:rsidR="006345AB" w:rsidRPr="0048176D" w:rsidRDefault="006345AB" w:rsidP="006345AB">
      <w:pPr>
        <w:rPr>
          <w:rFonts w:cs="Arial"/>
          <w:sz w:val="22"/>
          <w:szCs w:val="22"/>
          <w:highlight w:val="yellow"/>
        </w:rPr>
      </w:pPr>
      <w:r w:rsidRPr="0048176D">
        <w:rPr>
          <w:rFonts w:cs="Arial"/>
          <w:sz w:val="22"/>
          <w:szCs w:val="22"/>
          <w:highlight w:val="yellow"/>
        </w:rPr>
        <w:t>Tel.: ___________________</w:t>
      </w:r>
    </w:p>
    <w:p w14:paraId="66EF0C6C" w14:textId="77777777" w:rsidR="006345AB" w:rsidRPr="0048176D" w:rsidRDefault="006345AB" w:rsidP="006345AB">
      <w:pPr>
        <w:rPr>
          <w:rFonts w:cs="Arial"/>
          <w:sz w:val="22"/>
          <w:szCs w:val="22"/>
          <w:highlight w:val="yellow"/>
        </w:rPr>
      </w:pPr>
      <w:proofErr w:type="spellStart"/>
      <w:r w:rsidRPr="0048176D">
        <w:rPr>
          <w:rFonts w:cs="Arial"/>
          <w:sz w:val="22"/>
          <w:szCs w:val="22"/>
          <w:highlight w:val="yellow"/>
        </w:rPr>
        <w:t>Fax</w:t>
      </w:r>
      <w:proofErr w:type="spellEnd"/>
      <w:r w:rsidRPr="0048176D">
        <w:rPr>
          <w:rFonts w:cs="Arial"/>
          <w:sz w:val="22"/>
          <w:szCs w:val="22"/>
          <w:highlight w:val="yellow"/>
        </w:rPr>
        <w:t>.: ____________________</w:t>
      </w:r>
    </w:p>
    <w:p w14:paraId="7BBC84B1" w14:textId="77777777" w:rsidR="006345AB" w:rsidRPr="0048328F" w:rsidRDefault="006345AB" w:rsidP="006345AB">
      <w:pPr>
        <w:rPr>
          <w:rFonts w:cs="Arial"/>
          <w:sz w:val="22"/>
          <w:szCs w:val="22"/>
        </w:rPr>
      </w:pPr>
      <w:proofErr w:type="spellStart"/>
      <w:r w:rsidRPr="0048176D">
        <w:rPr>
          <w:rFonts w:cs="Arial"/>
          <w:sz w:val="22"/>
          <w:szCs w:val="22"/>
          <w:highlight w:val="yellow"/>
        </w:rPr>
        <w:t>Email</w:t>
      </w:r>
      <w:proofErr w:type="spellEnd"/>
      <w:r w:rsidRPr="0048176D">
        <w:rPr>
          <w:rFonts w:cs="Arial"/>
          <w:sz w:val="22"/>
          <w:szCs w:val="22"/>
          <w:highlight w:val="yellow"/>
        </w:rPr>
        <w:t xml:space="preserve">: </w:t>
      </w:r>
      <w:hyperlink r:id="rId15" w:history="1">
        <w:r w:rsidRPr="0048176D">
          <w:rPr>
            <w:rFonts w:cs="Arial"/>
            <w:color w:val="0000FF" w:themeColor="hyperlink"/>
            <w:sz w:val="22"/>
            <w:szCs w:val="22"/>
            <w:highlight w:val="yellow"/>
            <w:u w:val="single"/>
          </w:rPr>
          <w:t>_______________________</w:t>
        </w:r>
      </w:hyperlink>
      <w:r w:rsidRPr="0048328F">
        <w:rPr>
          <w:rFonts w:cs="Arial"/>
          <w:sz w:val="22"/>
          <w:szCs w:val="22"/>
        </w:rPr>
        <w:t xml:space="preserve"> </w:t>
      </w:r>
    </w:p>
    <w:p w14:paraId="239E7DA7" w14:textId="77777777" w:rsidR="006345AB" w:rsidRPr="0048328F" w:rsidRDefault="006345AB" w:rsidP="006345AB">
      <w:pPr>
        <w:rPr>
          <w:rFonts w:cs="Arial"/>
          <w:sz w:val="22"/>
          <w:szCs w:val="22"/>
        </w:rPr>
      </w:pPr>
    </w:p>
    <w:p w14:paraId="1247428B" w14:textId="43882548" w:rsidR="006345AB" w:rsidRPr="006345AB" w:rsidRDefault="006345AB" w:rsidP="00485051">
      <w:pPr>
        <w:pStyle w:val="Odstavekseznama"/>
        <w:numPr>
          <w:ilvl w:val="2"/>
          <w:numId w:val="38"/>
        </w:numPr>
        <w:ind w:left="1077" w:hanging="720"/>
        <w:rPr>
          <w:b/>
          <w:sz w:val="22"/>
          <w:szCs w:val="24"/>
        </w:rPr>
      </w:pPr>
      <w:r w:rsidRPr="006345AB">
        <w:rPr>
          <w:b/>
          <w:sz w:val="22"/>
          <w:szCs w:val="24"/>
        </w:rPr>
        <w:t>Podizvajalci</w:t>
      </w:r>
    </w:p>
    <w:p w14:paraId="52D07DED" w14:textId="77777777" w:rsidR="006345AB" w:rsidRPr="0048328F" w:rsidRDefault="006345AB" w:rsidP="006345AB">
      <w:pPr>
        <w:jc w:val="both"/>
        <w:rPr>
          <w:rFonts w:cs="Arial"/>
          <w:sz w:val="22"/>
          <w:szCs w:val="22"/>
        </w:rPr>
      </w:pPr>
    </w:p>
    <w:p w14:paraId="237BC61D" w14:textId="3BF6C4C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E6C1848" w14:textId="77777777" w:rsidR="006345AB" w:rsidRPr="0048328F" w:rsidRDefault="006345AB" w:rsidP="006345AB">
      <w:pPr>
        <w:tabs>
          <w:tab w:val="num" w:pos="704"/>
        </w:tabs>
        <w:jc w:val="both"/>
        <w:rPr>
          <w:rFonts w:cs="Arial"/>
          <w:sz w:val="22"/>
          <w:szCs w:val="22"/>
        </w:rPr>
      </w:pPr>
    </w:p>
    <w:p w14:paraId="73EC6283" w14:textId="77777777" w:rsidR="006345AB" w:rsidRPr="0048328F" w:rsidRDefault="006345AB" w:rsidP="006345AB">
      <w:pPr>
        <w:tabs>
          <w:tab w:val="num" w:pos="704"/>
        </w:tabs>
        <w:jc w:val="both"/>
        <w:rPr>
          <w:rFonts w:cs="Arial"/>
          <w:sz w:val="16"/>
          <w:szCs w:val="16"/>
        </w:rPr>
      </w:pPr>
      <w:r>
        <w:rPr>
          <w:rFonts w:cs="Arial"/>
          <w:sz w:val="22"/>
          <w:szCs w:val="22"/>
        </w:rPr>
        <w:t>Izvajalec</w:t>
      </w:r>
      <w:r w:rsidRPr="0048328F">
        <w:rPr>
          <w:rFonts w:cs="Arial"/>
          <w:sz w:val="22"/>
          <w:szCs w:val="22"/>
        </w:rPr>
        <w:t xml:space="preserve"> bo izpolnil obveznosti, prevzete s to pogodbo, s/brez podizvajalcev: </w:t>
      </w:r>
      <w:r w:rsidRPr="0048328F">
        <w:rPr>
          <w:rFonts w:cs="Arial"/>
          <w:sz w:val="16"/>
          <w:szCs w:val="16"/>
        </w:rPr>
        <w:t>(ustrezno označi-v primeru, da ponudnik ne nastopa s podizvajalci se to briše)</w:t>
      </w:r>
    </w:p>
    <w:p w14:paraId="4E8C2C0F"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8307A6"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C96118" w14:textId="77777777" w:rsidR="006345AB" w:rsidRPr="0048328F" w:rsidRDefault="006345AB" w:rsidP="006345AB">
      <w:pPr>
        <w:ind w:left="426"/>
        <w:jc w:val="both"/>
        <w:rPr>
          <w:color w:val="7F7F7F" w:themeColor="text1" w:themeTint="80"/>
        </w:rPr>
      </w:pPr>
    </w:p>
    <w:p w14:paraId="739E9DDF"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71B7125"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62D0591A"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14:paraId="6DF73147"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14:paraId="3F2A7425"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B672F3"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2464C75F" w14:textId="495B7E2B" w:rsidR="006345AB" w:rsidRPr="0048328F" w:rsidRDefault="006345AB" w:rsidP="00485051">
      <w:pPr>
        <w:pStyle w:val="Odstavekseznama"/>
        <w:numPr>
          <w:ilvl w:val="0"/>
          <w:numId w:val="39"/>
        </w:numPr>
        <w:ind w:left="714" w:hanging="357"/>
        <w:jc w:val="center"/>
        <w:rPr>
          <w:rFonts w:eastAsia="Calibri" w:cs="Arial"/>
          <w:color w:val="7F7F7F" w:themeColor="text1" w:themeTint="80"/>
          <w:sz w:val="22"/>
          <w:szCs w:val="22"/>
        </w:rPr>
      </w:pPr>
      <w:r w:rsidRPr="0048328F">
        <w:rPr>
          <w:rFonts w:eastAsia="Calibri" w:cs="Arial"/>
          <w:color w:val="7F7F7F" w:themeColor="text1" w:themeTint="80"/>
          <w:sz w:val="22"/>
          <w:szCs w:val="22"/>
        </w:rPr>
        <w:t xml:space="preserve"> </w:t>
      </w:r>
      <w:r w:rsidRPr="0023021F">
        <w:rPr>
          <w:rFonts w:eastAsia="Calibri" w:cs="Arial"/>
          <w:color w:val="7F7F7F" w:themeColor="text1" w:themeTint="80"/>
          <w:sz w:val="22"/>
          <w:szCs w:val="22"/>
        </w:rPr>
        <w:t>člen</w:t>
      </w:r>
    </w:p>
    <w:p w14:paraId="49413AFD"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6680CD94" w14:textId="77777777" w:rsidR="006345AB" w:rsidRPr="0048328F" w:rsidRDefault="006345AB" w:rsidP="006345AB">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Izvajalec</w:t>
      </w:r>
      <w:r w:rsidRPr="0048328F">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6B075D3A" w14:textId="77777777" w:rsidR="006345AB" w:rsidRPr="0048328F" w:rsidRDefault="006345AB" w:rsidP="006345AB">
      <w:pPr>
        <w:jc w:val="both"/>
        <w:rPr>
          <w:rFonts w:cs="Arial"/>
          <w:sz w:val="22"/>
          <w:szCs w:val="22"/>
        </w:rPr>
      </w:pPr>
    </w:p>
    <w:p w14:paraId="16ACF700" w14:textId="5A53D79E"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cena in plačila pogoji</w:t>
      </w:r>
    </w:p>
    <w:p w14:paraId="048C8495" w14:textId="77777777" w:rsidR="006345AB" w:rsidRPr="0048328F" w:rsidRDefault="006345AB" w:rsidP="006345AB">
      <w:pPr>
        <w:jc w:val="both"/>
        <w:rPr>
          <w:rFonts w:cs="Arial"/>
          <w:b/>
          <w:bCs/>
          <w:iCs/>
          <w:color w:val="000000"/>
          <w:sz w:val="22"/>
          <w:szCs w:val="22"/>
        </w:rPr>
      </w:pPr>
    </w:p>
    <w:p w14:paraId="1DC709D8" w14:textId="20E6C5C9" w:rsidR="006345AB" w:rsidRPr="0048328F" w:rsidRDefault="006345AB" w:rsidP="00485051">
      <w:pPr>
        <w:pStyle w:val="Odstavekseznama"/>
        <w:numPr>
          <w:ilvl w:val="0"/>
          <w:numId w:val="39"/>
        </w:numPr>
        <w:ind w:left="714" w:hanging="357"/>
        <w:jc w:val="center"/>
        <w:rPr>
          <w:rFonts w:cs="Arial"/>
          <w:bCs/>
          <w:color w:val="000000"/>
          <w:sz w:val="22"/>
          <w:szCs w:val="22"/>
        </w:rPr>
      </w:pPr>
      <w:r w:rsidRPr="0048328F">
        <w:rPr>
          <w:rFonts w:cs="Arial"/>
          <w:bCs/>
          <w:color w:val="000000"/>
          <w:sz w:val="22"/>
          <w:szCs w:val="22"/>
        </w:rPr>
        <w:t>člen</w:t>
      </w:r>
    </w:p>
    <w:p w14:paraId="77D16268" w14:textId="77777777" w:rsidR="006345AB" w:rsidRPr="0048328F" w:rsidRDefault="006345AB" w:rsidP="006345AB">
      <w:pPr>
        <w:jc w:val="both"/>
        <w:rPr>
          <w:rFonts w:cs="Arial"/>
          <w:sz w:val="22"/>
          <w:szCs w:val="22"/>
        </w:rPr>
      </w:pPr>
    </w:p>
    <w:p w14:paraId="36B91FCD" w14:textId="2F4B71FA" w:rsidR="006345AB" w:rsidRPr="0048328F" w:rsidRDefault="006345AB" w:rsidP="006345AB">
      <w:pPr>
        <w:jc w:val="both"/>
        <w:rPr>
          <w:rFonts w:cs="Arial"/>
          <w:sz w:val="22"/>
          <w:szCs w:val="22"/>
        </w:rPr>
      </w:pPr>
      <w:r w:rsidRPr="0048328F">
        <w:rPr>
          <w:rFonts w:cs="Arial"/>
          <w:sz w:val="22"/>
          <w:szCs w:val="22"/>
        </w:rPr>
        <w:lastRenderedPageBreak/>
        <w:t xml:space="preserve">Pogodbena cena za izvedbo storitev odvoza odpadne embalaže in za najem zabojnikov v skladu s ponudbenim predračunom za </w:t>
      </w:r>
      <w:r w:rsidR="002B12D0">
        <w:rPr>
          <w:rFonts w:cs="Arial"/>
          <w:sz w:val="22"/>
          <w:szCs w:val="22"/>
        </w:rPr>
        <w:t>SKLOP</w:t>
      </w:r>
      <w:r w:rsidRPr="0048328F">
        <w:rPr>
          <w:rFonts w:cs="Arial"/>
          <w:sz w:val="22"/>
          <w:szCs w:val="22"/>
        </w:rPr>
        <w:t xml:space="preserve"> 2 </w:t>
      </w:r>
      <w:r w:rsidR="0067178F" w:rsidRPr="0048328F">
        <w:rPr>
          <w:rFonts w:cs="Arial"/>
          <w:sz w:val="22"/>
          <w:szCs w:val="22"/>
        </w:rPr>
        <w:t>znaša</w:t>
      </w:r>
      <w:r w:rsidR="0067178F">
        <w:rPr>
          <w:rFonts w:cs="Arial"/>
          <w:sz w:val="22"/>
          <w:szCs w:val="22"/>
        </w:rPr>
        <w:t xml:space="preserve"> </w:t>
      </w:r>
      <w:r w:rsidR="0067178F" w:rsidRPr="00091A75">
        <w:rPr>
          <w:rFonts w:cs="Arial"/>
          <w:sz w:val="22"/>
          <w:szCs w:val="22"/>
          <w:highlight w:val="yellow"/>
        </w:rPr>
        <w:t>_____________</w:t>
      </w:r>
      <w:r w:rsidR="0067178F" w:rsidRPr="00FB3317">
        <w:rPr>
          <w:rFonts w:cs="Arial"/>
          <w:b/>
          <w:sz w:val="22"/>
          <w:szCs w:val="22"/>
        </w:rPr>
        <w:t xml:space="preserve">EUR </w:t>
      </w:r>
      <w:r w:rsidR="0067178F">
        <w:rPr>
          <w:rFonts w:cs="Arial"/>
          <w:b/>
          <w:sz w:val="22"/>
          <w:szCs w:val="22"/>
        </w:rPr>
        <w:t>bre</w:t>
      </w:r>
      <w:r w:rsidR="0067178F" w:rsidRPr="00FB3317">
        <w:rPr>
          <w:rFonts w:cs="Arial"/>
          <w:b/>
          <w:sz w:val="22"/>
          <w:szCs w:val="22"/>
        </w:rPr>
        <w:t>z DDV</w:t>
      </w:r>
      <w:r w:rsidR="0067178F" w:rsidRPr="0048328F">
        <w:rPr>
          <w:rFonts w:cs="Arial"/>
          <w:sz w:val="22"/>
          <w:szCs w:val="22"/>
        </w:rPr>
        <w:t xml:space="preserve"> </w:t>
      </w:r>
      <w:r w:rsidR="0067178F">
        <w:rPr>
          <w:rFonts w:cs="Arial"/>
          <w:sz w:val="22"/>
          <w:szCs w:val="22"/>
        </w:rPr>
        <w:t xml:space="preserve">oziroma </w:t>
      </w:r>
      <w:r>
        <w:rPr>
          <w:rFonts w:cs="Arial"/>
          <w:sz w:val="22"/>
          <w:szCs w:val="22"/>
        </w:rPr>
        <w:t xml:space="preserve"> </w:t>
      </w:r>
      <w:r w:rsidRPr="00091A75">
        <w:rPr>
          <w:rFonts w:cs="Arial"/>
          <w:sz w:val="22"/>
          <w:szCs w:val="22"/>
          <w:highlight w:val="yellow"/>
        </w:rPr>
        <w:t>_____________</w:t>
      </w:r>
      <w:r w:rsidRPr="00FB3317">
        <w:rPr>
          <w:rFonts w:cs="Arial"/>
          <w:b/>
          <w:sz w:val="22"/>
          <w:szCs w:val="22"/>
        </w:rPr>
        <w:t>EUR z DDV</w:t>
      </w:r>
      <w:r w:rsidRPr="0048328F">
        <w:rPr>
          <w:rFonts w:cs="Arial"/>
          <w:sz w:val="22"/>
          <w:szCs w:val="22"/>
        </w:rPr>
        <w:t xml:space="preserve"> za celotno obdobje trajanja pogodbe.</w:t>
      </w:r>
    </w:p>
    <w:p w14:paraId="7705C43A" w14:textId="77777777" w:rsidR="006345AB" w:rsidRPr="0048328F" w:rsidRDefault="006345AB" w:rsidP="006345AB">
      <w:pPr>
        <w:jc w:val="both"/>
        <w:rPr>
          <w:rFonts w:cs="Arial"/>
          <w:sz w:val="22"/>
          <w:szCs w:val="22"/>
        </w:rPr>
      </w:pPr>
    </w:p>
    <w:p w14:paraId="3345CD39" w14:textId="77777777" w:rsidR="006345AB" w:rsidRDefault="006345AB" w:rsidP="006345AB">
      <w:pPr>
        <w:jc w:val="both"/>
        <w:rPr>
          <w:rFonts w:cs="Arial"/>
          <w:sz w:val="22"/>
          <w:szCs w:val="22"/>
        </w:rPr>
      </w:pPr>
      <w:r w:rsidRPr="0048328F">
        <w:rPr>
          <w:rFonts w:cs="Arial"/>
          <w:sz w:val="22"/>
          <w:szCs w:val="22"/>
        </w:rPr>
        <w:t xml:space="preserve">Cene iz tega člena so oblikovane na podlagi paritete </w:t>
      </w:r>
      <w:proofErr w:type="spellStart"/>
      <w:r w:rsidRPr="0048328F">
        <w:rPr>
          <w:rFonts w:cs="Arial"/>
          <w:sz w:val="22"/>
          <w:szCs w:val="22"/>
        </w:rPr>
        <w:t>DDP</w:t>
      </w:r>
      <w:proofErr w:type="spellEnd"/>
      <w:r w:rsidRPr="0048328F">
        <w:rPr>
          <w:rFonts w:cs="Arial"/>
          <w:sz w:val="22"/>
          <w:szCs w:val="22"/>
        </w:rPr>
        <w:t xml:space="preserve"> (</w:t>
      </w:r>
      <w:proofErr w:type="spellStart"/>
      <w:r w:rsidRPr="0048328F">
        <w:rPr>
          <w:rFonts w:cs="Arial"/>
          <w:sz w:val="22"/>
          <w:szCs w:val="22"/>
        </w:rPr>
        <w:t>Delivered</w:t>
      </w:r>
      <w:proofErr w:type="spellEnd"/>
      <w:r w:rsidRPr="0048328F">
        <w:rPr>
          <w:rFonts w:cs="Arial"/>
          <w:sz w:val="22"/>
          <w:szCs w:val="22"/>
        </w:rPr>
        <w:t xml:space="preserve"> </w:t>
      </w:r>
      <w:proofErr w:type="spellStart"/>
      <w:r w:rsidRPr="0048328F">
        <w:rPr>
          <w:rFonts w:cs="Arial"/>
          <w:sz w:val="22"/>
          <w:szCs w:val="22"/>
        </w:rPr>
        <w:t>Duty</w:t>
      </w:r>
      <w:proofErr w:type="spellEnd"/>
      <w:r w:rsidRPr="0048328F">
        <w:rPr>
          <w:rFonts w:cs="Arial"/>
          <w:sz w:val="22"/>
          <w:szCs w:val="22"/>
        </w:rPr>
        <w:t xml:space="preserve"> </w:t>
      </w:r>
      <w:proofErr w:type="spellStart"/>
      <w:r w:rsidRPr="0048328F">
        <w:rPr>
          <w:rFonts w:cs="Arial"/>
          <w:sz w:val="22"/>
          <w:szCs w:val="22"/>
        </w:rPr>
        <w:t>Paid</w:t>
      </w:r>
      <w:proofErr w:type="spellEnd"/>
      <w:r w:rsidRPr="0048328F">
        <w:rPr>
          <w:rFonts w:cs="Arial"/>
          <w:sz w:val="22"/>
          <w:szCs w:val="22"/>
        </w:rPr>
        <w:t xml:space="preserve">, </w:t>
      </w:r>
      <w:proofErr w:type="spellStart"/>
      <w:r w:rsidRPr="0048328F">
        <w:rPr>
          <w:rFonts w:cs="Arial"/>
          <w:sz w:val="22"/>
          <w:szCs w:val="22"/>
        </w:rPr>
        <w:t>Incoterms</w:t>
      </w:r>
      <w:proofErr w:type="spellEnd"/>
      <w:r w:rsidRPr="0048328F">
        <w:rPr>
          <w:rFonts w:cs="Arial"/>
          <w:sz w:val="22"/>
          <w:szCs w:val="22"/>
        </w:rPr>
        <w:t xml:space="preserve"> 2000) skladišče naročnika, razloženo.</w:t>
      </w:r>
    </w:p>
    <w:p w14:paraId="17DEC9C5" w14:textId="77777777" w:rsidR="006345AB" w:rsidRPr="0048328F" w:rsidRDefault="006345AB" w:rsidP="006345AB">
      <w:pPr>
        <w:jc w:val="both"/>
        <w:rPr>
          <w:rFonts w:cs="Arial"/>
          <w:sz w:val="22"/>
          <w:szCs w:val="22"/>
        </w:rPr>
      </w:pPr>
    </w:p>
    <w:p w14:paraId="322FEB73" w14:textId="77777777" w:rsidR="0067178F" w:rsidRPr="009E45F6" w:rsidRDefault="0067178F" w:rsidP="0067178F">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36866AD" w14:textId="77777777" w:rsidR="0067178F" w:rsidRPr="009E45F6" w:rsidRDefault="0067178F" w:rsidP="0067178F">
      <w:pPr>
        <w:pStyle w:val="Telobesedila"/>
        <w:rPr>
          <w:rFonts w:cs="Arial"/>
          <w:bCs/>
          <w:color w:val="000000"/>
          <w:sz w:val="22"/>
          <w:szCs w:val="22"/>
        </w:rPr>
      </w:pPr>
    </w:p>
    <w:p w14:paraId="0737FB21"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09A9D345"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531AACF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6C37A8A9" w14:textId="77777777" w:rsidR="006345AB" w:rsidRPr="0048328F" w:rsidRDefault="006345AB" w:rsidP="006345AB">
      <w:pPr>
        <w:jc w:val="both"/>
        <w:rPr>
          <w:rFonts w:cs="Arial"/>
          <w:bCs/>
          <w:color w:val="000000"/>
          <w:sz w:val="22"/>
          <w:szCs w:val="22"/>
        </w:rPr>
      </w:pPr>
    </w:p>
    <w:p w14:paraId="2E4E39CE" w14:textId="43BAB711"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0A0C6895" w14:textId="77777777" w:rsidR="006345AB" w:rsidRPr="0048328F" w:rsidRDefault="006345AB" w:rsidP="006345AB">
      <w:pPr>
        <w:jc w:val="both"/>
        <w:rPr>
          <w:rFonts w:cs="Arial"/>
          <w:sz w:val="22"/>
          <w:szCs w:val="22"/>
        </w:rPr>
      </w:pPr>
    </w:p>
    <w:p w14:paraId="1914E051" w14:textId="77777777" w:rsidR="006345AB" w:rsidRDefault="006345AB" w:rsidP="006345AB">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50EE4224" w14:textId="77777777" w:rsidR="006345AB" w:rsidRPr="0048328F" w:rsidRDefault="006345AB" w:rsidP="006345AB">
      <w:pPr>
        <w:jc w:val="both"/>
        <w:rPr>
          <w:rFonts w:cs="Arial"/>
          <w:sz w:val="22"/>
          <w:szCs w:val="22"/>
        </w:rPr>
      </w:pPr>
    </w:p>
    <w:p w14:paraId="5F6C3A30" w14:textId="77777777" w:rsidR="006345AB" w:rsidRPr="0048328F" w:rsidRDefault="006345AB" w:rsidP="006345AB">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61CB6F64" w14:textId="77777777" w:rsidR="006345AB" w:rsidRDefault="006345AB" w:rsidP="006345AB">
      <w:pPr>
        <w:rPr>
          <w:rFonts w:cs="Arial"/>
          <w:sz w:val="22"/>
          <w:szCs w:val="22"/>
        </w:rPr>
      </w:pPr>
    </w:p>
    <w:p w14:paraId="547D49E9"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65894FC7" w14:textId="77777777" w:rsidR="006345AB" w:rsidRPr="00693E84" w:rsidRDefault="006345AB" w:rsidP="006345AB">
      <w:pPr>
        <w:jc w:val="both"/>
        <w:rPr>
          <w:rFonts w:cs="Arial"/>
          <w:sz w:val="22"/>
          <w:szCs w:val="22"/>
        </w:rPr>
      </w:pPr>
    </w:p>
    <w:p w14:paraId="5FC660DB" w14:textId="77777777" w:rsidR="006345AB" w:rsidRDefault="006345AB" w:rsidP="006345AB">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87E8A0C" w14:textId="77777777" w:rsidR="006345AB" w:rsidRDefault="006345AB" w:rsidP="006345AB">
      <w:pPr>
        <w:jc w:val="both"/>
        <w:rPr>
          <w:rFonts w:cs="Arial"/>
          <w:iCs/>
          <w:sz w:val="22"/>
          <w:szCs w:val="22"/>
        </w:rPr>
      </w:pPr>
    </w:p>
    <w:p w14:paraId="0982DC0F" w14:textId="110DEC04" w:rsidR="006345AB" w:rsidRPr="00374968" w:rsidRDefault="006345AB" w:rsidP="006345AB">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w:t>
      </w:r>
      <w:r w:rsidR="002B12D0">
        <w:rPr>
          <w:rFonts w:cs="Arial"/>
          <w:sz w:val="22"/>
          <w:szCs w:val="22"/>
        </w:rPr>
        <w:t>_______________</w:t>
      </w:r>
      <w:r w:rsidRPr="00374968">
        <w:rPr>
          <w:rFonts w:cs="Arial"/>
          <w:sz w:val="22"/>
          <w:szCs w:val="22"/>
        </w:rPr>
        <w:t>_.«</w:t>
      </w:r>
    </w:p>
    <w:p w14:paraId="7C40DBED" w14:textId="77777777" w:rsidR="006345AB" w:rsidRPr="00693E84" w:rsidRDefault="006345AB" w:rsidP="006345AB">
      <w:pPr>
        <w:jc w:val="both"/>
        <w:rPr>
          <w:rFonts w:cs="Arial"/>
          <w:snapToGrid w:val="0"/>
          <w:sz w:val="22"/>
          <w:szCs w:val="22"/>
        </w:rPr>
      </w:pPr>
    </w:p>
    <w:p w14:paraId="5F4200F1" w14:textId="77777777" w:rsidR="006345AB" w:rsidRPr="00693E84" w:rsidRDefault="006345AB" w:rsidP="006345AB">
      <w:pPr>
        <w:jc w:val="both"/>
        <w:rPr>
          <w:rFonts w:cs="Arial"/>
          <w:sz w:val="22"/>
          <w:szCs w:val="22"/>
        </w:rPr>
      </w:pPr>
      <w:r w:rsidRPr="00693E84">
        <w:rPr>
          <w:rFonts w:cs="Arial"/>
          <w:sz w:val="22"/>
          <w:szCs w:val="22"/>
        </w:rPr>
        <w:t>V primeru zamude plačila računa naročnik soglaša s plačilom zakonitih zamudnih obresti.</w:t>
      </w:r>
    </w:p>
    <w:p w14:paraId="470AF5DC" w14:textId="77777777" w:rsidR="006345AB" w:rsidRPr="00693E84" w:rsidRDefault="006345AB" w:rsidP="006345AB">
      <w:pPr>
        <w:jc w:val="both"/>
        <w:rPr>
          <w:rFonts w:cs="Arial"/>
          <w:sz w:val="22"/>
          <w:szCs w:val="22"/>
        </w:rPr>
      </w:pPr>
    </w:p>
    <w:p w14:paraId="0A86D637"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Odgovorni predstavniki pogodbenih strank</w:t>
      </w:r>
    </w:p>
    <w:p w14:paraId="71D4A590" w14:textId="77777777" w:rsidR="006345AB" w:rsidRPr="001D0B8D" w:rsidRDefault="006345AB" w:rsidP="006345AB">
      <w:pPr>
        <w:ind w:left="1080"/>
        <w:rPr>
          <w:rFonts w:cs="Arial"/>
          <w:b/>
          <w:sz w:val="22"/>
        </w:rPr>
      </w:pPr>
    </w:p>
    <w:p w14:paraId="05E07E4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10581753" w14:textId="77777777" w:rsidR="006345AB" w:rsidRPr="00693E84" w:rsidRDefault="006345AB" w:rsidP="006345AB">
      <w:pPr>
        <w:rPr>
          <w:rFonts w:cs="Arial"/>
          <w:color w:val="000000"/>
          <w:sz w:val="22"/>
          <w:szCs w:val="22"/>
        </w:rPr>
      </w:pPr>
      <w:r w:rsidRPr="00693E84">
        <w:rPr>
          <w:rFonts w:cs="Arial"/>
          <w:color w:val="000000"/>
          <w:sz w:val="22"/>
          <w:szCs w:val="22"/>
        </w:rPr>
        <w:t>Skrbnik pogodbe na strani naročnika je:</w:t>
      </w:r>
    </w:p>
    <w:p w14:paraId="1E8375DD" w14:textId="77777777" w:rsidR="006345AB" w:rsidRPr="00693E84" w:rsidRDefault="006345AB" w:rsidP="006345AB">
      <w:pPr>
        <w:rPr>
          <w:rFonts w:cs="Arial"/>
          <w:color w:val="000000"/>
          <w:sz w:val="22"/>
          <w:szCs w:val="22"/>
        </w:rPr>
      </w:pPr>
      <w:r w:rsidRPr="00693E84">
        <w:rPr>
          <w:rFonts w:cs="Arial"/>
          <w:color w:val="000000"/>
          <w:sz w:val="22"/>
          <w:szCs w:val="22"/>
        </w:rPr>
        <w:t>___________________, tel. _________________, el. naslov: ________________________</w:t>
      </w:r>
    </w:p>
    <w:p w14:paraId="344D674B" w14:textId="77777777" w:rsidR="006345AB" w:rsidRPr="00693E84" w:rsidRDefault="006345AB" w:rsidP="006345AB">
      <w:pPr>
        <w:rPr>
          <w:rFonts w:cs="Arial"/>
          <w:color w:val="000000"/>
          <w:sz w:val="22"/>
          <w:szCs w:val="22"/>
        </w:rPr>
      </w:pPr>
    </w:p>
    <w:p w14:paraId="18807114" w14:textId="77777777" w:rsidR="006345AB" w:rsidRPr="00693E84" w:rsidRDefault="006345AB" w:rsidP="006345AB">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6BF08F8" w14:textId="5D83AC20" w:rsidR="006345AB" w:rsidRPr="0023021F" w:rsidRDefault="006345AB" w:rsidP="006345AB">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9C7D801" w14:textId="77777777" w:rsidR="006345AB" w:rsidRPr="00693E84" w:rsidRDefault="006345AB" w:rsidP="006345AB">
      <w:pPr>
        <w:rPr>
          <w:rFonts w:cs="Arial"/>
          <w:bCs/>
          <w:color w:val="000000"/>
          <w:sz w:val="22"/>
          <w:szCs w:val="22"/>
        </w:rPr>
      </w:pPr>
    </w:p>
    <w:p w14:paraId="52B663E5" w14:textId="77777777" w:rsidR="006345AB" w:rsidRPr="001D0B8D" w:rsidRDefault="006345AB" w:rsidP="00485051">
      <w:pPr>
        <w:numPr>
          <w:ilvl w:val="0"/>
          <w:numId w:val="8"/>
        </w:numPr>
        <w:rPr>
          <w:rFonts w:cs="Arial"/>
          <w:b/>
          <w:sz w:val="22"/>
        </w:rPr>
      </w:pPr>
      <w:r w:rsidRPr="001D0B8D">
        <w:rPr>
          <w:rFonts w:cs="Arial"/>
          <w:b/>
          <w:sz w:val="22"/>
        </w:rPr>
        <w:t>Zavarovanje posla</w:t>
      </w:r>
    </w:p>
    <w:p w14:paraId="3A23379C" w14:textId="77777777" w:rsidR="006345AB" w:rsidRPr="00693E84" w:rsidRDefault="006345AB" w:rsidP="006345AB">
      <w:pPr>
        <w:jc w:val="both"/>
        <w:rPr>
          <w:rFonts w:cs="Arial"/>
          <w:bCs/>
          <w:color w:val="000000"/>
          <w:sz w:val="22"/>
          <w:szCs w:val="22"/>
        </w:rPr>
      </w:pPr>
    </w:p>
    <w:p w14:paraId="74193954" w14:textId="705844CF" w:rsidR="006345AB" w:rsidRPr="002B12D0" w:rsidRDefault="00CE16F4" w:rsidP="00485051">
      <w:pPr>
        <w:pStyle w:val="Odstavekseznama"/>
        <w:numPr>
          <w:ilvl w:val="0"/>
          <w:numId w:val="39"/>
        </w:numPr>
        <w:ind w:left="714" w:hanging="357"/>
        <w:jc w:val="center"/>
        <w:rPr>
          <w:rFonts w:cs="Arial"/>
          <w:bCs/>
          <w:color w:val="000000"/>
          <w:sz w:val="22"/>
          <w:szCs w:val="22"/>
        </w:rPr>
      </w:pPr>
      <w:r>
        <w:rPr>
          <w:rFonts w:cs="Arial"/>
          <w:sz w:val="22"/>
        </w:rPr>
        <w:t>č</w:t>
      </w:r>
      <w:r w:rsidR="006345AB" w:rsidRPr="002B12D0">
        <w:rPr>
          <w:rFonts w:cs="Arial"/>
          <w:sz w:val="22"/>
        </w:rPr>
        <w:t>len</w:t>
      </w:r>
    </w:p>
    <w:p w14:paraId="14AD4A8E" w14:textId="77777777" w:rsidR="002B12D0" w:rsidRPr="009E24AD"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lastRenderedPageBreak/>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5711F004"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6631BFC3"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1D9694C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začne z izvajanjem pogodbenih del v dogovorjenem roku; </w:t>
      </w:r>
    </w:p>
    <w:p w14:paraId="34D6503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1CD0111E"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752D7C25"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zamuja z izvedbo del po svoji krivdi; </w:t>
      </w:r>
    </w:p>
    <w:p w14:paraId="6D0085E2"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odstopi od pogodbe brez utemeljenega razloga; </w:t>
      </w:r>
    </w:p>
    <w:p w14:paraId="481D256A"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krši druge bistvene pogodbene obveznosti. </w:t>
      </w:r>
    </w:p>
    <w:p w14:paraId="04305B88" w14:textId="43ECB719" w:rsidR="006345AB" w:rsidRDefault="006345AB" w:rsidP="006345AB">
      <w:pPr>
        <w:jc w:val="both"/>
        <w:rPr>
          <w:rFonts w:cs="Arial"/>
          <w:sz w:val="22"/>
        </w:rPr>
      </w:pPr>
    </w:p>
    <w:p w14:paraId="054B729A"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6B390396" w14:textId="77777777" w:rsidR="003968A1" w:rsidRPr="00AB3E1A" w:rsidRDefault="003968A1" w:rsidP="006345AB">
      <w:pPr>
        <w:jc w:val="both"/>
        <w:rPr>
          <w:rFonts w:cs="Arial"/>
          <w:sz w:val="22"/>
        </w:rPr>
      </w:pPr>
    </w:p>
    <w:p w14:paraId="4E3410B3"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Protikorupcijska klavzula</w:t>
      </w:r>
    </w:p>
    <w:p w14:paraId="3E7187E2" w14:textId="77777777" w:rsidR="006345AB" w:rsidRDefault="006345AB" w:rsidP="006345AB">
      <w:pPr>
        <w:rPr>
          <w:rFonts w:cs="Arial"/>
          <w:bCs/>
          <w:color w:val="000000"/>
          <w:sz w:val="22"/>
          <w:szCs w:val="22"/>
        </w:rPr>
      </w:pPr>
    </w:p>
    <w:p w14:paraId="2476AF50" w14:textId="77777777" w:rsidR="006345AB" w:rsidRPr="002B12D0" w:rsidRDefault="006345AB" w:rsidP="00485051">
      <w:pPr>
        <w:pStyle w:val="Odstavekseznama"/>
        <w:numPr>
          <w:ilvl w:val="0"/>
          <w:numId w:val="39"/>
        </w:numPr>
        <w:ind w:left="714" w:hanging="357"/>
        <w:jc w:val="center"/>
        <w:rPr>
          <w:rFonts w:cs="Arial"/>
          <w:bCs/>
          <w:color w:val="000000"/>
          <w:sz w:val="22"/>
          <w:szCs w:val="22"/>
        </w:rPr>
      </w:pPr>
      <w:r w:rsidRPr="002B12D0">
        <w:rPr>
          <w:rFonts w:cs="Arial"/>
          <w:sz w:val="22"/>
        </w:rPr>
        <w:t>člen</w:t>
      </w:r>
    </w:p>
    <w:p w14:paraId="6D543D41" w14:textId="77777777" w:rsidR="006345AB" w:rsidRPr="00EA7AAB" w:rsidRDefault="006345AB" w:rsidP="006345AB">
      <w:pPr>
        <w:jc w:val="both"/>
        <w:rPr>
          <w:rFonts w:cs="Arial"/>
          <w:sz w:val="22"/>
          <w:szCs w:val="22"/>
        </w:rPr>
      </w:pPr>
    </w:p>
    <w:p w14:paraId="53BEE1B8" w14:textId="77777777" w:rsidR="006345AB" w:rsidRDefault="006345AB" w:rsidP="006345AB">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CE63A77" w14:textId="77777777" w:rsidR="006345AB" w:rsidRPr="00EA7AAB" w:rsidRDefault="006345AB" w:rsidP="006345AB">
      <w:pPr>
        <w:jc w:val="both"/>
        <w:rPr>
          <w:rFonts w:cs="Arial"/>
          <w:sz w:val="22"/>
          <w:szCs w:val="22"/>
        </w:rPr>
      </w:pPr>
    </w:p>
    <w:p w14:paraId="075DD348"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kazen</w:t>
      </w:r>
    </w:p>
    <w:p w14:paraId="357F21C9" w14:textId="77777777" w:rsidR="006345AB" w:rsidRPr="00EA7AAB" w:rsidRDefault="006345AB" w:rsidP="006345AB">
      <w:pPr>
        <w:jc w:val="center"/>
        <w:rPr>
          <w:rFonts w:cs="Arial"/>
          <w:sz w:val="22"/>
          <w:szCs w:val="22"/>
        </w:rPr>
      </w:pPr>
    </w:p>
    <w:p w14:paraId="693FF170" w14:textId="77777777" w:rsidR="006345AB" w:rsidRPr="00EA7AAB"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51E3239" w14:textId="77777777" w:rsidR="006345AB" w:rsidRPr="00EA7AAB" w:rsidRDefault="006345AB" w:rsidP="006345AB">
      <w:pPr>
        <w:jc w:val="center"/>
        <w:rPr>
          <w:rFonts w:cs="Arial"/>
          <w:sz w:val="22"/>
          <w:szCs w:val="22"/>
        </w:rPr>
      </w:pPr>
    </w:p>
    <w:p w14:paraId="02799B10" w14:textId="77777777" w:rsidR="006345AB" w:rsidRPr="00EA7AAB" w:rsidRDefault="006345AB" w:rsidP="006345AB">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0E3E6CF0" w14:textId="77777777" w:rsidR="006345AB" w:rsidRPr="00EA7AAB" w:rsidRDefault="006345AB" w:rsidP="006345AB">
      <w:pPr>
        <w:jc w:val="both"/>
        <w:rPr>
          <w:rFonts w:cs="Arial"/>
          <w:sz w:val="22"/>
          <w:szCs w:val="22"/>
        </w:rPr>
      </w:pPr>
    </w:p>
    <w:p w14:paraId="0BE5E88B" w14:textId="77777777" w:rsidR="006345AB" w:rsidRPr="00EA7AAB" w:rsidRDefault="006345AB" w:rsidP="006345AB">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0E16CD34" w14:textId="77777777" w:rsidR="006345AB" w:rsidRPr="00EA7AAB" w:rsidRDefault="006345AB" w:rsidP="006345AB">
      <w:pPr>
        <w:jc w:val="both"/>
        <w:rPr>
          <w:rFonts w:cs="Arial"/>
          <w:sz w:val="22"/>
          <w:szCs w:val="22"/>
        </w:rPr>
      </w:pPr>
    </w:p>
    <w:p w14:paraId="1BCAF9EB" w14:textId="77777777" w:rsidR="006345AB" w:rsidRPr="00EA7AAB" w:rsidRDefault="006345AB" w:rsidP="006345AB">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4E25E6C" w14:textId="77777777" w:rsidR="006345AB" w:rsidRPr="00EA7AAB" w:rsidRDefault="006345AB" w:rsidP="006345AB">
      <w:pPr>
        <w:jc w:val="both"/>
        <w:rPr>
          <w:rFonts w:cs="Arial"/>
          <w:sz w:val="22"/>
          <w:szCs w:val="22"/>
        </w:rPr>
      </w:pPr>
    </w:p>
    <w:p w14:paraId="46ABAEFC" w14:textId="5C99C469" w:rsidR="006345AB" w:rsidRPr="00BC25B9" w:rsidRDefault="006345AB" w:rsidP="00BC25B9">
      <w:pPr>
        <w:jc w:val="both"/>
        <w:rPr>
          <w:rFonts w:cs="Arial"/>
          <w:sz w:val="22"/>
          <w:szCs w:val="22"/>
        </w:rPr>
      </w:pPr>
      <w:r w:rsidRPr="00EA7AAB">
        <w:rPr>
          <w:rFonts w:cs="Arial"/>
          <w:sz w:val="22"/>
          <w:szCs w:val="22"/>
        </w:rPr>
        <w:lastRenderedPageBreak/>
        <w:t>Če bo škoda, ki jo bo zaradi zamude utrpel naročnik, večja od pogodbene kazni, ima naročnik pravico zahtevati razliko do polne odškodnine in unovčiti finančno zavarovanje za dobro izvedbo pogodbenih obveznosti.</w:t>
      </w:r>
    </w:p>
    <w:p w14:paraId="4364E1D9"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Varovanje zaupnih podatkov in razvezni pogoj</w:t>
      </w:r>
    </w:p>
    <w:p w14:paraId="103915AE" w14:textId="77777777" w:rsidR="006345AB" w:rsidRPr="00693E84" w:rsidRDefault="006345AB" w:rsidP="006345AB">
      <w:pPr>
        <w:jc w:val="both"/>
        <w:rPr>
          <w:rFonts w:cs="Arial"/>
          <w:sz w:val="22"/>
          <w:szCs w:val="22"/>
        </w:rPr>
      </w:pPr>
    </w:p>
    <w:p w14:paraId="7901718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476C2BAB" w14:textId="77777777" w:rsidR="006345AB" w:rsidRPr="00693E84" w:rsidRDefault="006345AB" w:rsidP="006345AB">
      <w:pPr>
        <w:jc w:val="both"/>
        <w:rPr>
          <w:rFonts w:cs="Arial"/>
          <w:sz w:val="22"/>
          <w:szCs w:val="22"/>
          <w:lang w:eastAsia="en-US"/>
        </w:rPr>
      </w:pPr>
    </w:p>
    <w:p w14:paraId="1BD415D1" w14:textId="77777777" w:rsidR="006345AB" w:rsidRPr="00693E84" w:rsidRDefault="006345AB" w:rsidP="006345AB">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255AC79" w14:textId="77777777" w:rsidR="006345AB" w:rsidRPr="00693E84" w:rsidRDefault="006345AB" w:rsidP="006345AB">
      <w:pPr>
        <w:jc w:val="both"/>
        <w:rPr>
          <w:rFonts w:cs="Arial"/>
          <w:sz w:val="22"/>
          <w:szCs w:val="22"/>
          <w:lang w:eastAsia="en-US"/>
        </w:rPr>
      </w:pPr>
    </w:p>
    <w:p w14:paraId="1BC6649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250EBFE4" w14:textId="77777777" w:rsidR="006345AB" w:rsidRPr="00693E84" w:rsidRDefault="006345AB" w:rsidP="006345AB">
      <w:pPr>
        <w:tabs>
          <w:tab w:val="num" w:pos="704"/>
        </w:tabs>
        <w:jc w:val="both"/>
        <w:rPr>
          <w:rFonts w:cs="Arial"/>
          <w:sz w:val="22"/>
          <w:szCs w:val="22"/>
        </w:rPr>
      </w:pPr>
    </w:p>
    <w:p w14:paraId="41E45409" w14:textId="77777777" w:rsidR="006345AB" w:rsidRPr="00693E84" w:rsidRDefault="006345AB" w:rsidP="006345AB">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6F78BEAC" w14:textId="77777777" w:rsidR="006345AB" w:rsidRPr="00693E84" w:rsidRDefault="006345AB" w:rsidP="006345AB">
      <w:pPr>
        <w:tabs>
          <w:tab w:val="num" w:pos="704"/>
        </w:tabs>
        <w:jc w:val="both"/>
        <w:rPr>
          <w:rFonts w:cs="Arial"/>
          <w:sz w:val="22"/>
          <w:szCs w:val="22"/>
        </w:rPr>
      </w:pPr>
    </w:p>
    <w:p w14:paraId="0637D1C9" w14:textId="77777777" w:rsidR="006345AB" w:rsidRPr="00693E84"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2677C4E4" w14:textId="77777777" w:rsidR="006345AB" w:rsidRPr="00693E84" w:rsidRDefault="006345AB" w:rsidP="006345AB">
      <w:pPr>
        <w:tabs>
          <w:tab w:val="num" w:pos="704"/>
        </w:tabs>
        <w:jc w:val="both"/>
        <w:rPr>
          <w:rFonts w:cs="Arial"/>
          <w:sz w:val="22"/>
          <w:szCs w:val="22"/>
        </w:rPr>
      </w:pPr>
    </w:p>
    <w:p w14:paraId="5BC9337F" w14:textId="77777777" w:rsidR="006345AB"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50C972B7" w14:textId="77777777" w:rsidR="006345AB" w:rsidRDefault="006345AB" w:rsidP="006345AB">
      <w:pPr>
        <w:tabs>
          <w:tab w:val="num" w:pos="704"/>
        </w:tabs>
        <w:jc w:val="both"/>
        <w:rPr>
          <w:rFonts w:cs="Arial"/>
          <w:sz w:val="22"/>
          <w:szCs w:val="22"/>
        </w:rPr>
      </w:pPr>
    </w:p>
    <w:p w14:paraId="5B42BFA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w:t>
      </w:r>
      <w:r>
        <w:rPr>
          <w:rFonts w:cs="Arial"/>
          <w:sz w:val="22"/>
        </w:rPr>
        <w:t>e</w:t>
      </w:r>
      <w:r w:rsidRPr="001D0B8D">
        <w:rPr>
          <w:rFonts w:cs="Arial"/>
          <w:sz w:val="22"/>
        </w:rPr>
        <w:t>n</w:t>
      </w:r>
    </w:p>
    <w:p w14:paraId="2AC050F3" w14:textId="77777777" w:rsidR="006345AB" w:rsidRDefault="006345AB" w:rsidP="006345AB">
      <w:pPr>
        <w:tabs>
          <w:tab w:val="num" w:pos="704"/>
        </w:tabs>
        <w:jc w:val="both"/>
        <w:rPr>
          <w:rFonts w:cs="Arial"/>
          <w:sz w:val="22"/>
          <w:szCs w:val="22"/>
        </w:rPr>
      </w:pPr>
    </w:p>
    <w:p w14:paraId="2EEE52D8"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07ECF6C6"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8C3B64A"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734FCBC"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46D0BFEB"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515F6B85"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4AC9C4A"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CF4ADF4"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1C25922" w14:textId="77777777" w:rsidR="006345AB" w:rsidRPr="00D16BBD" w:rsidRDefault="006345AB" w:rsidP="006345AB">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7E251FB"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06FE1DA" w14:textId="77777777" w:rsidR="006345AB" w:rsidRDefault="006345AB" w:rsidP="006345AB">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w:t>
      </w:r>
      <w:r w:rsidRPr="00D16BBD">
        <w:rPr>
          <w:rFonts w:eastAsia="Calibri" w:cs="Arial"/>
          <w:sz w:val="22"/>
          <w:szCs w:val="22"/>
          <w:lang w:eastAsia="en-US"/>
        </w:rPr>
        <w:lastRenderedPageBreak/>
        <w:t xml:space="preserve">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382F9A" w14:textId="77777777" w:rsidR="006345AB" w:rsidRPr="00693E84" w:rsidRDefault="006345AB" w:rsidP="006345AB">
      <w:pPr>
        <w:contextualSpacing/>
        <w:rPr>
          <w:rFonts w:cs="Arial"/>
          <w:bCs/>
          <w:sz w:val="22"/>
          <w:szCs w:val="22"/>
        </w:rPr>
      </w:pPr>
    </w:p>
    <w:p w14:paraId="398704C2" w14:textId="77777777" w:rsidR="006345AB" w:rsidRPr="008E4EB3" w:rsidRDefault="006345AB" w:rsidP="00485051">
      <w:pPr>
        <w:pStyle w:val="Odstavekseznama"/>
        <w:numPr>
          <w:ilvl w:val="0"/>
          <w:numId w:val="39"/>
        </w:numPr>
        <w:ind w:left="714" w:hanging="357"/>
        <w:jc w:val="center"/>
        <w:rPr>
          <w:rFonts w:cs="Arial"/>
          <w:sz w:val="22"/>
          <w:szCs w:val="22"/>
        </w:rPr>
      </w:pPr>
      <w:r w:rsidRPr="008E4EB3">
        <w:rPr>
          <w:rFonts w:cs="Arial"/>
          <w:sz w:val="22"/>
        </w:rPr>
        <w:t>člen</w:t>
      </w:r>
    </w:p>
    <w:p w14:paraId="0BCE49D7" w14:textId="77777777" w:rsidR="006345AB" w:rsidRPr="008E4EB3" w:rsidRDefault="006345AB" w:rsidP="006345AB">
      <w:pPr>
        <w:jc w:val="both"/>
        <w:rPr>
          <w:rFonts w:cs="Arial"/>
          <w:sz w:val="22"/>
          <w:szCs w:val="22"/>
        </w:rPr>
      </w:pPr>
    </w:p>
    <w:p w14:paraId="03F37BE6" w14:textId="77777777" w:rsidR="006345AB" w:rsidRPr="008E4EB3" w:rsidRDefault="006345AB" w:rsidP="006345AB">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EE4E246" w14:textId="77777777" w:rsidR="006345AB" w:rsidRPr="008E4EB3" w:rsidRDefault="006345AB" w:rsidP="006345AB">
      <w:pPr>
        <w:spacing w:line="276" w:lineRule="auto"/>
        <w:jc w:val="both"/>
        <w:rPr>
          <w:rFonts w:cs="Arial"/>
          <w:sz w:val="22"/>
          <w:szCs w:val="22"/>
        </w:rPr>
      </w:pPr>
    </w:p>
    <w:p w14:paraId="1DC9685B" w14:textId="77777777" w:rsidR="006345AB" w:rsidRPr="008E4EB3" w:rsidRDefault="006345AB" w:rsidP="006345AB">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2B52521" w14:textId="77777777" w:rsidR="006345AB" w:rsidRPr="008E4EB3" w:rsidRDefault="006345AB" w:rsidP="006345AB">
      <w:pPr>
        <w:spacing w:line="276" w:lineRule="auto"/>
        <w:jc w:val="both"/>
        <w:rPr>
          <w:rFonts w:cs="Arial"/>
          <w:sz w:val="22"/>
          <w:szCs w:val="22"/>
        </w:rPr>
      </w:pPr>
    </w:p>
    <w:p w14:paraId="0A5E3410" w14:textId="77777777" w:rsidR="006345AB" w:rsidRPr="008548AA" w:rsidRDefault="006345AB" w:rsidP="006345AB">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5B0011D1" w14:textId="77777777" w:rsidR="006345AB" w:rsidRPr="00693E84" w:rsidRDefault="006345AB" w:rsidP="006345AB">
      <w:pPr>
        <w:jc w:val="both"/>
        <w:rPr>
          <w:rFonts w:cs="Arial"/>
          <w:sz w:val="22"/>
          <w:szCs w:val="22"/>
        </w:rPr>
      </w:pPr>
    </w:p>
    <w:p w14:paraId="2CB86E1F"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Končne določbe</w:t>
      </w:r>
    </w:p>
    <w:p w14:paraId="3A656405"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EBAD59A" w14:textId="77777777" w:rsidR="006345AB" w:rsidRPr="00693E84" w:rsidRDefault="006345AB" w:rsidP="006345AB">
      <w:pPr>
        <w:keepNext/>
        <w:keepLines/>
        <w:jc w:val="center"/>
        <w:rPr>
          <w:rFonts w:cs="Arial"/>
          <w:sz w:val="22"/>
          <w:szCs w:val="22"/>
        </w:rPr>
      </w:pPr>
    </w:p>
    <w:p w14:paraId="40A16138" w14:textId="77777777" w:rsidR="006345AB" w:rsidRPr="008E4EB3" w:rsidRDefault="006345AB" w:rsidP="006345AB">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0A1B66E1" w14:textId="77777777" w:rsidR="006345AB" w:rsidRPr="00693E84" w:rsidRDefault="006345AB" w:rsidP="006345AB">
      <w:pPr>
        <w:keepNext/>
        <w:keepLines/>
        <w:jc w:val="both"/>
        <w:rPr>
          <w:rFonts w:cs="Arial"/>
          <w:sz w:val="22"/>
          <w:szCs w:val="22"/>
        </w:rPr>
      </w:pPr>
    </w:p>
    <w:p w14:paraId="58468ECB" w14:textId="4B6F29E5" w:rsidR="006345AB" w:rsidRDefault="006345AB" w:rsidP="006345AB">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77F6425A" w14:textId="77777777" w:rsidR="00401517" w:rsidRPr="001D0B8D" w:rsidRDefault="00401517" w:rsidP="00401517">
      <w:pPr>
        <w:contextualSpacing/>
        <w:rPr>
          <w:rFonts w:cs="Arial"/>
          <w:bCs/>
          <w:color w:val="000000"/>
          <w:sz w:val="22"/>
          <w:szCs w:val="22"/>
          <w:highlight w:val="yellow"/>
        </w:rPr>
      </w:pPr>
    </w:p>
    <w:p w14:paraId="3D5C66CA"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03413761" w14:textId="77777777" w:rsidR="00401517" w:rsidRPr="00693E84" w:rsidRDefault="00401517" w:rsidP="006345AB">
      <w:pPr>
        <w:keepNext/>
        <w:keepLines/>
        <w:jc w:val="both"/>
        <w:rPr>
          <w:rFonts w:cs="Arial"/>
          <w:sz w:val="22"/>
          <w:szCs w:val="22"/>
        </w:rPr>
      </w:pPr>
    </w:p>
    <w:p w14:paraId="25E0DF69" w14:textId="77777777" w:rsidR="006345AB" w:rsidRPr="00693E84" w:rsidRDefault="006345AB" w:rsidP="006345AB">
      <w:pPr>
        <w:ind w:firstLine="708"/>
        <w:jc w:val="both"/>
        <w:rPr>
          <w:rFonts w:cs="Arial"/>
          <w:sz w:val="22"/>
          <w:szCs w:val="22"/>
        </w:rPr>
      </w:pPr>
    </w:p>
    <w:p w14:paraId="3EE77492"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06FCC12" w14:textId="77777777" w:rsidR="006345AB" w:rsidRPr="00693E84" w:rsidRDefault="006345AB" w:rsidP="006345AB">
      <w:pPr>
        <w:keepNext/>
        <w:keepLines/>
        <w:jc w:val="center"/>
        <w:rPr>
          <w:rFonts w:cs="Arial"/>
          <w:sz w:val="22"/>
          <w:szCs w:val="22"/>
        </w:rPr>
      </w:pPr>
    </w:p>
    <w:p w14:paraId="6BF4AFDE" w14:textId="77777777" w:rsidR="006345AB" w:rsidRPr="00693E84" w:rsidRDefault="006345AB" w:rsidP="006345AB">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250BD5FB" w14:textId="77777777" w:rsidR="006345AB" w:rsidRPr="00693E84" w:rsidRDefault="006345AB" w:rsidP="006345AB">
      <w:pPr>
        <w:keepNext/>
        <w:keepLines/>
        <w:jc w:val="both"/>
        <w:rPr>
          <w:rFonts w:cs="Arial"/>
          <w:sz w:val="22"/>
          <w:szCs w:val="22"/>
        </w:rPr>
      </w:pPr>
    </w:p>
    <w:p w14:paraId="521CBB40" w14:textId="77777777" w:rsidR="006345AB" w:rsidRPr="00693E84" w:rsidRDefault="006345AB" w:rsidP="006345AB">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33486184" w14:textId="77777777" w:rsidR="006345AB" w:rsidRPr="00693E84" w:rsidRDefault="006345AB" w:rsidP="006345AB">
      <w:pPr>
        <w:ind w:firstLine="708"/>
        <w:jc w:val="both"/>
        <w:rPr>
          <w:rFonts w:cs="Arial"/>
          <w:sz w:val="22"/>
          <w:szCs w:val="22"/>
        </w:rPr>
      </w:pPr>
    </w:p>
    <w:p w14:paraId="7AD1C191" w14:textId="77777777" w:rsidR="006345AB" w:rsidRPr="00693E84" w:rsidRDefault="006345AB" w:rsidP="006345AB">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5BFBD5DB" w14:textId="77777777" w:rsidR="006345AB" w:rsidRPr="00E01BEB" w:rsidRDefault="006345AB" w:rsidP="00485051">
      <w:pPr>
        <w:pStyle w:val="Odstavekseznama"/>
        <w:numPr>
          <w:ilvl w:val="0"/>
          <w:numId w:val="32"/>
        </w:numPr>
        <w:rPr>
          <w:sz w:val="22"/>
        </w:rPr>
      </w:pPr>
      <w:r w:rsidRPr="00E01BEB">
        <w:rPr>
          <w:sz w:val="22"/>
        </w:rPr>
        <w:t xml:space="preserve">pridobitev posla ali </w:t>
      </w:r>
    </w:p>
    <w:p w14:paraId="674807E6" w14:textId="77777777" w:rsidR="006345AB" w:rsidRPr="00E01BEB" w:rsidRDefault="006345AB" w:rsidP="00485051">
      <w:pPr>
        <w:pStyle w:val="Odstavekseznama"/>
        <w:numPr>
          <w:ilvl w:val="0"/>
          <w:numId w:val="32"/>
        </w:numPr>
        <w:rPr>
          <w:sz w:val="22"/>
        </w:rPr>
      </w:pPr>
      <w:r w:rsidRPr="00E01BEB">
        <w:rPr>
          <w:sz w:val="22"/>
        </w:rPr>
        <w:t xml:space="preserve">za sklenitev posla pod ugodnejšimi pogoji ali </w:t>
      </w:r>
    </w:p>
    <w:p w14:paraId="5163FE7C" w14:textId="77777777" w:rsidR="006345AB" w:rsidRPr="00E01BEB" w:rsidRDefault="006345AB" w:rsidP="00485051">
      <w:pPr>
        <w:pStyle w:val="Odstavekseznama"/>
        <w:numPr>
          <w:ilvl w:val="0"/>
          <w:numId w:val="32"/>
        </w:numPr>
        <w:rPr>
          <w:sz w:val="22"/>
        </w:rPr>
      </w:pPr>
      <w:r w:rsidRPr="00E01BEB">
        <w:rPr>
          <w:sz w:val="22"/>
        </w:rPr>
        <w:t xml:space="preserve">za opustitev dolžnega nadzora nad izvajanjem pogodbenih obveznosti ali </w:t>
      </w:r>
    </w:p>
    <w:p w14:paraId="0426C586" w14:textId="77777777" w:rsidR="006345AB" w:rsidRPr="00E01BEB" w:rsidRDefault="006345AB" w:rsidP="00485051">
      <w:pPr>
        <w:pStyle w:val="Odstavekseznama"/>
        <w:numPr>
          <w:ilvl w:val="0"/>
          <w:numId w:val="32"/>
        </w:numPr>
        <w:rPr>
          <w:sz w:val="22"/>
        </w:rPr>
      </w:pPr>
      <w:r w:rsidRPr="00E01BEB">
        <w:rPr>
          <w:sz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745D6D" w14:textId="1210D899" w:rsidR="006345AB" w:rsidRDefault="006345AB" w:rsidP="006345AB">
      <w:pPr>
        <w:jc w:val="both"/>
        <w:rPr>
          <w:rFonts w:cs="Arial"/>
          <w:sz w:val="22"/>
          <w:szCs w:val="22"/>
        </w:rPr>
      </w:pPr>
    </w:p>
    <w:p w14:paraId="2B522100" w14:textId="08C8D86B" w:rsidR="00BC25B9" w:rsidRDefault="00BC25B9" w:rsidP="006345AB">
      <w:pPr>
        <w:jc w:val="both"/>
        <w:rPr>
          <w:rFonts w:cs="Arial"/>
          <w:sz w:val="22"/>
          <w:szCs w:val="22"/>
        </w:rPr>
      </w:pPr>
    </w:p>
    <w:p w14:paraId="1C232510" w14:textId="0B51A664" w:rsidR="00BC25B9" w:rsidRDefault="00BC25B9" w:rsidP="006345AB">
      <w:pPr>
        <w:jc w:val="both"/>
        <w:rPr>
          <w:rFonts w:cs="Arial"/>
          <w:sz w:val="22"/>
          <w:szCs w:val="22"/>
        </w:rPr>
      </w:pPr>
    </w:p>
    <w:p w14:paraId="5668FA0E" w14:textId="77777777" w:rsidR="00BC25B9" w:rsidRPr="00693E84" w:rsidRDefault="00BC25B9" w:rsidP="006345AB">
      <w:pPr>
        <w:jc w:val="both"/>
        <w:rPr>
          <w:rFonts w:cs="Arial"/>
          <w:sz w:val="22"/>
          <w:szCs w:val="22"/>
        </w:rPr>
      </w:pPr>
    </w:p>
    <w:p w14:paraId="3130FDD5"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3F86A90C" w14:textId="77777777" w:rsidR="006345AB" w:rsidRPr="00693E84" w:rsidRDefault="006345AB" w:rsidP="006345AB">
      <w:pPr>
        <w:rPr>
          <w:rFonts w:cs="Arial"/>
          <w:bCs/>
          <w:sz w:val="22"/>
          <w:szCs w:val="22"/>
        </w:rPr>
      </w:pPr>
    </w:p>
    <w:p w14:paraId="2C1014F1" w14:textId="77777777" w:rsidR="006345AB" w:rsidRPr="00693E84" w:rsidRDefault="006345AB" w:rsidP="006345AB">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0002464" w14:textId="77777777" w:rsidR="006345AB" w:rsidRPr="00693E84" w:rsidRDefault="006345AB" w:rsidP="006345AB">
      <w:pPr>
        <w:rPr>
          <w:rFonts w:cs="Arial"/>
          <w:bCs/>
          <w:sz w:val="22"/>
          <w:szCs w:val="22"/>
        </w:rPr>
      </w:pPr>
    </w:p>
    <w:p w14:paraId="2080C4B5" w14:textId="77777777" w:rsidR="006345AB" w:rsidRPr="00693E84" w:rsidRDefault="006345AB" w:rsidP="006345AB">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070705F6" w14:textId="77777777" w:rsidR="006345AB" w:rsidRPr="00693E84" w:rsidRDefault="006345AB" w:rsidP="006345AB">
      <w:pPr>
        <w:rPr>
          <w:rFonts w:cs="Arial"/>
          <w:bCs/>
          <w:sz w:val="22"/>
          <w:szCs w:val="22"/>
        </w:rPr>
      </w:pPr>
    </w:p>
    <w:p w14:paraId="337C6418" w14:textId="77777777" w:rsidR="006345AB" w:rsidRPr="00693E84" w:rsidRDefault="006345AB" w:rsidP="006345AB">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4618A943" w14:textId="77777777" w:rsidR="006345AB" w:rsidRPr="00E01BEB" w:rsidRDefault="006345AB"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B224030" w14:textId="77777777" w:rsidR="006345AB" w:rsidRPr="00E01BEB" w:rsidRDefault="006345AB" w:rsidP="00485051">
      <w:pPr>
        <w:pStyle w:val="Odstavekseznama"/>
        <w:numPr>
          <w:ilvl w:val="0"/>
          <w:numId w:val="32"/>
        </w:numPr>
        <w:rPr>
          <w:sz w:val="22"/>
        </w:rPr>
      </w:pPr>
      <w:r w:rsidRPr="00E01BEB">
        <w:rPr>
          <w:sz w:val="22"/>
        </w:rPr>
        <w:t>ponudba izvajalca v postopku oddaje javnega naročila,</w:t>
      </w:r>
    </w:p>
    <w:p w14:paraId="2C054AE7" w14:textId="77777777" w:rsidR="006345AB" w:rsidRPr="00693E84" w:rsidRDefault="006345AB" w:rsidP="006345AB">
      <w:pPr>
        <w:jc w:val="both"/>
        <w:rPr>
          <w:rFonts w:cs="Arial"/>
          <w:sz w:val="22"/>
          <w:szCs w:val="22"/>
        </w:rPr>
      </w:pPr>
    </w:p>
    <w:p w14:paraId="6217551C"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3429012B" w14:textId="77777777" w:rsidR="006345AB" w:rsidRPr="00693E84" w:rsidRDefault="006345AB" w:rsidP="006345AB">
      <w:pPr>
        <w:jc w:val="both"/>
        <w:rPr>
          <w:rFonts w:cs="Arial"/>
          <w:bCs/>
          <w:color w:val="000000"/>
          <w:sz w:val="22"/>
          <w:szCs w:val="22"/>
        </w:rPr>
      </w:pPr>
    </w:p>
    <w:p w14:paraId="241E9AFA" w14:textId="0554A480" w:rsidR="006345AB" w:rsidRPr="00693E84" w:rsidRDefault="006345AB" w:rsidP="006345AB">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452C1FD1" w14:textId="77777777" w:rsidR="006345AB" w:rsidRPr="00693E84" w:rsidRDefault="006345AB" w:rsidP="006345AB">
      <w:pPr>
        <w:jc w:val="both"/>
        <w:rPr>
          <w:rFonts w:cs="Arial"/>
          <w:color w:val="000000"/>
          <w:sz w:val="22"/>
          <w:szCs w:val="22"/>
        </w:rPr>
      </w:pPr>
    </w:p>
    <w:p w14:paraId="48CD7B34" w14:textId="77777777" w:rsidR="006345AB" w:rsidRPr="00693E84" w:rsidRDefault="006345AB" w:rsidP="006345AB">
      <w:pPr>
        <w:rPr>
          <w:rFonts w:cs="Arial"/>
          <w:i/>
        </w:rPr>
      </w:pPr>
      <w:r w:rsidRPr="00693E84">
        <w:rPr>
          <w:rFonts w:cs="Arial"/>
          <w:i/>
        </w:rPr>
        <w:t>Priloge:</w:t>
      </w:r>
    </w:p>
    <w:p w14:paraId="0DFC5169" w14:textId="374D92F3" w:rsidR="006345AB" w:rsidRPr="002B12D0" w:rsidRDefault="006345AB" w:rsidP="00485051">
      <w:pPr>
        <w:pStyle w:val="Odstavekseznama"/>
        <w:numPr>
          <w:ilvl w:val="0"/>
          <w:numId w:val="33"/>
        </w:numPr>
        <w:rPr>
          <w:sz w:val="22"/>
        </w:rPr>
      </w:pPr>
      <w:r w:rsidRPr="002B12D0">
        <w:rPr>
          <w:sz w:val="22"/>
        </w:rPr>
        <w:t>Ponudbeni predračun (obrazec št. 2.</w:t>
      </w:r>
      <w:r w:rsidR="002B12D0">
        <w:rPr>
          <w:sz w:val="22"/>
        </w:rPr>
        <w:t>2</w:t>
      </w:r>
      <w:r w:rsidRPr="002B12D0">
        <w:rPr>
          <w:sz w:val="22"/>
        </w:rPr>
        <w:t>)</w:t>
      </w:r>
    </w:p>
    <w:p w14:paraId="23CBE29E" w14:textId="7687BA70" w:rsidR="006345AB" w:rsidRPr="002B12D0" w:rsidRDefault="006345AB" w:rsidP="00485051">
      <w:pPr>
        <w:pStyle w:val="Odstavekseznama"/>
        <w:numPr>
          <w:ilvl w:val="0"/>
          <w:numId w:val="33"/>
        </w:numPr>
        <w:rPr>
          <w:sz w:val="22"/>
        </w:rPr>
      </w:pPr>
      <w:r w:rsidRPr="002B12D0">
        <w:rPr>
          <w:sz w:val="22"/>
        </w:rPr>
        <w:t>Tehnične specifikacije (obrazec št. 3.2)</w:t>
      </w:r>
    </w:p>
    <w:p w14:paraId="5FC18716" w14:textId="77777777" w:rsidR="006345AB" w:rsidRPr="00693E84" w:rsidRDefault="006345AB" w:rsidP="006345AB">
      <w:pPr>
        <w:rPr>
          <w:rFonts w:cs="Arial"/>
          <w:sz w:val="22"/>
          <w:szCs w:val="22"/>
        </w:rPr>
      </w:pPr>
    </w:p>
    <w:p w14:paraId="1E683FF8" w14:textId="77777777" w:rsidR="006345AB" w:rsidRPr="00693E84" w:rsidRDefault="006345AB" w:rsidP="006345AB">
      <w:pPr>
        <w:rPr>
          <w:rFonts w:cs="Arial"/>
          <w:sz w:val="22"/>
          <w:szCs w:val="22"/>
        </w:rPr>
      </w:pPr>
    </w:p>
    <w:tbl>
      <w:tblPr>
        <w:tblW w:w="0" w:type="auto"/>
        <w:jc w:val="center"/>
        <w:tblLook w:val="01E0" w:firstRow="1" w:lastRow="1" w:firstColumn="1" w:lastColumn="1" w:noHBand="0" w:noVBand="0"/>
      </w:tblPr>
      <w:tblGrid>
        <w:gridCol w:w="4544"/>
        <w:gridCol w:w="4526"/>
      </w:tblGrid>
      <w:tr w:rsidR="006345AB" w:rsidRPr="00693E84" w14:paraId="1022CE8A" w14:textId="77777777" w:rsidTr="006345AB">
        <w:trPr>
          <w:jc w:val="center"/>
        </w:trPr>
        <w:tc>
          <w:tcPr>
            <w:tcW w:w="4605" w:type="dxa"/>
          </w:tcPr>
          <w:p w14:paraId="206AD2EE" w14:textId="77777777" w:rsidR="006345AB" w:rsidRPr="00693E84" w:rsidRDefault="006345AB"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D2AB307" w14:textId="77777777" w:rsidR="006345AB" w:rsidRPr="00693E84" w:rsidRDefault="006345AB" w:rsidP="006345AB">
            <w:pPr>
              <w:rPr>
                <w:rFonts w:cs="Arial"/>
                <w:sz w:val="22"/>
                <w:szCs w:val="22"/>
              </w:rPr>
            </w:pPr>
            <w:r w:rsidRPr="00693E84">
              <w:rPr>
                <w:rFonts w:cs="Arial"/>
                <w:sz w:val="22"/>
                <w:szCs w:val="22"/>
              </w:rPr>
              <w:t xml:space="preserve"> </w:t>
            </w:r>
          </w:p>
          <w:p w14:paraId="2A22E0B9" w14:textId="77777777" w:rsidR="006345AB" w:rsidRPr="00693E84" w:rsidRDefault="006345AB"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713D02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6E24614B" w14:textId="77777777" w:rsidR="006345AB" w:rsidRPr="00693E84" w:rsidRDefault="006345AB" w:rsidP="006345AB">
            <w:pPr>
              <w:rPr>
                <w:rFonts w:cs="Arial"/>
                <w:sz w:val="22"/>
                <w:szCs w:val="22"/>
              </w:rPr>
            </w:pPr>
          </w:p>
          <w:p w14:paraId="04B57C40" w14:textId="77777777" w:rsidR="006345AB" w:rsidRPr="00693E84" w:rsidRDefault="006345AB" w:rsidP="006345AB">
            <w:pPr>
              <w:rPr>
                <w:rFonts w:cs="Arial"/>
                <w:sz w:val="22"/>
                <w:szCs w:val="22"/>
              </w:rPr>
            </w:pPr>
            <w:r>
              <w:rPr>
                <w:rFonts w:cs="Arial"/>
                <w:sz w:val="22"/>
                <w:szCs w:val="22"/>
              </w:rPr>
              <w:t>D</w:t>
            </w:r>
            <w:r w:rsidRPr="00693E84">
              <w:rPr>
                <w:rFonts w:cs="Arial"/>
                <w:sz w:val="22"/>
                <w:szCs w:val="22"/>
              </w:rPr>
              <w:t>obavitelj:</w:t>
            </w:r>
          </w:p>
          <w:p w14:paraId="416C5C6C" w14:textId="77777777" w:rsidR="006345AB" w:rsidRPr="00693E84" w:rsidRDefault="006345AB"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5226569" w14:textId="77777777" w:rsidR="006345AB" w:rsidRPr="00693E84" w:rsidRDefault="006345AB"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4399669A" w14:textId="77777777" w:rsidR="006345AB" w:rsidRPr="00693E84" w:rsidRDefault="006345AB"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F020CB7" w14:textId="77777777" w:rsidR="006345AB" w:rsidRPr="00693E84" w:rsidRDefault="006345AB" w:rsidP="006345AB">
            <w:pPr>
              <w:rPr>
                <w:rFonts w:cs="Arial"/>
                <w:bCs/>
                <w:sz w:val="22"/>
                <w:szCs w:val="22"/>
              </w:rPr>
            </w:pPr>
          </w:p>
        </w:tc>
        <w:tc>
          <w:tcPr>
            <w:tcW w:w="4605" w:type="dxa"/>
          </w:tcPr>
          <w:p w14:paraId="3CAEC277" w14:textId="77777777" w:rsidR="006345AB" w:rsidRPr="00693E84" w:rsidRDefault="006345AB" w:rsidP="006345AB">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7671DFC" w14:textId="77777777" w:rsidR="006345AB" w:rsidRPr="00693E84" w:rsidRDefault="006345AB" w:rsidP="006345AB">
            <w:pPr>
              <w:rPr>
                <w:rFonts w:cs="Arial"/>
                <w:sz w:val="22"/>
                <w:szCs w:val="22"/>
              </w:rPr>
            </w:pPr>
            <w:r w:rsidRPr="00693E84">
              <w:rPr>
                <w:rFonts w:cs="Arial"/>
                <w:sz w:val="22"/>
                <w:szCs w:val="22"/>
              </w:rPr>
              <w:t xml:space="preserve"> </w:t>
            </w:r>
          </w:p>
          <w:p w14:paraId="69F5FC59" w14:textId="77777777" w:rsidR="006345AB" w:rsidRPr="00693E84" w:rsidRDefault="006345AB"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1CDEDE31" w14:textId="77777777" w:rsidR="006345AB" w:rsidRPr="00693E84" w:rsidRDefault="006345AB" w:rsidP="006345AB">
            <w:pPr>
              <w:rPr>
                <w:rFonts w:cs="Arial"/>
                <w:sz w:val="22"/>
                <w:szCs w:val="22"/>
              </w:rPr>
            </w:pPr>
          </w:p>
          <w:p w14:paraId="2CFEBAF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435691C8" w14:textId="77777777" w:rsidR="006345AB" w:rsidRPr="00693E84" w:rsidRDefault="006345AB" w:rsidP="006345AB">
            <w:pPr>
              <w:rPr>
                <w:rFonts w:cs="Arial"/>
                <w:sz w:val="22"/>
                <w:szCs w:val="22"/>
              </w:rPr>
            </w:pPr>
            <w:r w:rsidRPr="00693E84">
              <w:rPr>
                <w:rFonts w:cs="Arial"/>
                <w:sz w:val="22"/>
                <w:szCs w:val="22"/>
              </w:rPr>
              <w:t>Naročnik:</w:t>
            </w:r>
          </w:p>
          <w:p w14:paraId="6B238483" w14:textId="77777777" w:rsidR="006345AB" w:rsidRPr="00693E84" w:rsidRDefault="006345AB"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C9F9425" w14:textId="77777777" w:rsidR="006345AB" w:rsidRPr="00693E84" w:rsidRDefault="006345AB" w:rsidP="006345AB">
            <w:pPr>
              <w:rPr>
                <w:rFonts w:cs="Arial"/>
                <w:sz w:val="22"/>
                <w:szCs w:val="22"/>
              </w:rPr>
            </w:pPr>
            <w:r>
              <w:rPr>
                <w:rFonts w:eastAsia="Calibri" w:cs="Arial"/>
                <w:sz w:val="22"/>
              </w:rPr>
              <w:t>Zlata Štiblar Kisić</w:t>
            </w:r>
            <w:r w:rsidRPr="00693E84">
              <w:rPr>
                <w:rFonts w:cs="Arial"/>
                <w:sz w:val="22"/>
                <w:szCs w:val="22"/>
              </w:rPr>
              <w:tab/>
            </w:r>
          </w:p>
          <w:p w14:paraId="21032157" w14:textId="33238897" w:rsidR="006345AB" w:rsidRPr="00693E84" w:rsidRDefault="006345AB" w:rsidP="006345AB">
            <w:pPr>
              <w:rPr>
                <w:rFonts w:cs="Arial"/>
                <w:bCs/>
                <w:sz w:val="22"/>
                <w:szCs w:val="22"/>
              </w:rPr>
            </w:pPr>
            <w:r w:rsidRPr="00693E84">
              <w:rPr>
                <w:rFonts w:cs="Arial"/>
                <w:bCs/>
                <w:sz w:val="22"/>
                <w:szCs w:val="22"/>
              </w:rPr>
              <w:t>direktor</w:t>
            </w:r>
            <w:r w:rsidR="000A0007">
              <w:rPr>
                <w:rFonts w:cs="Arial"/>
                <w:bCs/>
                <w:sz w:val="22"/>
                <w:szCs w:val="22"/>
              </w:rPr>
              <w:t>ica</w:t>
            </w:r>
          </w:p>
        </w:tc>
      </w:tr>
    </w:tbl>
    <w:p w14:paraId="225A45FF" w14:textId="77777777" w:rsidR="006345AB" w:rsidRPr="00693E84" w:rsidRDefault="006345AB" w:rsidP="006345AB">
      <w:pPr>
        <w:spacing w:after="160" w:line="259" w:lineRule="auto"/>
        <w:rPr>
          <w:rFonts w:asciiTheme="minorHAnsi" w:eastAsiaTheme="minorHAnsi" w:hAnsiTheme="minorHAnsi" w:cstheme="minorBidi"/>
          <w:sz w:val="22"/>
          <w:szCs w:val="22"/>
          <w:lang w:eastAsia="en-US"/>
        </w:rPr>
      </w:pPr>
    </w:p>
    <w:p w14:paraId="3D2177A1" w14:textId="47F721B2" w:rsidR="00CD3812" w:rsidRDefault="00CD3812" w:rsidP="00CD3812">
      <w:pPr>
        <w:contextualSpacing/>
        <w:jc w:val="center"/>
        <w:rPr>
          <w:rFonts w:cs="Arial"/>
          <w:sz w:val="22"/>
        </w:rPr>
      </w:pPr>
    </w:p>
    <w:p w14:paraId="6ED48B11" w14:textId="6AE81079" w:rsidR="00CD3812" w:rsidRDefault="00CD3812" w:rsidP="00CD3812">
      <w:pPr>
        <w:contextualSpacing/>
        <w:jc w:val="center"/>
        <w:rPr>
          <w:rFonts w:cs="Arial"/>
          <w:sz w:val="22"/>
        </w:rPr>
      </w:pPr>
    </w:p>
    <w:p w14:paraId="63CCD130" w14:textId="4382198B" w:rsidR="00CD3812" w:rsidRDefault="00CD3812" w:rsidP="00CD3812">
      <w:pPr>
        <w:contextualSpacing/>
        <w:jc w:val="center"/>
        <w:rPr>
          <w:rFonts w:cs="Arial"/>
          <w:sz w:val="22"/>
        </w:rPr>
      </w:pPr>
    </w:p>
    <w:p w14:paraId="711AD40B" w14:textId="005B794A" w:rsidR="00CD3812" w:rsidRDefault="00CD3812" w:rsidP="00CD3812">
      <w:pPr>
        <w:contextualSpacing/>
        <w:jc w:val="center"/>
        <w:rPr>
          <w:rFonts w:cs="Arial"/>
          <w:sz w:val="22"/>
        </w:rPr>
      </w:pPr>
    </w:p>
    <w:p w14:paraId="5048BAF0" w14:textId="113865BB" w:rsidR="00C82AED" w:rsidRDefault="00C82AED" w:rsidP="00CD3812">
      <w:pPr>
        <w:contextualSpacing/>
        <w:jc w:val="center"/>
        <w:rPr>
          <w:rFonts w:cs="Arial"/>
          <w:sz w:val="22"/>
        </w:rPr>
      </w:pPr>
    </w:p>
    <w:p w14:paraId="3BA35EF2" w14:textId="057E439B" w:rsidR="00C82AED" w:rsidRDefault="00C82AED" w:rsidP="00CD3812">
      <w:pPr>
        <w:contextualSpacing/>
        <w:jc w:val="center"/>
        <w:rPr>
          <w:rFonts w:cs="Arial"/>
          <w:sz w:val="22"/>
        </w:rPr>
      </w:pPr>
    </w:p>
    <w:p w14:paraId="57F4550B" w14:textId="536F68A0" w:rsidR="00C82AED" w:rsidRDefault="00C82AED" w:rsidP="00CD3812">
      <w:pPr>
        <w:contextualSpacing/>
        <w:jc w:val="center"/>
        <w:rPr>
          <w:rFonts w:cs="Arial"/>
          <w:sz w:val="22"/>
        </w:rPr>
      </w:pPr>
    </w:p>
    <w:p w14:paraId="740DB5F6" w14:textId="4D0A9787" w:rsidR="00C82AED" w:rsidRDefault="00C82AED" w:rsidP="00CD3812">
      <w:pPr>
        <w:contextualSpacing/>
        <w:jc w:val="center"/>
        <w:rPr>
          <w:rFonts w:cs="Arial"/>
          <w:sz w:val="22"/>
        </w:rPr>
      </w:pPr>
    </w:p>
    <w:p w14:paraId="2A63E4F2" w14:textId="5552D5A7" w:rsidR="00C82AED" w:rsidRDefault="00C82AED" w:rsidP="00CD3812">
      <w:pPr>
        <w:contextualSpacing/>
        <w:jc w:val="center"/>
        <w:rPr>
          <w:rFonts w:cs="Arial"/>
          <w:sz w:val="22"/>
        </w:rPr>
      </w:pPr>
    </w:p>
    <w:p w14:paraId="4905FBF8" w14:textId="05A03782" w:rsidR="00450097" w:rsidRDefault="00450097" w:rsidP="00401517">
      <w:pPr>
        <w:contextualSpacing/>
        <w:rPr>
          <w:rFonts w:cs="Arial"/>
          <w:sz w:val="22"/>
        </w:rPr>
      </w:pPr>
    </w:p>
    <w:p w14:paraId="6E7E249B" w14:textId="784F38DB" w:rsidR="00450097" w:rsidRDefault="00450097" w:rsidP="00CD3812">
      <w:pPr>
        <w:contextualSpacing/>
        <w:jc w:val="center"/>
        <w:rPr>
          <w:rFonts w:cs="Arial"/>
          <w:sz w:val="22"/>
        </w:rPr>
      </w:pPr>
    </w:p>
    <w:p w14:paraId="66B553E0" w14:textId="555F93F0" w:rsidR="00C82AED" w:rsidRDefault="00C82AED" w:rsidP="00487AE5">
      <w:pPr>
        <w:contextualSpacing/>
        <w:rPr>
          <w:rFonts w:cs="Arial"/>
          <w:sz w:val="22"/>
        </w:rPr>
      </w:pPr>
    </w:p>
    <w:p w14:paraId="447C0870" w14:textId="77777777" w:rsidR="00CD3812" w:rsidRDefault="00CD3812"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2AED" w:rsidRPr="00DE289E" w14:paraId="503F5CC7"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679813E0" w14:textId="77777777" w:rsidR="00C82AED" w:rsidRPr="00DE289E" w:rsidRDefault="00C82AED" w:rsidP="00961A33">
            <w:pPr>
              <w:jc w:val="both"/>
              <w:rPr>
                <w:b/>
                <w:szCs w:val="24"/>
                <w:lang w:eastAsia="en-US"/>
              </w:rPr>
            </w:pPr>
            <w:r w:rsidRPr="00DE289E">
              <w:rPr>
                <w:b/>
              </w:rPr>
              <w:t xml:space="preserve">Obrazec št. </w:t>
            </w:r>
            <w:r>
              <w:rPr>
                <w:b/>
              </w:rPr>
              <w:t>9.3</w:t>
            </w:r>
          </w:p>
        </w:tc>
      </w:tr>
    </w:tbl>
    <w:p w14:paraId="29D7276B" w14:textId="77777777" w:rsidR="00C82AED" w:rsidRPr="00DE289E" w:rsidRDefault="00C82AED" w:rsidP="00C82AED">
      <w:pPr>
        <w:jc w:val="center"/>
        <w:outlineLvl w:val="0"/>
        <w:rPr>
          <w:rFonts w:cs="Arial"/>
          <w:b/>
          <w:sz w:val="24"/>
          <w:szCs w:val="24"/>
        </w:rPr>
      </w:pPr>
    </w:p>
    <w:p w14:paraId="3E1007A4" w14:textId="77777777" w:rsidR="00C82AED" w:rsidRPr="00DE289E" w:rsidRDefault="00C82AED" w:rsidP="00C82AED">
      <w:pPr>
        <w:jc w:val="center"/>
        <w:outlineLvl w:val="0"/>
        <w:rPr>
          <w:rFonts w:cs="Arial"/>
          <w:b/>
          <w:sz w:val="24"/>
          <w:szCs w:val="24"/>
        </w:rPr>
      </w:pPr>
    </w:p>
    <w:p w14:paraId="0801FB45" w14:textId="6731D70B" w:rsidR="00C82AED" w:rsidRDefault="00C82AED" w:rsidP="00C82AED">
      <w:pPr>
        <w:jc w:val="center"/>
        <w:rPr>
          <w:rFonts w:cs="Arial"/>
          <w:b/>
          <w:sz w:val="24"/>
          <w:szCs w:val="24"/>
        </w:rPr>
      </w:pPr>
      <w:r w:rsidRPr="009C187A">
        <w:rPr>
          <w:rFonts w:cs="Arial"/>
          <w:b/>
          <w:sz w:val="24"/>
          <w:szCs w:val="24"/>
        </w:rPr>
        <w:t>VZOREC POGODBE</w:t>
      </w:r>
      <w:r>
        <w:rPr>
          <w:rFonts w:cs="Arial"/>
          <w:b/>
          <w:sz w:val="24"/>
          <w:szCs w:val="24"/>
        </w:rPr>
        <w:t xml:space="preserve"> ZA SKLOP 3, SKLOP 4, SKLOP </w:t>
      </w:r>
      <w:r w:rsidR="00961A33">
        <w:rPr>
          <w:rFonts w:cs="Arial"/>
          <w:b/>
          <w:sz w:val="24"/>
          <w:szCs w:val="24"/>
        </w:rPr>
        <w:t>6</w:t>
      </w:r>
      <w:r>
        <w:rPr>
          <w:rFonts w:cs="Arial"/>
          <w:b/>
          <w:sz w:val="24"/>
          <w:szCs w:val="24"/>
        </w:rPr>
        <w:t xml:space="preserve">, SKLOP </w:t>
      </w:r>
      <w:r w:rsidR="00961A33">
        <w:rPr>
          <w:rFonts w:cs="Arial"/>
          <w:b/>
          <w:sz w:val="24"/>
          <w:szCs w:val="24"/>
        </w:rPr>
        <w:t>7</w:t>
      </w:r>
    </w:p>
    <w:p w14:paraId="4F112DA1" w14:textId="77777777" w:rsidR="00C82AED" w:rsidRPr="00120C86" w:rsidRDefault="00C82AED" w:rsidP="00C82AED">
      <w:pPr>
        <w:jc w:val="center"/>
        <w:rPr>
          <w:rFonts w:cs="Arial"/>
          <w:b/>
          <w:sz w:val="24"/>
          <w:szCs w:val="24"/>
        </w:rPr>
      </w:pPr>
    </w:p>
    <w:p w14:paraId="61104FBB" w14:textId="77777777" w:rsidR="00C82AED" w:rsidRPr="008441C4" w:rsidRDefault="00C82AED" w:rsidP="00C82AED">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49CF9565" w14:textId="77777777" w:rsidR="00C82AED" w:rsidRDefault="00C82AED" w:rsidP="00C82AED">
      <w:pPr>
        <w:rPr>
          <w:rFonts w:cs="Arial"/>
          <w:b/>
          <w:sz w:val="22"/>
        </w:rPr>
      </w:pPr>
    </w:p>
    <w:p w14:paraId="3BA32313" w14:textId="77777777" w:rsidR="00C82AED" w:rsidRDefault="00C82AED" w:rsidP="00C82AED">
      <w:pPr>
        <w:rPr>
          <w:rFonts w:cs="Arial"/>
          <w:b/>
          <w:sz w:val="22"/>
        </w:rPr>
      </w:pPr>
    </w:p>
    <w:p w14:paraId="1CEA85D9"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6C1DA49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483FBE4C" w14:textId="77777777" w:rsidR="00C82AED" w:rsidRPr="00385A7F" w:rsidRDefault="00C82AED" w:rsidP="00C82AED">
      <w:pPr>
        <w:rPr>
          <w:rFonts w:cs="Arial"/>
          <w:sz w:val="22"/>
        </w:rPr>
      </w:pPr>
      <w:r w:rsidRPr="00385A7F">
        <w:rPr>
          <w:rFonts w:cs="Arial"/>
          <w:sz w:val="22"/>
        </w:rPr>
        <w:t>Identifikacijska št. za DDV: SI34052674</w:t>
      </w:r>
    </w:p>
    <w:p w14:paraId="50743F40" w14:textId="77777777" w:rsidR="00C82AED" w:rsidRPr="00385A7F" w:rsidRDefault="00C82AED" w:rsidP="00C82AED">
      <w:pPr>
        <w:rPr>
          <w:rFonts w:cs="Arial"/>
          <w:sz w:val="22"/>
        </w:rPr>
      </w:pPr>
      <w:r w:rsidRPr="00385A7F">
        <w:rPr>
          <w:rFonts w:cs="Arial"/>
          <w:sz w:val="22"/>
        </w:rPr>
        <w:t>Matična št.: 5055733000</w:t>
      </w:r>
    </w:p>
    <w:p w14:paraId="16AB6BB2" w14:textId="77777777" w:rsidR="00C82AED" w:rsidRPr="00385A7F" w:rsidRDefault="00C82AED" w:rsidP="00C82AED">
      <w:pPr>
        <w:rPr>
          <w:rFonts w:cs="Arial"/>
          <w:sz w:val="22"/>
        </w:rPr>
      </w:pPr>
      <w:r w:rsidRPr="00385A7F">
        <w:rPr>
          <w:rFonts w:cs="Arial"/>
          <w:sz w:val="22"/>
        </w:rPr>
        <w:t>(v nadaljnjem besedilu naročnik oz. kupec)</w:t>
      </w:r>
    </w:p>
    <w:p w14:paraId="55B34629" w14:textId="77777777" w:rsidR="00C82AED" w:rsidRPr="009E45F6" w:rsidRDefault="00C82AED" w:rsidP="00C82AED">
      <w:pPr>
        <w:rPr>
          <w:rFonts w:cs="Arial"/>
          <w:sz w:val="22"/>
        </w:rPr>
      </w:pPr>
    </w:p>
    <w:p w14:paraId="5997653D" w14:textId="77777777" w:rsidR="00C82AED" w:rsidRPr="009E45F6" w:rsidRDefault="00C82AED" w:rsidP="00C82AED">
      <w:pPr>
        <w:rPr>
          <w:rFonts w:cs="Arial"/>
          <w:sz w:val="22"/>
        </w:rPr>
      </w:pPr>
      <w:r w:rsidRPr="009E45F6">
        <w:rPr>
          <w:rFonts w:cs="Arial"/>
          <w:sz w:val="22"/>
        </w:rPr>
        <w:t>in</w:t>
      </w:r>
    </w:p>
    <w:p w14:paraId="2013C6E7" w14:textId="77777777" w:rsidR="00C82AED" w:rsidRPr="009E45F6" w:rsidRDefault="00C82AED" w:rsidP="00C82AED">
      <w:pPr>
        <w:rPr>
          <w:rFonts w:cs="Arial"/>
          <w:sz w:val="22"/>
        </w:rPr>
      </w:pPr>
    </w:p>
    <w:p w14:paraId="31C25B6B" w14:textId="77777777" w:rsidR="00C82AED" w:rsidRPr="009E45F6" w:rsidRDefault="00C82AED" w:rsidP="00C82AED">
      <w:pPr>
        <w:rPr>
          <w:rFonts w:cs="Arial"/>
          <w:b/>
          <w:sz w:val="22"/>
        </w:rPr>
      </w:pPr>
      <w:r w:rsidRPr="009E45F6">
        <w:rPr>
          <w:rFonts w:cs="Arial"/>
          <w:b/>
          <w:sz w:val="22"/>
          <w:highlight w:val="yellow"/>
        </w:rPr>
        <w:t>.............................................................................................................................</w:t>
      </w:r>
      <w:r w:rsidRPr="009E45F6">
        <w:rPr>
          <w:rFonts w:cs="Arial"/>
          <w:b/>
          <w:sz w:val="22"/>
        </w:rPr>
        <w:t>,</w:t>
      </w:r>
    </w:p>
    <w:p w14:paraId="0839E700" w14:textId="77777777" w:rsidR="00C82AED" w:rsidRPr="009E45F6" w:rsidRDefault="00C82AED" w:rsidP="00C82AED">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305F9749" w14:textId="77777777" w:rsidR="00C82AED" w:rsidRPr="009E45F6" w:rsidRDefault="00C82AED" w:rsidP="00C82AED">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E3B8C68" w14:textId="77777777" w:rsidR="00C82AED" w:rsidRPr="009E45F6" w:rsidRDefault="00C82AED" w:rsidP="00C82AED">
      <w:pPr>
        <w:rPr>
          <w:rFonts w:cs="Arial"/>
          <w:color w:val="000000"/>
          <w:sz w:val="22"/>
        </w:rPr>
      </w:pPr>
      <w:r w:rsidRPr="009E45F6">
        <w:rPr>
          <w:rFonts w:cs="Arial"/>
          <w:sz w:val="22"/>
        </w:rPr>
        <w:t xml:space="preserve">Matična št.: </w:t>
      </w:r>
      <w:r w:rsidRPr="009E45F6">
        <w:rPr>
          <w:rFonts w:cs="Arial"/>
          <w:sz w:val="22"/>
          <w:highlight w:val="yellow"/>
        </w:rPr>
        <w:t>..............................................</w:t>
      </w:r>
    </w:p>
    <w:p w14:paraId="2D865729" w14:textId="77777777" w:rsidR="00C82AED" w:rsidRPr="009E45F6" w:rsidRDefault="00C82AED" w:rsidP="00C82AED">
      <w:pPr>
        <w:rPr>
          <w:rFonts w:cs="Arial"/>
          <w:color w:val="000000"/>
          <w:sz w:val="22"/>
        </w:rPr>
      </w:pPr>
      <w:r w:rsidRPr="009E45F6">
        <w:rPr>
          <w:rFonts w:cs="Arial"/>
          <w:color w:val="000000"/>
          <w:sz w:val="22"/>
        </w:rPr>
        <w:t>(v nadaljnjem besedilu izvajalec)</w:t>
      </w:r>
    </w:p>
    <w:p w14:paraId="15CA9085" w14:textId="77777777" w:rsidR="00C82AED" w:rsidRPr="009E45F6" w:rsidRDefault="00C82AED" w:rsidP="00C82AED">
      <w:pPr>
        <w:ind w:left="20"/>
        <w:jc w:val="both"/>
        <w:rPr>
          <w:rFonts w:cs="Arial"/>
          <w:sz w:val="22"/>
          <w:szCs w:val="22"/>
          <w:lang w:eastAsia="en-US"/>
        </w:rPr>
      </w:pPr>
    </w:p>
    <w:p w14:paraId="171702E1" w14:textId="77777777" w:rsidR="00C82AED" w:rsidRPr="009E45F6" w:rsidRDefault="00C82AED" w:rsidP="00C82AED">
      <w:pPr>
        <w:pStyle w:val="Naslovpoiljatelja"/>
        <w:jc w:val="both"/>
        <w:rPr>
          <w:b w:val="0"/>
          <w:sz w:val="22"/>
          <w:szCs w:val="24"/>
        </w:rPr>
      </w:pPr>
    </w:p>
    <w:p w14:paraId="68D62CEE" w14:textId="77777777" w:rsidR="00C82AED" w:rsidRPr="009E45F6" w:rsidRDefault="00C82AED" w:rsidP="00C82AED">
      <w:pPr>
        <w:pStyle w:val="Naslovpoiljatelja"/>
        <w:jc w:val="both"/>
        <w:rPr>
          <w:b w:val="0"/>
          <w:sz w:val="22"/>
          <w:szCs w:val="24"/>
        </w:rPr>
      </w:pPr>
      <w:r w:rsidRPr="009E45F6">
        <w:rPr>
          <w:b w:val="0"/>
          <w:sz w:val="22"/>
          <w:szCs w:val="24"/>
        </w:rPr>
        <w:t>skleneta naslednjo</w:t>
      </w:r>
    </w:p>
    <w:p w14:paraId="7B869354" w14:textId="77777777" w:rsidR="00C82AED" w:rsidRPr="00D73EF3" w:rsidRDefault="00C82AED" w:rsidP="00C82AED">
      <w:pPr>
        <w:rPr>
          <w:b/>
        </w:rPr>
      </w:pPr>
      <w:r w:rsidRPr="002863D6">
        <w:rPr>
          <w:b/>
        </w:rPr>
        <w:t xml:space="preserve">                                                                                                                                                                                                                                                                                                                                   </w:t>
      </w:r>
    </w:p>
    <w:p w14:paraId="74CEFACB" w14:textId="77777777" w:rsidR="00C82AED" w:rsidRDefault="00C82AED" w:rsidP="00C82AED">
      <w:pPr>
        <w:pStyle w:val="Naslovpoiljatelja"/>
        <w:jc w:val="center"/>
        <w:rPr>
          <w:sz w:val="18"/>
        </w:rPr>
      </w:pPr>
    </w:p>
    <w:p w14:paraId="4378328F" w14:textId="77777777" w:rsidR="00C82AED" w:rsidRPr="00D73EF3" w:rsidRDefault="00C82AED" w:rsidP="00C82AED">
      <w:pPr>
        <w:pStyle w:val="Naslovpoiljatelja"/>
        <w:jc w:val="center"/>
        <w:rPr>
          <w:sz w:val="18"/>
        </w:rPr>
      </w:pPr>
    </w:p>
    <w:p w14:paraId="753878AE" w14:textId="77777777" w:rsidR="00C82AED" w:rsidRDefault="00C82AED" w:rsidP="00C82AED">
      <w:pPr>
        <w:pStyle w:val="Naslovpoiljatelja"/>
        <w:jc w:val="center"/>
        <w:rPr>
          <w:sz w:val="24"/>
          <w:szCs w:val="24"/>
        </w:rPr>
      </w:pPr>
      <w:r>
        <w:rPr>
          <w:sz w:val="24"/>
          <w:szCs w:val="24"/>
        </w:rPr>
        <w:t>POGODBO</w:t>
      </w:r>
    </w:p>
    <w:p w14:paraId="127A9829" w14:textId="52721046" w:rsidR="00C82AED" w:rsidRDefault="00C82AED" w:rsidP="00C82AED">
      <w:pPr>
        <w:jc w:val="center"/>
        <w:rPr>
          <w:b/>
          <w:sz w:val="24"/>
          <w:szCs w:val="24"/>
        </w:rPr>
      </w:pPr>
      <w:r>
        <w:rPr>
          <w:b/>
          <w:sz w:val="24"/>
          <w:szCs w:val="24"/>
        </w:rPr>
        <w:t xml:space="preserve">O </w:t>
      </w:r>
      <w:r w:rsidR="00344FB3">
        <w:rPr>
          <w:b/>
          <w:sz w:val="24"/>
          <w:szCs w:val="24"/>
        </w:rPr>
        <w:t>PREVZEM IN ODVOZ ODPADKOV</w:t>
      </w:r>
      <w:r>
        <w:rPr>
          <w:b/>
          <w:sz w:val="24"/>
          <w:szCs w:val="24"/>
        </w:rPr>
        <w:t xml:space="preserve"> IZ ONKOLOŠKEGA INŠTITUTA LJUBLJANA</w:t>
      </w:r>
    </w:p>
    <w:p w14:paraId="042C1492" w14:textId="77777777" w:rsidR="00C82AED" w:rsidRDefault="00C82AED" w:rsidP="00C82AED">
      <w:pPr>
        <w:jc w:val="center"/>
        <w:rPr>
          <w:szCs w:val="24"/>
        </w:rPr>
      </w:pPr>
    </w:p>
    <w:p w14:paraId="2A1DD6F1" w14:textId="77777777" w:rsidR="00C82AED" w:rsidRDefault="00C82AED" w:rsidP="00C82AED">
      <w:pPr>
        <w:jc w:val="center"/>
        <w:rPr>
          <w:szCs w:val="24"/>
        </w:rPr>
      </w:pPr>
    </w:p>
    <w:p w14:paraId="55CBB457" w14:textId="6D410E46" w:rsidR="00C82AED" w:rsidRPr="00204074" w:rsidRDefault="00C82AED" w:rsidP="00485051">
      <w:pPr>
        <w:pStyle w:val="Odstavekseznama"/>
        <w:numPr>
          <w:ilvl w:val="2"/>
          <w:numId w:val="16"/>
        </w:numPr>
        <w:ind w:left="1077"/>
        <w:rPr>
          <w:b/>
          <w:sz w:val="22"/>
          <w:szCs w:val="22"/>
        </w:rPr>
      </w:pPr>
      <w:r w:rsidRPr="00204074">
        <w:rPr>
          <w:b/>
          <w:sz w:val="22"/>
          <w:szCs w:val="22"/>
        </w:rPr>
        <w:t>Podlaga za sklenitev pogodbe</w:t>
      </w:r>
    </w:p>
    <w:p w14:paraId="02D250D1" w14:textId="77777777" w:rsidR="00C82AED" w:rsidRPr="009E45F6" w:rsidRDefault="00C82AED" w:rsidP="00C82AED">
      <w:pPr>
        <w:rPr>
          <w:sz w:val="22"/>
          <w:szCs w:val="22"/>
        </w:rPr>
      </w:pPr>
    </w:p>
    <w:p w14:paraId="597301EB" w14:textId="68E235E5" w:rsidR="00C82AED" w:rsidRPr="009E45F6" w:rsidRDefault="00C82AED" w:rsidP="00485051">
      <w:pPr>
        <w:pStyle w:val="Naslovpoiljatelja"/>
        <w:numPr>
          <w:ilvl w:val="1"/>
          <w:numId w:val="41"/>
        </w:numPr>
        <w:ind w:left="714" w:hanging="357"/>
        <w:jc w:val="center"/>
        <w:rPr>
          <w:b w:val="0"/>
          <w:sz w:val="22"/>
          <w:szCs w:val="22"/>
        </w:rPr>
      </w:pPr>
      <w:r w:rsidRPr="009E45F6">
        <w:rPr>
          <w:b w:val="0"/>
          <w:sz w:val="22"/>
          <w:szCs w:val="22"/>
        </w:rPr>
        <w:t>člen</w:t>
      </w:r>
    </w:p>
    <w:p w14:paraId="2C1D83B8" w14:textId="77777777" w:rsidR="00C82AED" w:rsidRPr="009E45F6" w:rsidRDefault="00C82AED" w:rsidP="00C82AED">
      <w:pPr>
        <w:keepNext/>
        <w:keepLines/>
        <w:jc w:val="both"/>
        <w:rPr>
          <w:rFonts w:cs="Arial"/>
          <w:bCs/>
          <w:i/>
          <w:sz w:val="22"/>
          <w:szCs w:val="22"/>
        </w:rPr>
      </w:pPr>
    </w:p>
    <w:p w14:paraId="34039D33" w14:textId="77777777" w:rsidR="00597CEE" w:rsidRDefault="00C82AED" w:rsidP="00C82AED">
      <w:pPr>
        <w:jc w:val="both"/>
        <w:rPr>
          <w:rFonts w:cs="Arial"/>
          <w:color w:val="000000"/>
          <w:sz w:val="22"/>
          <w:szCs w:val="22"/>
        </w:rPr>
      </w:pPr>
      <w:r w:rsidRPr="009E45F6">
        <w:rPr>
          <w:rFonts w:cs="Arial"/>
          <w:color w:val="000000"/>
          <w:sz w:val="22"/>
          <w:szCs w:val="22"/>
        </w:rPr>
        <w:t>Podlaga za sklenitev pogodbe</w:t>
      </w:r>
      <w:r w:rsidR="00597CEE">
        <w:rPr>
          <w:rFonts w:cs="Arial"/>
          <w:color w:val="000000"/>
          <w:sz w:val="22"/>
          <w:szCs w:val="22"/>
        </w:rPr>
        <w:t xml:space="preserve">: </w:t>
      </w:r>
    </w:p>
    <w:p w14:paraId="0352F12E" w14:textId="7E44F0D0" w:rsidR="00C82AED" w:rsidRPr="00597CEE" w:rsidRDefault="00C82AED" w:rsidP="00485051">
      <w:pPr>
        <w:numPr>
          <w:ilvl w:val="0"/>
          <w:numId w:val="40"/>
        </w:numPr>
        <w:ind w:left="714" w:hanging="357"/>
        <w:jc w:val="both"/>
        <w:rPr>
          <w:rFonts w:cs="Arial"/>
          <w:sz w:val="22"/>
          <w:szCs w:val="22"/>
        </w:rPr>
      </w:pPr>
      <w:r w:rsidRPr="00597CEE">
        <w:rPr>
          <w:rFonts w:cs="Arial"/>
          <w:sz w:val="22"/>
          <w:szCs w:val="22"/>
        </w:rPr>
        <w:t>je izvedeno javno naročilo »</w:t>
      </w:r>
      <w:r w:rsidRPr="00BC25B9">
        <w:rPr>
          <w:rFonts w:cs="Arial"/>
          <w:b/>
          <w:sz w:val="22"/>
          <w:szCs w:val="22"/>
        </w:rPr>
        <w:t>Odpadki</w:t>
      </w:r>
      <w:r w:rsidRPr="00597CEE">
        <w:rPr>
          <w:rFonts w:cs="Arial"/>
          <w:sz w:val="22"/>
          <w:szCs w:val="22"/>
        </w:rPr>
        <w:t>« po odprtem postopku št. JN-001</w:t>
      </w:r>
      <w:r w:rsidR="00197CF9" w:rsidRPr="00597CEE">
        <w:rPr>
          <w:rFonts w:cs="Arial"/>
          <w:sz w:val="22"/>
          <w:szCs w:val="22"/>
        </w:rPr>
        <w:t>3</w:t>
      </w:r>
      <w:r w:rsidRPr="00597CEE">
        <w:rPr>
          <w:rFonts w:cs="Arial"/>
          <w:sz w:val="22"/>
          <w:szCs w:val="22"/>
        </w:rPr>
        <w:t>/202</w:t>
      </w:r>
      <w:r w:rsidR="00197CF9" w:rsidRPr="00597CEE">
        <w:rPr>
          <w:rFonts w:cs="Arial"/>
          <w:sz w:val="22"/>
          <w:szCs w:val="22"/>
        </w:rPr>
        <w:t>6</w:t>
      </w:r>
      <w:r w:rsidR="00597CEE" w:rsidRPr="00597CEE">
        <w:rPr>
          <w:rFonts w:cs="Arial"/>
          <w:sz w:val="22"/>
          <w:szCs w:val="22"/>
        </w:rPr>
        <w:t>.</w:t>
      </w:r>
    </w:p>
    <w:p w14:paraId="08E4C8BE"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4BF5E283"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80DEF0B" w14:textId="3C7B7D4C" w:rsidR="00597CEE" w:rsidRDefault="00597CEE" w:rsidP="00C82AED">
      <w:pPr>
        <w:jc w:val="both"/>
        <w:rPr>
          <w:rFonts w:cs="Arial"/>
          <w:color w:val="000000"/>
          <w:sz w:val="22"/>
          <w:szCs w:val="22"/>
        </w:rPr>
      </w:pPr>
    </w:p>
    <w:p w14:paraId="3406E0A1" w14:textId="11647CA0" w:rsidR="00597CEE" w:rsidRDefault="00597CEE" w:rsidP="00485051">
      <w:pPr>
        <w:pStyle w:val="Odstavekseznama"/>
        <w:numPr>
          <w:ilvl w:val="2"/>
          <w:numId w:val="16"/>
        </w:numPr>
        <w:ind w:left="1077"/>
        <w:rPr>
          <w:b/>
          <w:sz w:val="22"/>
          <w:szCs w:val="22"/>
        </w:rPr>
      </w:pPr>
      <w:r w:rsidRPr="00597CEE">
        <w:rPr>
          <w:b/>
          <w:sz w:val="22"/>
          <w:szCs w:val="22"/>
        </w:rPr>
        <w:t>Predmet pogodbe</w:t>
      </w:r>
    </w:p>
    <w:p w14:paraId="570DCCA2" w14:textId="168FEF85" w:rsidR="005B1682" w:rsidRDefault="005B1682" w:rsidP="005B1682">
      <w:pPr>
        <w:rPr>
          <w:b/>
          <w:sz w:val="22"/>
          <w:szCs w:val="22"/>
        </w:rPr>
      </w:pPr>
    </w:p>
    <w:p w14:paraId="1AFC6EED" w14:textId="77777777" w:rsidR="005B1682" w:rsidRPr="009E45F6" w:rsidRDefault="005B1682" w:rsidP="00485051">
      <w:pPr>
        <w:pStyle w:val="Naslovpoiljatelja"/>
        <w:numPr>
          <w:ilvl w:val="1"/>
          <w:numId w:val="41"/>
        </w:numPr>
        <w:ind w:left="714" w:hanging="357"/>
        <w:jc w:val="center"/>
        <w:rPr>
          <w:b w:val="0"/>
          <w:sz w:val="22"/>
          <w:szCs w:val="22"/>
        </w:rPr>
      </w:pPr>
      <w:r w:rsidRPr="009E45F6">
        <w:rPr>
          <w:b w:val="0"/>
          <w:sz w:val="22"/>
          <w:szCs w:val="22"/>
        </w:rPr>
        <w:t>člen</w:t>
      </w:r>
    </w:p>
    <w:p w14:paraId="4D8E6DF8" w14:textId="02128B2D" w:rsidR="00597CEE" w:rsidRDefault="00597CEE" w:rsidP="00597CEE">
      <w:pPr>
        <w:rPr>
          <w:b/>
          <w:sz w:val="22"/>
          <w:szCs w:val="22"/>
        </w:rPr>
      </w:pPr>
    </w:p>
    <w:p w14:paraId="2E5C3EEA" w14:textId="5902D7D5" w:rsidR="00597CEE" w:rsidRPr="00401517" w:rsidRDefault="00597CEE" w:rsidP="00597CEE">
      <w:pPr>
        <w:jc w:val="both"/>
        <w:rPr>
          <w:rFonts w:cs="Arial"/>
          <w:sz w:val="22"/>
          <w:szCs w:val="22"/>
        </w:rPr>
      </w:pPr>
      <w:r w:rsidRPr="00597CEE">
        <w:rPr>
          <w:rFonts w:cs="Arial"/>
          <w:color w:val="000000"/>
          <w:sz w:val="22"/>
          <w:szCs w:val="22"/>
        </w:rPr>
        <w:t xml:space="preserve">Predmet pogodbe je oddaja odpadkov po sklopih. Pogodba se sklepa za </w:t>
      </w:r>
      <w:r w:rsidRPr="00401517">
        <w:rPr>
          <w:rFonts w:cs="Arial"/>
          <w:sz w:val="22"/>
          <w:szCs w:val="22"/>
        </w:rPr>
        <w:t xml:space="preserve">(ustrezno obkroži-v primeru, da ponudnik ne bo izbran za posamezen sklop, jih bo naročnik pri pripravi pogodbe črtal): </w:t>
      </w:r>
    </w:p>
    <w:p w14:paraId="2768715F" w14:textId="689E7F24" w:rsidR="00597CEE" w:rsidRPr="00597CEE" w:rsidRDefault="00597CEE" w:rsidP="00597CEE">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597CEE" w:rsidRPr="000A0007" w14:paraId="654794B3"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B3A728E" w14:textId="01133F0D" w:rsidR="00597CEE" w:rsidRPr="00401517" w:rsidRDefault="00597CEE" w:rsidP="00961A33">
            <w:pPr>
              <w:ind w:right="-32"/>
              <w:rPr>
                <w:rFonts w:cs="Arial"/>
                <w:b/>
                <w:bCs/>
                <w:sz w:val="22"/>
                <w:szCs w:val="22"/>
              </w:rPr>
            </w:pPr>
            <w:r w:rsidRPr="00401517">
              <w:rPr>
                <w:rFonts w:cs="Arial"/>
                <w:b/>
                <w:bCs/>
                <w:sz w:val="22"/>
                <w:szCs w:val="22"/>
              </w:rPr>
              <w:t>SKLOP 3</w:t>
            </w:r>
          </w:p>
        </w:tc>
        <w:tc>
          <w:tcPr>
            <w:tcW w:w="5781" w:type="dxa"/>
            <w:tcBorders>
              <w:top w:val="single" w:sz="4" w:space="0" w:color="000000"/>
              <w:left w:val="single" w:sz="4" w:space="0" w:color="auto"/>
              <w:bottom w:val="single" w:sz="4" w:space="0" w:color="000000"/>
              <w:right w:val="nil"/>
            </w:tcBorders>
            <w:vAlign w:val="center"/>
            <w:hideMark/>
          </w:tcPr>
          <w:p w14:paraId="5C496223" w14:textId="15D8AED2" w:rsidR="00597CEE" w:rsidRPr="00401517" w:rsidRDefault="00597CEE" w:rsidP="00961A33">
            <w:pPr>
              <w:ind w:right="-32"/>
              <w:rPr>
                <w:rFonts w:cs="Arial"/>
                <w:bCs/>
                <w:sz w:val="22"/>
                <w:szCs w:val="22"/>
              </w:rPr>
            </w:pPr>
            <w:r w:rsidRPr="00401517">
              <w:rPr>
                <w:rFonts w:cs="Arial"/>
                <w:bCs/>
                <w:sz w:val="22"/>
                <w:szCs w:val="22"/>
              </w:rPr>
              <w:t>18 01 04 – Odvoz odpadkov iz zdravstva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0646CD88" w14:textId="78BF49DC" w:rsidR="00597CEE" w:rsidRPr="00401517" w:rsidRDefault="00597CEE"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r w:rsidR="00597CEE" w:rsidRPr="000A0007" w14:paraId="791808FD"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43AD47F5" w14:textId="65D7AEC3" w:rsidR="00597CEE" w:rsidRPr="00401517" w:rsidRDefault="00597CEE">
            <w:pPr>
              <w:ind w:right="-32"/>
              <w:rPr>
                <w:rFonts w:cs="Arial"/>
                <w:b/>
                <w:bCs/>
                <w:sz w:val="22"/>
                <w:szCs w:val="22"/>
              </w:rPr>
            </w:pPr>
            <w:r w:rsidRPr="00401517">
              <w:rPr>
                <w:rFonts w:cs="Arial"/>
                <w:b/>
                <w:bCs/>
                <w:sz w:val="22"/>
                <w:szCs w:val="22"/>
              </w:rPr>
              <w:t>SKLOP 4</w:t>
            </w:r>
          </w:p>
        </w:tc>
        <w:tc>
          <w:tcPr>
            <w:tcW w:w="5781" w:type="dxa"/>
            <w:tcBorders>
              <w:top w:val="single" w:sz="4" w:space="0" w:color="000000"/>
              <w:left w:val="single" w:sz="4" w:space="0" w:color="auto"/>
              <w:bottom w:val="single" w:sz="4" w:space="0" w:color="000000"/>
              <w:right w:val="nil"/>
            </w:tcBorders>
            <w:vAlign w:val="center"/>
            <w:hideMark/>
          </w:tcPr>
          <w:p w14:paraId="69AE527A" w14:textId="0F5E9527" w:rsidR="00597CEE" w:rsidRPr="00401517" w:rsidRDefault="00597CEE" w:rsidP="00597CEE">
            <w:pPr>
              <w:ind w:right="-32"/>
              <w:rPr>
                <w:rFonts w:cs="Arial"/>
                <w:bCs/>
                <w:sz w:val="22"/>
                <w:szCs w:val="22"/>
              </w:rPr>
            </w:pPr>
            <w:r w:rsidRPr="00401517">
              <w:rPr>
                <w:rFonts w:cs="Arial"/>
                <w:bCs/>
                <w:sz w:val="22"/>
                <w:szCs w:val="22"/>
              </w:rPr>
              <w:t xml:space="preserve">18 01 02 - Deli telesa in organi, vključno z vrečkami krvi in konzervirano krvjo </w:t>
            </w:r>
          </w:p>
          <w:p w14:paraId="6F4F6D22" w14:textId="18C238EA"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551A9D79"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r w:rsidR="00597CEE" w:rsidRPr="000A0007" w14:paraId="07BD7909"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2A1DD08A" w14:textId="02334B50" w:rsidR="00597CEE" w:rsidRPr="00401517" w:rsidRDefault="00597CEE">
            <w:pPr>
              <w:ind w:right="-32"/>
              <w:rPr>
                <w:rFonts w:cs="Arial"/>
                <w:bCs/>
                <w:sz w:val="22"/>
                <w:szCs w:val="22"/>
              </w:rPr>
            </w:pPr>
            <w:r w:rsidRPr="00401517">
              <w:rPr>
                <w:rFonts w:cs="Arial"/>
                <w:b/>
                <w:bCs/>
                <w:sz w:val="22"/>
                <w:szCs w:val="22"/>
              </w:rPr>
              <w:lastRenderedPageBreak/>
              <w:t xml:space="preserve">SKLOP </w:t>
            </w:r>
            <w:r w:rsidR="00A63F66" w:rsidRPr="00401517">
              <w:rPr>
                <w:rFonts w:cs="Arial"/>
                <w:b/>
                <w:bCs/>
                <w:sz w:val="22"/>
                <w:szCs w:val="22"/>
              </w:rPr>
              <w:t>6</w:t>
            </w:r>
          </w:p>
        </w:tc>
        <w:tc>
          <w:tcPr>
            <w:tcW w:w="5781" w:type="dxa"/>
            <w:tcBorders>
              <w:top w:val="single" w:sz="4" w:space="0" w:color="000000"/>
              <w:left w:val="single" w:sz="4" w:space="0" w:color="auto"/>
              <w:bottom w:val="single" w:sz="4" w:space="0" w:color="000000"/>
              <w:right w:val="nil"/>
            </w:tcBorders>
            <w:vAlign w:val="center"/>
            <w:hideMark/>
          </w:tcPr>
          <w:p w14:paraId="54D61712" w14:textId="2EBD5C29" w:rsidR="00597CEE" w:rsidRPr="00401517" w:rsidRDefault="00A63F66">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C5191C6" w14:textId="520F6FAF" w:rsidR="00A63F66" w:rsidRPr="00401517" w:rsidRDefault="00A63F66">
            <w:pPr>
              <w:ind w:right="-32"/>
              <w:rPr>
                <w:rFonts w:cs="Arial"/>
                <w:bCs/>
                <w:sz w:val="22"/>
                <w:szCs w:val="22"/>
              </w:rPr>
            </w:pPr>
            <w:r w:rsidRPr="00401517">
              <w:rPr>
                <w:rFonts w:cs="Arial"/>
                <w:bCs/>
                <w:sz w:val="22"/>
                <w:szCs w:val="22"/>
              </w:rPr>
              <w:t>- mehki material brez ostrih predmetov</w:t>
            </w:r>
          </w:p>
          <w:p w14:paraId="353C8057" w14:textId="2A5BD1B4" w:rsidR="00A63F66" w:rsidRPr="00401517" w:rsidRDefault="00A63F66">
            <w:pPr>
              <w:ind w:right="-32"/>
              <w:rPr>
                <w:rFonts w:cs="Arial"/>
                <w:bCs/>
                <w:sz w:val="22"/>
                <w:szCs w:val="22"/>
              </w:rPr>
            </w:pPr>
            <w:r w:rsidRPr="00401517">
              <w:rPr>
                <w:rFonts w:cs="Arial"/>
                <w:bCs/>
                <w:sz w:val="22"/>
                <w:szCs w:val="22"/>
              </w:rPr>
              <w:t>- ostri predmeti</w:t>
            </w:r>
          </w:p>
          <w:p w14:paraId="1F88BB5D" w14:textId="013F9292" w:rsidR="00A63F66" w:rsidRPr="00401517" w:rsidRDefault="00A63F66">
            <w:pPr>
              <w:ind w:right="-32"/>
              <w:rPr>
                <w:rFonts w:cs="Arial"/>
                <w:bCs/>
                <w:sz w:val="22"/>
                <w:szCs w:val="22"/>
              </w:rPr>
            </w:pPr>
            <w:r w:rsidRPr="00401517">
              <w:rPr>
                <w:rFonts w:cs="Arial"/>
                <w:bCs/>
                <w:sz w:val="22"/>
                <w:szCs w:val="22"/>
              </w:rPr>
              <w:t>- večji kovinski kosi – večinoma kirurški spenjači</w:t>
            </w:r>
          </w:p>
          <w:p w14:paraId="23AC1D21" w14:textId="5A1541E4" w:rsidR="00A63F66" w:rsidRPr="00401517" w:rsidRDefault="00A63F66">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343FFEAF" w14:textId="21D9DBAF"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61A3DB1"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r w:rsidR="00597CEE" w:rsidRPr="000A0007" w14:paraId="45A44EE4"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AD8F78F" w14:textId="65FF1C60" w:rsidR="00597CEE" w:rsidRPr="00401517" w:rsidRDefault="00597CEE">
            <w:pPr>
              <w:ind w:right="-32"/>
              <w:rPr>
                <w:rFonts w:cs="Arial"/>
                <w:bCs/>
                <w:sz w:val="22"/>
                <w:szCs w:val="22"/>
              </w:rPr>
            </w:pPr>
            <w:r w:rsidRPr="00401517">
              <w:rPr>
                <w:rFonts w:cs="Arial"/>
                <w:b/>
                <w:bCs/>
                <w:sz w:val="22"/>
                <w:szCs w:val="22"/>
              </w:rPr>
              <w:t xml:space="preserve">SKLOP </w:t>
            </w:r>
            <w:r w:rsidR="005B1682" w:rsidRPr="00401517">
              <w:rPr>
                <w:rFonts w:cs="Arial"/>
                <w:b/>
                <w:bCs/>
                <w:sz w:val="22"/>
                <w:szCs w:val="22"/>
              </w:rPr>
              <w:t>7</w:t>
            </w:r>
          </w:p>
        </w:tc>
        <w:tc>
          <w:tcPr>
            <w:tcW w:w="5781" w:type="dxa"/>
            <w:tcBorders>
              <w:top w:val="single" w:sz="4" w:space="0" w:color="000000"/>
              <w:left w:val="single" w:sz="4" w:space="0" w:color="auto"/>
              <w:bottom w:val="single" w:sz="4" w:space="0" w:color="000000"/>
              <w:right w:val="nil"/>
            </w:tcBorders>
            <w:vAlign w:val="center"/>
            <w:hideMark/>
          </w:tcPr>
          <w:p w14:paraId="45202A73" w14:textId="163C9F70" w:rsidR="00597CEE" w:rsidRPr="00401517" w:rsidRDefault="005B1682">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7E094B8D"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bl>
    <w:p w14:paraId="088DC8CD" w14:textId="77777777" w:rsidR="00597CEE" w:rsidRPr="00597CEE" w:rsidRDefault="00597CEE" w:rsidP="00597CEE">
      <w:pPr>
        <w:rPr>
          <w:b/>
          <w:sz w:val="22"/>
          <w:szCs w:val="22"/>
        </w:rPr>
      </w:pPr>
    </w:p>
    <w:p w14:paraId="232A735D" w14:textId="51C5439A" w:rsidR="00597CEE" w:rsidRPr="00450097" w:rsidRDefault="005B1682" w:rsidP="00450097">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349BC1CB" w14:textId="2D15B629"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5666595E" w14:textId="77777777" w:rsidR="005B1682" w:rsidRPr="009E45F6" w:rsidRDefault="005B1682" w:rsidP="005B1682">
      <w:pPr>
        <w:pStyle w:val="Naslovpoiljatelja"/>
        <w:jc w:val="both"/>
        <w:rPr>
          <w:bCs/>
          <w:iCs/>
          <w:color w:val="000000"/>
          <w:sz w:val="22"/>
          <w:szCs w:val="22"/>
        </w:rPr>
      </w:pPr>
    </w:p>
    <w:p w14:paraId="43397161" w14:textId="5838126F" w:rsidR="005B1682" w:rsidRDefault="005B1682" w:rsidP="002B12D0">
      <w:pPr>
        <w:jc w:val="both"/>
        <w:rPr>
          <w:rFonts w:cs="Arial"/>
          <w:bCs/>
          <w:sz w:val="22"/>
          <w:szCs w:val="22"/>
        </w:rPr>
      </w:pPr>
      <w:r w:rsidRPr="005B1682">
        <w:rPr>
          <w:rFonts w:cs="Arial"/>
          <w:bCs/>
          <w:sz w:val="22"/>
          <w:szCs w:val="22"/>
        </w:rPr>
        <w:t xml:space="preserve">Izvajalec izvaja odvoz odpadkov v skladu z veljavnim Zakonom o varstvu okolja (ZVO-2) </w:t>
      </w:r>
      <w:r w:rsidR="002B12D0">
        <w:rPr>
          <w:rFonts w:cs="Arial"/>
          <w:bCs/>
          <w:sz w:val="22"/>
          <w:szCs w:val="22"/>
        </w:rPr>
        <w:t xml:space="preserve">s spremembami in dopolnitvami </w:t>
      </w:r>
      <w:r w:rsidRPr="005B1682">
        <w:rPr>
          <w:rFonts w:cs="Arial"/>
          <w:bCs/>
          <w:sz w:val="22"/>
          <w:szCs w:val="22"/>
        </w:rPr>
        <w:t xml:space="preserve">ter </w:t>
      </w:r>
      <w:r w:rsidR="002B12D0">
        <w:rPr>
          <w:rFonts w:cs="Arial"/>
          <w:bCs/>
          <w:sz w:val="22"/>
          <w:szCs w:val="22"/>
        </w:rPr>
        <w:t xml:space="preserve">v skladu z </w:t>
      </w:r>
      <w:r w:rsidRPr="005B1682">
        <w:rPr>
          <w:rFonts w:cs="Arial"/>
          <w:bCs/>
          <w:sz w:val="22"/>
          <w:szCs w:val="22"/>
        </w:rPr>
        <w:t>veljavn</w:t>
      </w:r>
      <w:r w:rsidR="002B12D0">
        <w:rPr>
          <w:rFonts w:cs="Arial"/>
          <w:bCs/>
          <w:sz w:val="22"/>
          <w:szCs w:val="22"/>
        </w:rPr>
        <w:t xml:space="preserve">imi predpisi </w:t>
      </w:r>
      <w:r w:rsidRPr="005B1682">
        <w:rPr>
          <w:rFonts w:cs="Arial"/>
          <w:bCs/>
          <w:sz w:val="22"/>
          <w:szCs w:val="22"/>
        </w:rPr>
        <w:t>Uredb</w:t>
      </w:r>
      <w:r w:rsidR="002B12D0">
        <w:rPr>
          <w:rFonts w:cs="Arial"/>
          <w:bCs/>
          <w:sz w:val="22"/>
          <w:szCs w:val="22"/>
        </w:rPr>
        <w:t>e</w:t>
      </w:r>
      <w:r w:rsidRPr="005B1682">
        <w:rPr>
          <w:rFonts w:cs="Arial"/>
          <w:bCs/>
          <w:sz w:val="22"/>
          <w:szCs w:val="22"/>
        </w:rPr>
        <w:t xml:space="preserve"> o ravnanju z odpadki, ki nastajajo pri opravljanju zdravstvene in veterinarske dejavnosti ter z njima povezanih raziskavah (Uradni list RS, št. 89/08 s spremembami), ter v skladu s tehničnimi specifikacijami in zahtevami naročnika.</w:t>
      </w:r>
    </w:p>
    <w:p w14:paraId="7A281632" w14:textId="6EE86F40" w:rsidR="002B12D0" w:rsidRDefault="002B12D0" w:rsidP="002B12D0">
      <w:pPr>
        <w:jc w:val="both"/>
        <w:rPr>
          <w:rFonts w:cs="Arial"/>
          <w:bCs/>
          <w:sz w:val="22"/>
          <w:szCs w:val="22"/>
        </w:rPr>
      </w:pPr>
    </w:p>
    <w:p w14:paraId="4C2F35E3" w14:textId="062F4871" w:rsidR="002B12D0" w:rsidRDefault="002B12D0" w:rsidP="002B12D0">
      <w:pPr>
        <w:pStyle w:val="Odstavekseznama"/>
        <w:numPr>
          <w:ilvl w:val="2"/>
          <w:numId w:val="16"/>
        </w:numPr>
        <w:ind w:left="1077"/>
        <w:rPr>
          <w:b/>
          <w:sz w:val="22"/>
          <w:szCs w:val="22"/>
        </w:rPr>
      </w:pPr>
      <w:r>
        <w:rPr>
          <w:b/>
          <w:sz w:val="22"/>
          <w:szCs w:val="22"/>
        </w:rPr>
        <w:t>Izvajanje storitev in izvedbeni roki</w:t>
      </w:r>
    </w:p>
    <w:p w14:paraId="6600EA73" w14:textId="77777777" w:rsidR="002B12D0" w:rsidRPr="002B12D0" w:rsidRDefault="002B12D0" w:rsidP="002B12D0">
      <w:pPr>
        <w:jc w:val="both"/>
        <w:rPr>
          <w:rFonts w:cs="Arial"/>
          <w:bCs/>
          <w:sz w:val="22"/>
          <w:szCs w:val="22"/>
        </w:rPr>
      </w:pPr>
    </w:p>
    <w:p w14:paraId="172F7949" w14:textId="77777777"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2105BBB8" w14:textId="475094E8" w:rsidR="00331706" w:rsidRDefault="00331706" w:rsidP="005B1682">
      <w:pPr>
        <w:jc w:val="both"/>
        <w:rPr>
          <w:rFonts w:cs="Arial"/>
          <w:color w:val="000000"/>
          <w:sz w:val="22"/>
          <w:szCs w:val="22"/>
        </w:rPr>
      </w:pPr>
    </w:p>
    <w:p w14:paraId="0F2919C3" w14:textId="77777777" w:rsidR="005B1682" w:rsidRPr="009E45F6" w:rsidRDefault="005B1682" w:rsidP="005B1682">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36CE0D74" w14:textId="77777777" w:rsidR="005B1682" w:rsidRPr="009E45F6" w:rsidRDefault="005B1682" w:rsidP="005B1682">
      <w:pPr>
        <w:jc w:val="both"/>
        <w:rPr>
          <w:rFonts w:cs="Arial"/>
          <w:sz w:val="22"/>
          <w:szCs w:val="22"/>
        </w:rPr>
      </w:pPr>
    </w:p>
    <w:p w14:paraId="19E6FD26" w14:textId="3D725881"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4D8A64C2" w14:textId="77777777" w:rsidR="005B1682" w:rsidRPr="009E45F6" w:rsidRDefault="005B1682" w:rsidP="005B1682">
      <w:pPr>
        <w:jc w:val="center"/>
        <w:rPr>
          <w:rFonts w:cs="Arial"/>
          <w:sz w:val="22"/>
          <w:szCs w:val="22"/>
        </w:rPr>
      </w:pPr>
    </w:p>
    <w:p w14:paraId="51484B08" w14:textId="77777777" w:rsidR="005B1682" w:rsidRPr="009E45F6" w:rsidRDefault="005B1682" w:rsidP="005B1682">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5D73429A" w14:textId="77777777" w:rsidR="005B1682" w:rsidRPr="009E45F6" w:rsidRDefault="005B1682" w:rsidP="005B1682">
      <w:pPr>
        <w:jc w:val="both"/>
        <w:rPr>
          <w:rFonts w:cs="Arial"/>
          <w:sz w:val="22"/>
          <w:szCs w:val="22"/>
        </w:rPr>
      </w:pPr>
    </w:p>
    <w:p w14:paraId="29CEFFD7" w14:textId="77777777" w:rsidR="005B1682" w:rsidRPr="009E45F6" w:rsidRDefault="005B1682" w:rsidP="005B1682">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26297BCC" w14:textId="77777777" w:rsidR="005B1682" w:rsidRPr="009E45F6" w:rsidRDefault="005B1682" w:rsidP="005B1682">
      <w:pPr>
        <w:rPr>
          <w:rFonts w:cs="Arial"/>
          <w:sz w:val="22"/>
          <w:szCs w:val="22"/>
        </w:rPr>
      </w:pPr>
    </w:p>
    <w:p w14:paraId="207EFDCE" w14:textId="269A05F9"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536EA349" w14:textId="5969D19E" w:rsidR="005B1682" w:rsidRDefault="005B1682" w:rsidP="005B1682">
      <w:pPr>
        <w:jc w:val="both"/>
        <w:rPr>
          <w:rFonts w:cs="Arial"/>
          <w:color w:val="000000"/>
          <w:sz w:val="22"/>
          <w:szCs w:val="22"/>
        </w:rPr>
      </w:pPr>
    </w:p>
    <w:p w14:paraId="2A1F87C9" w14:textId="77777777" w:rsidR="005B1682" w:rsidRPr="009E45F6" w:rsidRDefault="005B1682" w:rsidP="005B1682">
      <w:pPr>
        <w:jc w:val="both"/>
        <w:rPr>
          <w:rFonts w:cs="Arial"/>
          <w:sz w:val="22"/>
          <w:szCs w:val="22"/>
        </w:rPr>
      </w:pPr>
      <w:r w:rsidRPr="009E45F6">
        <w:rPr>
          <w:rFonts w:cs="Arial"/>
          <w:sz w:val="22"/>
          <w:szCs w:val="22"/>
          <w:lang w:val="pl-PL"/>
        </w:rPr>
        <w:t xml:space="preserve">Izvajalec bo </w:t>
      </w:r>
      <w:r w:rsidRPr="009E45F6">
        <w:rPr>
          <w:rFonts w:cs="Arial"/>
          <w:sz w:val="22"/>
          <w:szCs w:val="22"/>
        </w:rPr>
        <w:t>izvajal odvoz odpadkov po podpisu te pogodbe sukcesivno v skladu s tehničnimi zahtevami in specifikacijami naročnika na naslovu naročnika.</w:t>
      </w:r>
    </w:p>
    <w:p w14:paraId="16A8ED75" w14:textId="77777777" w:rsidR="005B1682" w:rsidRPr="009E45F6" w:rsidRDefault="005B1682" w:rsidP="005B1682">
      <w:pPr>
        <w:jc w:val="both"/>
        <w:rPr>
          <w:rFonts w:cs="Arial"/>
          <w:sz w:val="22"/>
          <w:szCs w:val="22"/>
        </w:rPr>
      </w:pPr>
    </w:p>
    <w:p w14:paraId="69AA6743" w14:textId="40F8C675" w:rsidR="005B1682" w:rsidRDefault="005B1682" w:rsidP="005B1682">
      <w:pPr>
        <w:jc w:val="both"/>
        <w:rPr>
          <w:rFonts w:cs="Arial"/>
          <w:sz w:val="22"/>
          <w:szCs w:val="22"/>
        </w:rPr>
      </w:pPr>
      <w:r w:rsidRPr="009E45F6">
        <w:rPr>
          <w:rFonts w:cs="Arial"/>
          <w:sz w:val="22"/>
          <w:szCs w:val="22"/>
        </w:rPr>
        <w:t xml:space="preserve">Izvajalec se zavezuje, da bo odvoz odpadkov opravljal v skladu s tehničnimi specifikacijami in zahtevami naročnika v času veljavnosti te pogodbe. </w:t>
      </w:r>
    </w:p>
    <w:p w14:paraId="22E25956" w14:textId="77777777" w:rsidR="002B12D0" w:rsidRDefault="002B12D0" w:rsidP="005B1682">
      <w:pPr>
        <w:jc w:val="both"/>
        <w:rPr>
          <w:rFonts w:cs="Arial"/>
          <w:sz w:val="22"/>
          <w:szCs w:val="22"/>
        </w:rPr>
      </w:pPr>
    </w:p>
    <w:p w14:paraId="235B74E4" w14:textId="06A01C88" w:rsidR="00921FD9" w:rsidRPr="009E45F6" w:rsidRDefault="00921FD9" w:rsidP="005B1682">
      <w:pPr>
        <w:jc w:val="both"/>
        <w:rPr>
          <w:rFonts w:cs="Arial"/>
          <w:sz w:val="22"/>
          <w:szCs w:val="22"/>
        </w:rPr>
      </w:pPr>
      <w:r w:rsidRPr="009E45F6">
        <w:rPr>
          <w:rFonts w:cs="Arial"/>
          <w:sz w:val="22"/>
          <w:szCs w:val="22"/>
        </w:rPr>
        <w:t>Izvajalec bo opravljal storitev odvoza odpadkov po naslednjem razporedu:</w:t>
      </w:r>
    </w:p>
    <w:p w14:paraId="4B9B913C" w14:textId="558AAAED" w:rsidR="005B1682" w:rsidRDefault="005B1682" w:rsidP="005B1682">
      <w:pPr>
        <w:jc w:val="both"/>
        <w:rPr>
          <w:rFonts w:cs="Arial"/>
          <w:color w:val="000000"/>
          <w:sz w:val="22"/>
          <w:szCs w:val="22"/>
        </w:rPr>
      </w:pPr>
    </w:p>
    <w:tbl>
      <w:tblPr>
        <w:tblW w:w="9495" w:type="dxa"/>
        <w:tblInd w:w="-34" w:type="dxa"/>
        <w:tblLayout w:type="fixed"/>
        <w:tblLook w:val="04A0" w:firstRow="1" w:lastRow="0" w:firstColumn="1" w:lastColumn="0" w:noHBand="0" w:noVBand="1"/>
      </w:tblPr>
      <w:tblGrid>
        <w:gridCol w:w="1163"/>
        <w:gridCol w:w="4962"/>
        <w:gridCol w:w="3370"/>
      </w:tblGrid>
      <w:tr w:rsidR="005B1682" w:rsidRPr="000A0007" w14:paraId="2DFC138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0CE5DE57" w14:textId="77777777" w:rsidR="005B1682" w:rsidRPr="00401517" w:rsidRDefault="005B1682" w:rsidP="00961A33">
            <w:pPr>
              <w:ind w:right="-32"/>
              <w:rPr>
                <w:rFonts w:cs="Arial"/>
                <w:b/>
                <w:bCs/>
                <w:sz w:val="22"/>
                <w:szCs w:val="22"/>
              </w:rPr>
            </w:pPr>
            <w:r w:rsidRPr="00401517">
              <w:rPr>
                <w:rFonts w:cs="Arial"/>
                <w:b/>
                <w:bCs/>
                <w:sz w:val="22"/>
                <w:szCs w:val="22"/>
              </w:rPr>
              <w:t>SKLOP 3</w:t>
            </w:r>
          </w:p>
        </w:tc>
        <w:tc>
          <w:tcPr>
            <w:tcW w:w="4962" w:type="dxa"/>
            <w:tcBorders>
              <w:top w:val="single" w:sz="4" w:space="0" w:color="000000"/>
              <w:left w:val="single" w:sz="4" w:space="0" w:color="auto"/>
              <w:bottom w:val="single" w:sz="4" w:space="0" w:color="000000"/>
              <w:right w:val="nil"/>
            </w:tcBorders>
            <w:vAlign w:val="center"/>
            <w:hideMark/>
          </w:tcPr>
          <w:p w14:paraId="698F69D3" w14:textId="77777777" w:rsidR="005B1682" w:rsidRPr="00401517" w:rsidRDefault="005B1682" w:rsidP="00961A33">
            <w:pPr>
              <w:ind w:right="-32"/>
              <w:rPr>
                <w:rFonts w:cs="Arial"/>
                <w:bCs/>
                <w:sz w:val="22"/>
                <w:szCs w:val="22"/>
              </w:rPr>
            </w:pPr>
            <w:r w:rsidRPr="00401517">
              <w:rPr>
                <w:rFonts w:cs="Arial"/>
                <w:bCs/>
                <w:sz w:val="22"/>
                <w:szCs w:val="22"/>
              </w:rPr>
              <w:t>18 01 04 – Odvoz odpadkov iz zdravstva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3DDBA2A9" w14:textId="2301EC9D" w:rsidR="005B1682" w:rsidRPr="00401517" w:rsidRDefault="00921FD9" w:rsidP="00961A33">
            <w:pPr>
              <w:keepNext/>
              <w:widowControl w:val="0"/>
              <w:snapToGrid w:val="0"/>
              <w:jc w:val="center"/>
              <w:rPr>
                <w:rFonts w:cs="Arial"/>
                <w:bCs/>
                <w:sz w:val="22"/>
                <w:szCs w:val="22"/>
                <w:lang w:eastAsia="ar-SA"/>
              </w:rPr>
            </w:pPr>
            <w:r w:rsidRPr="00401517">
              <w:rPr>
                <w:rFonts w:cs="Arial"/>
                <w:b/>
                <w:bCs/>
                <w:sz w:val="22"/>
                <w:szCs w:val="22"/>
              </w:rPr>
              <w:t>Dvakrat  tedensko (torek, petek</w:t>
            </w:r>
            <w:r w:rsidR="002B12D0" w:rsidRPr="00401517">
              <w:rPr>
                <w:rFonts w:cs="Arial"/>
                <w:b/>
                <w:bCs/>
                <w:sz w:val="22"/>
                <w:szCs w:val="22"/>
              </w:rPr>
              <w:t>)</w:t>
            </w:r>
            <w:r w:rsidR="00AB3E1A" w:rsidRPr="00401517">
              <w:rPr>
                <w:rFonts w:cs="Arial"/>
                <w:b/>
                <w:bCs/>
                <w:sz w:val="22"/>
                <w:szCs w:val="22"/>
              </w:rPr>
              <w:t xml:space="preserve"> – do 8.00 ure </w:t>
            </w:r>
          </w:p>
        </w:tc>
      </w:tr>
      <w:tr w:rsidR="005B1682" w:rsidRPr="000A0007" w14:paraId="0D49943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3A85C543" w14:textId="77777777" w:rsidR="005B1682" w:rsidRPr="00401517" w:rsidRDefault="005B1682" w:rsidP="00961A33">
            <w:pPr>
              <w:ind w:right="-32"/>
              <w:rPr>
                <w:rFonts w:cs="Arial"/>
                <w:b/>
                <w:bCs/>
                <w:sz w:val="22"/>
                <w:szCs w:val="22"/>
              </w:rPr>
            </w:pPr>
            <w:r w:rsidRPr="00401517">
              <w:rPr>
                <w:rFonts w:cs="Arial"/>
                <w:b/>
                <w:bCs/>
                <w:sz w:val="22"/>
                <w:szCs w:val="22"/>
              </w:rPr>
              <w:t>SKLOP 4</w:t>
            </w:r>
          </w:p>
        </w:tc>
        <w:tc>
          <w:tcPr>
            <w:tcW w:w="4962" w:type="dxa"/>
            <w:tcBorders>
              <w:top w:val="single" w:sz="4" w:space="0" w:color="000000"/>
              <w:left w:val="single" w:sz="4" w:space="0" w:color="auto"/>
              <w:bottom w:val="single" w:sz="4" w:space="0" w:color="000000"/>
              <w:right w:val="nil"/>
            </w:tcBorders>
            <w:vAlign w:val="center"/>
            <w:hideMark/>
          </w:tcPr>
          <w:p w14:paraId="38ED5D0D" w14:textId="77777777" w:rsidR="005B1682" w:rsidRPr="00401517" w:rsidRDefault="005B1682" w:rsidP="00961A33">
            <w:pPr>
              <w:ind w:right="-32"/>
              <w:rPr>
                <w:rFonts w:cs="Arial"/>
                <w:bCs/>
                <w:sz w:val="22"/>
                <w:szCs w:val="22"/>
              </w:rPr>
            </w:pPr>
            <w:r w:rsidRPr="00401517">
              <w:rPr>
                <w:rFonts w:cs="Arial"/>
                <w:bCs/>
                <w:sz w:val="22"/>
                <w:szCs w:val="22"/>
              </w:rPr>
              <w:t xml:space="preserve">18 01 02 - Deli telesa in organi, vključno z vrečkami krvi in konzervirano krvjo </w:t>
            </w:r>
          </w:p>
          <w:p w14:paraId="0517A108"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76895332" w14:textId="0D0079B8" w:rsidR="005B1682" w:rsidRPr="00401517" w:rsidRDefault="00921FD9" w:rsidP="00AB3E1A">
            <w:pPr>
              <w:keepNext/>
              <w:widowControl w:val="0"/>
              <w:snapToGrid w:val="0"/>
              <w:jc w:val="both"/>
              <w:rPr>
                <w:rFonts w:cs="Arial"/>
                <w:sz w:val="22"/>
                <w:szCs w:val="22"/>
                <w:lang w:eastAsia="ar-SA"/>
              </w:rPr>
            </w:pPr>
            <w:r w:rsidRPr="00401517">
              <w:rPr>
                <w:rFonts w:cs="Arial"/>
                <w:b/>
                <w:bCs/>
                <w:sz w:val="22"/>
                <w:szCs w:val="22"/>
                <w:lang w:eastAsia="ar-SA"/>
              </w:rPr>
              <w:t>Enkrat</w:t>
            </w:r>
            <w:r w:rsidRPr="00401517">
              <w:rPr>
                <w:rFonts w:cs="Arial"/>
                <w:bCs/>
                <w:sz w:val="22"/>
                <w:szCs w:val="22"/>
                <w:lang w:eastAsia="ar-SA"/>
              </w:rPr>
              <w:t xml:space="preserve"> </w:t>
            </w:r>
            <w:r w:rsidRPr="00401517">
              <w:rPr>
                <w:rFonts w:cs="Arial"/>
                <w:b/>
                <w:bCs/>
                <w:sz w:val="22"/>
                <w:szCs w:val="22"/>
              </w:rPr>
              <w:t xml:space="preserve"> tedensko </w:t>
            </w:r>
            <w:r w:rsidR="00450097" w:rsidRPr="00401517">
              <w:rPr>
                <w:rFonts w:cs="Arial"/>
                <w:b/>
                <w:bCs/>
                <w:sz w:val="22"/>
                <w:szCs w:val="22"/>
              </w:rPr>
              <w:t>(sreda)</w:t>
            </w:r>
            <w:r w:rsidR="002B12D0" w:rsidRPr="00401517">
              <w:rPr>
                <w:rFonts w:cs="Arial"/>
                <w:b/>
                <w:bCs/>
                <w:sz w:val="22"/>
                <w:szCs w:val="22"/>
              </w:rPr>
              <w:t xml:space="preserve"> </w:t>
            </w:r>
            <w:r w:rsidR="00AB3E1A" w:rsidRPr="00401517">
              <w:rPr>
                <w:rFonts w:cs="Arial"/>
                <w:b/>
                <w:bCs/>
                <w:sz w:val="22"/>
                <w:szCs w:val="22"/>
              </w:rPr>
              <w:t>– do 7.45 ure</w:t>
            </w:r>
          </w:p>
        </w:tc>
      </w:tr>
      <w:tr w:rsidR="005B1682" w:rsidRPr="000A0007" w14:paraId="2BA7680C"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177330DF" w14:textId="77777777" w:rsidR="005B1682" w:rsidRPr="00401517" w:rsidRDefault="005B1682" w:rsidP="00961A33">
            <w:pPr>
              <w:ind w:right="-32"/>
              <w:rPr>
                <w:rFonts w:cs="Arial"/>
                <w:bCs/>
                <w:sz w:val="22"/>
                <w:szCs w:val="22"/>
              </w:rPr>
            </w:pPr>
            <w:r w:rsidRPr="00401517">
              <w:rPr>
                <w:rFonts w:cs="Arial"/>
                <w:b/>
                <w:bCs/>
                <w:sz w:val="22"/>
                <w:szCs w:val="22"/>
              </w:rPr>
              <w:t>SKLOP 6</w:t>
            </w:r>
          </w:p>
        </w:tc>
        <w:tc>
          <w:tcPr>
            <w:tcW w:w="4962" w:type="dxa"/>
            <w:tcBorders>
              <w:top w:val="single" w:sz="4" w:space="0" w:color="000000"/>
              <w:left w:val="single" w:sz="4" w:space="0" w:color="auto"/>
              <w:bottom w:val="single" w:sz="4" w:space="0" w:color="000000"/>
              <w:right w:val="nil"/>
            </w:tcBorders>
            <w:vAlign w:val="center"/>
            <w:hideMark/>
          </w:tcPr>
          <w:p w14:paraId="39269109" w14:textId="109819EC" w:rsidR="005B1682" w:rsidRPr="00401517" w:rsidRDefault="005B1682" w:rsidP="00961A33">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796DEB0" w14:textId="77777777" w:rsidR="005B1682" w:rsidRPr="00401517" w:rsidRDefault="005B1682" w:rsidP="00961A33">
            <w:pPr>
              <w:ind w:right="-32"/>
              <w:rPr>
                <w:rFonts w:cs="Arial"/>
                <w:bCs/>
                <w:sz w:val="22"/>
                <w:szCs w:val="22"/>
              </w:rPr>
            </w:pPr>
            <w:r w:rsidRPr="00401517">
              <w:rPr>
                <w:rFonts w:cs="Arial"/>
                <w:bCs/>
                <w:sz w:val="22"/>
                <w:szCs w:val="22"/>
              </w:rPr>
              <w:t>- mehki material brez ostrih predmetov</w:t>
            </w:r>
          </w:p>
          <w:p w14:paraId="11E9C64E" w14:textId="77777777" w:rsidR="005B1682" w:rsidRPr="00401517" w:rsidRDefault="005B1682" w:rsidP="00961A33">
            <w:pPr>
              <w:ind w:right="-32"/>
              <w:rPr>
                <w:rFonts w:cs="Arial"/>
                <w:bCs/>
                <w:sz w:val="22"/>
                <w:szCs w:val="22"/>
              </w:rPr>
            </w:pPr>
            <w:r w:rsidRPr="00401517">
              <w:rPr>
                <w:rFonts w:cs="Arial"/>
                <w:bCs/>
                <w:sz w:val="22"/>
                <w:szCs w:val="22"/>
              </w:rPr>
              <w:t>- ostri predmeti</w:t>
            </w:r>
          </w:p>
          <w:p w14:paraId="506952EF" w14:textId="77777777" w:rsidR="005B1682" w:rsidRPr="00401517" w:rsidRDefault="005B1682" w:rsidP="00961A33">
            <w:pPr>
              <w:ind w:right="-32"/>
              <w:rPr>
                <w:rFonts w:cs="Arial"/>
                <w:bCs/>
                <w:sz w:val="22"/>
                <w:szCs w:val="22"/>
              </w:rPr>
            </w:pPr>
            <w:r w:rsidRPr="00401517">
              <w:rPr>
                <w:rFonts w:cs="Arial"/>
                <w:bCs/>
                <w:sz w:val="22"/>
                <w:szCs w:val="22"/>
              </w:rPr>
              <w:t>- večji kovinski kosi – večinoma kirurški spenjači</w:t>
            </w:r>
          </w:p>
          <w:p w14:paraId="739F884B" w14:textId="66D53A89" w:rsidR="005B1682" w:rsidRPr="00401517" w:rsidRDefault="005B1682" w:rsidP="00961A33">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4A3C8D8C"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0F07B5" w14:textId="319B5DB5" w:rsidR="005B1682" w:rsidRPr="00401517" w:rsidRDefault="005B1682"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00921FD9" w:rsidRPr="00401517">
              <w:rPr>
                <w:rFonts w:cs="Arial"/>
                <w:b/>
                <w:bCs/>
                <w:sz w:val="22"/>
                <w:szCs w:val="22"/>
              </w:rPr>
              <w:t>Dvakrat tedensko (ponedeljek/četrtek ali torek/petek)</w:t>
            </w:r>
          </w:p>
        </w:tc>
      </w:tr>
      <w:tr w:rsidR="005B1682" w:rsidRPr="000A0007" w14:paraId="6C102F34"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504F5E2A" w14:textId="77777777" w:rsidR="005B1682" w:rsidRPr="00401517" w:rsidRDefault="005B1682" w:rsidP="00961A33">
            <w:pPr>
              <w:ind w:right="-32"/>
              <w:rPr>
                <w:rFonts w:cs="Arial"/>
                <w:bCs/>
                <w:sz w:val="22"/>
                <w:szCs w:val="22"/>
              </w:rPr>
            </w:pPr>
            <w:r w:rsidRPr="00401517">
              <w:rPr>
                <w:rFonts w:cs="Arial"/>
                <w:b/>
                <w:bCs/>
                <w:sz w:val="22"/>
                <w:szCs w:val="22"/>
              </w:rPr>
              <w:lastRenderedPageBreak/>
              <w:t>SKLOP 7</w:t>
            </w:r>
          </w:p>
        </w:tc>
        <w:tc>
          <w:tcPr>
            <w:tcW w:w="4962" w:type="dxa"/>
            <w:tcBorders>
              <w:top w:val="single" w:sz="4" w:space="0" w:color="000000"/>
              <w:left w:val="single" w:sz="4" w:space="0" w:color="auto"/>
              <w:bottom w:val="single" w:sz="4" w:space="0" w:color="000000"/>
              <w:right w:val="nil"/>
            </w:tcBorders>
            <w:vAlign w:val="center"/>
            <w:hideMark/>
          </w:tcPr>
          <w:p w14:paraId="0FDC47E1" w14:textId="3627217E" w:rsidR="005B1682" w:rsidRPr="00401517" w:rsidRDefault="005B1682" w:rsidP="00961A33">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BE3551" w14:textId="76716B43" w:rsidR="005B1682" w:rsidRPr="00401517" w:rsidRDefault="00921FD9" w:rsidP="00961A33">
            <w:pPr>
              <w:keepNext/>
              <w:widowControl w:val="0"/>
              <w:snapToGrid w:val="0"/>
              <w:jc w:val="center"/>
              <w:rPr>
                <w:rFonts w:cs="Arial"/>
                <w:sz w:val="22"/>
                <w:szCs w:val="22"/>
                <w:lang w:eastAsia="ar-SA"/>
              </w:rPr>
            </w:pPr>
            <w:r w:rsidRPr="00401517">
              <w:rPr>
                <w:rFonts w:cs="Arial"/>
                <w:b/>
                <w:bCs/>
                <w:sz w:val="22"/>
                <w:szCs w:val="22"/>
              </w:rPr>
              <w:t>Dvakrat tedensko (ponedeljek/četrtek ali torek/petek)</w:t>
            </w:r>
          </w:p>
        </w:tc>
      </w:tr>
    </w:tbl>
    <w:p w14:paraId="279FB159" w14:textId="77777777" w:rsidR="00921FD9" w:rsidRDefault="00921FD9" w:rsidP="00921FD9">
      <w:pPr>
        <w:jc w:val="both"/>
        <w:rPr>
          <w:rFonts w:cs="Arial"/>
          <w:color w:val="FF0000"/>
          <w:sz w:val="22"/>
          <w:szCs w:val="22"/>
        </w:rPr>
      </w:pPr>
    </w:p>
    <w:p w14:paraId="247862DF" w14:textId="77777777" w:rsidR="00921FD9" w:rsidRPr="009E45F6" w:rsidRDefault="00921FD9" w:rsidP="00921FD9">
      <w:pPr>
        <w:pStyle w:val="Naslovpoiljatelja"/>
        <w:jc w:val="both"/>
        <w:rPr>
          <w:b w:val="0"/>
          <w:sz w:val="22"/>
          <w:szCs w:val="22"/>
        </w:rPr>
      </w:pPr>
    </w:p>
    <w:p w14:paraId="3975C66D" w14:textId="77777777" w:rsidR="00921FD9" w:rsidRPr="009E45F6" w:rsidRDefault="00921FD9" w:rsidP="00921FD9">
      <w:pPr>
        <w:pStyle w:val="Naslovpoiljatelja"/>
        <w:jc w:val="both"/>
        <w:rPr>
          <w:b w:val="0"/>
          <w:sz w:val="22"/>
          <w:szCs w:val="22"/>
        </w:rPr>
      </w:pPr>
      <w:r w:rsidRPr="009E45F6">
        <w:rPr>
          <w:b w:val="0"/>
          <w:sz w:val="22"/>
          <w:szCs w:val="22"/>
        </w:rPr>
        <w:t>Količine odpadkov, ki so predmet odvoza in kot so razvidne iz ponudbenega predračuna so okvirne. Naročnik ne nosi odškodninske odgovornosti zaradi nedoseganja ali preseganja navedenih letnih količin odvoza odpadkov.</w:t>
      </w:r>
    </w:p>
    <w:p w14:paraId="557A4CDF" w14:textId="77777777" w:rsidR="002B12D0" w:rsidRDefault="002B12D0" w:rsidP="002B12D0">
      <w:pPr>
        <w:jc w:val="both"/>
        <w:rPr>
          <w:rFonts w:cs="Arial"/>
          <w:b/>
          <w:sz w:val="22"/>
          <w:szCs w:val="22"/>
        </w:rPr>
      </w:pPr>
    </w:p>
    <w:p w14:paraId="79FCB46C" w14:textId="3525A0AE" w:rsidR="002B12D0" w:rsidRPr="002B12D0" w:rsidRDefault="002B12D0" w:rsidP="002B12D0">
      <w:pPr>
        <w:pStyle w:val="Odstavekseznama"/>
        <w:numPr>
          <w:ilvl w:val="2"/>
          <w:numId w:val="16"/>
        </w:numPr>
        <w:ind w:left="1077"/>
        <w:rPr>
          <w:b/>
          <w:sz w:val="22"/>
          <w:szCs w:val="22"/>
        </w:rPr>
      </w:pPr>
      <w:r w:rsidRPr="002B12D0">
        <w:rPr>
          <w:b/>
          <w:sz w:val="22"/>
          <w:szCs w:val="22"/>
        </w:rPr>
        <w:t>Podizvajalci</w:t>
      </w:r>
    </w:p>
    <w:p w14:paraId="6EA29203" w14:textId="77777777" w:rsidR="002B12D0" w:rsidRPr="009E45F6" w:rsidRDefault="002B12D0" w:rsidP="002B12D0">
      <w:pPr>
        <w:jc w:val="both"/>
        <w:rPr>
          <w:rFonts w:cs="Arial"/>
          <w:sz w:val="22"/>
          <w:szCs w:val="22"/>
        </w:rPr>
      </w:pPr>
    </w:p>
    <w:p w14:paraId="6DC863D0" w14:textId="77777777" w:rsidR="002B12D0" w:rsidRPr="00767429" w:rsidRDefault="002B12D0" w:rsidP="002B12D0">
      <w:pPr>
        <w:pStyle w:val="Naslovpoiljatelja"/>
        <w:numPr>
          <w:ilvl w:val="1"/>
          <w:numId w:val="41"/>
        </w:numPr>
        <w:ind w:left="714" w:hanging="357"/>
        <w:jc w:val="center"/>
        <w:rPr>
          <w:b w:val="0"/>
          <w:sz w:val="22"/>
          <w:szCs w:val="22"/>
        </w:rPr>
      </w:pPr>
      <w:r w:rsidRPr="00767429">
        <w:rPr>
          <w:b w:val="0"/>
          <w:sz w:val="22"/>
          <w:szCs w:val="22"/>
        </w:rPr>
        <w:t>člen</w:t>
      </w:r>
    </w:p>
    <w:p w14:paraId="3BAA23F7" w14:textId="77777777" w:rsidR="002B12D0" w:rsidRPr="009E45F6" w:rsidRDefault="002B12D0" w:rsidP="002B12D0">
      <w:pPr>
        <w:jc w:val="both"/>
        <w:rPr>
          <w:rFonts w:cs="Arial"/>
          <w:sz w:val="22"/>
          <w:szCs w:val="22"/>
        </w:rPr>
      </w:pPr>
    </w:p>
    <w:p w14:paraId="093288E2" w14:textId="77777777" w:rsidR="002B12D0" w:rsidRPr="009E45F6" w:rsidRDefault="002B12D0" w:rsidP="002B12D0">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72BA0AE2"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6407690"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521152E5" w14:textId="77777777" w:rsidR="002B12D0" w:rsidRPr="009E45F6" w:rsidRDefault="002B12D0" w:rsidP="002B12D0">
      <w:pPr>
        <w:ind w:left="426"/>
        <w:jc w:val="both"/>
        <w:rPr>
          <w:color w:val="7F7F7F" w:themeColor="text1" w:themeTint="80"/>
          <w:sz w:val="22"/>
          <w:szCs w:val="22"/>
        </w:rPr>
      </w:pPr>
    </w:p>
    <w:p w14:paraId="7DA5FA32" w14:textId="77777777" w:rsidR="002B12D0" w:rsidRPr="009E45F6"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37C5CA7"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34FB62B0"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2B05C29F"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7080895" w14:textId="77777777" w:rsidR="002B12D0" w:rsidRDefault="002B12D0" w:rsidP="002B12D0">
      <w:pPr>
        <w:shd w:val="clear" w:color="auto" w:fill="FFFFFF"/>
        <w:jc w:val="both"/>
        <w:rPr>
          <w:rFonts w:cs="Arial"/>
          <w:color w:val="7F7F7F" w:themeColor="text1" w:themeTint="80"/>
          <w:sz w:val="22"/>
          <w:szCs w:val="22"/>
        </w:rPr>
      </w:pPr>
    </w:p>
    <w:p w14:paraId="2A3E0629" w14:textId="77777777" w:rsidR="002B12D0" w:rsidRPr="0048176D"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7F180E"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2ECA9DAA" w14:textId="77777777" w:rsidR="002B12D0" w:rsidRPr="00AB3E1A" w:rsidRDefault="002B12D0" w:rsidP="002B12D0">
      <w:pPr>
        <w:pStyle w:val="Naslovpoiljatelja"/>
        <w:numPr>
          <w:ilvl w:val="1"/>
          <w:numId w:val="41"/>
        </w:numPr>
        <w:ind w:left="714" w:hanging="357"/>
        <w:jc w:val="center"/>
        <w:rPr>
          <w:b w:val="0"/>
          <w:sz w:val="22"/>
          <w:szCs w:val="22"/>
        </w:rPr>
      </w:pPr>
      <w:r w:rsidRPr="00AB3E1A">
        <w:rPr>
          <w:b w:val="0"/>
          <w:sz w:val="22"/>
          <w:szCs w:val="22"/>
        </w:rPr>
        <w:t>člen</w:t>
      </w:r>
    </w:p>
    <w:p w14:paraId="2E0F4EA9"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1C498350"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F1DBB8C" w14:textId="3DA99241" w:rsidR="00921FD9" w:rsidRDefault="00921FD9" w:rsidP="005B1682">
      <w:pPr>
        <w:jc w:val="both"/>
        <w:rPr>
          <w:rFonts w:cs="Arial"/>
          <w:color w:val="000000"/>
          <w:sz w:val="22"/>
          <w:szCs w:val="22"/>
        </w:rPr>
      </w:pPr>
    </w:p>
    <w:p w14:paraId="380B5DBA" w14:textId="379806A1" w:rsidR="00921FD9" w:rsidRDefault="00921FD9" w:rsidP="002B12D0">
      <w:pPr>
        <w:pStyle w:val="Odstavekseznama"/>
        <w:numPr>
          <w:ilvl w:val="2"/>
          <w:numId w:val="16"/>
        </w:numPr>
        <w:ind w:left="1077"/>
        <w:rPr>
          <w:b/>
          <w:sz w:val="22"/>
          <w:szCs w:val="22"/>
        </w:rPr>
      </w:pPr>
      <w:r w:rsidRPr="002B12D0">
        <w:rPr>
          <w:b/>
          <w:sz w:val="22"/>
          <w:szCs w:val="22"/>
        </w:rPr>
        <w:t xml:space="preserve"> Pogodbena cena in plačilni pogoji</w:t>
      </w:r>
    </w:p>
    <w:p w14:paraId="4D920D6D" w14:textId="77777777" w:rsidR="002B12D0" w:rsidRPr="002B12D0" w:rsidRDefault="002B12D0" w:rsidP="002B12D0">
      <w:pPr>
        <w:pStyle w:val="Odstavekseznama"/>
        <w:ind w:left="1077"/>
        <w:rPr>
          <w:b/>
          <w:sz w:val="22"/>
          <w:szCs w:val="22"/>
        </w:rPr>
      </w:pPr>
    </w:p>
    <w:p w14:paraId="27177C58" w14:textId="377E6EF6" w:rsidR="00921FD9" w:rsidRPr="00767429" w:rsidRDefault="00921FD9" w:rsidP="00485051">
      <w:pPr>
        <w:pStyle w:val="Naslovpoiljatelja"/>
        <w:numPr>
          <w:ilvl w:val="1"/>
          <w:numId w:val="41"/>
        </w:numPr>
        <w:ind w:left="714" w:hanging="357"/>
        <w:jc w:val="center"/>
        <w:rPr>
          <w:b w:val="0"/>
          <w:bCs/>
          <w:color w:val="000000"/>
          <w:sz w:val="22"/>
          <w:szCs w:val="22"/>
        </w:rPr>
      </w:pPr>
      <w:r w:rsidRPr="00767429">
        <w:rPr>
          <w:b w:val="0"/>
          <w:sz w:val="22"/>
          <w:szCs w:val="22"/>
        </w:rPr>
        <w:t>člen</w:t>
      </w:r>
    </w:p>
    <w:p w14:paraId="632E2AB5" w14:textId="77777777" w:rsidR="00921FD9" w:rsidRPr="009E45F6" w:rsidRDefault="00921FD9" w:rsidP="00921FD9">
      <w:pPr>
        <w:pStyle w:val="Telobesedila"/>
        <w:jc w:val="center"/>
        <w:rPr>
          <w:rFonts w:cs="Arial"/>
          <w:bCs/>
          <w:color w:val="000000"/>
          <w:sz w:val="22"/>
          <w:szCs w:val="22"/>
        </w:rPr>
      </w:pPr>
    </w:p>
    <w:p w14:paraId="021799B4" w14:textId="77777777" w:rsidR="00921FD9" w:rsidRDefault="00921FD9" w:rsidP="00921FD9">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39A800D" w14:textId="2E6B7D6B"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t>SKLOP</w:t>
      </w:r>
      <w:r w:rsidR="00921FD9" w:rsidRPr="0067178F">
        <w:rPr>
          <w:rFonts w:cs="Arial"/>
          <w:b/>
          <w:sz w:val="22"/>
          <w:szCs w:val="22"/>
        </w:rPr>
        <w:t xml:space="preserve"> 3</w:t>
      </w:r>
      <w:r w:rsidRPr="0067178F">
        <w:rPr>
          <w:rFonts w:cs="Arial"/>
          <w:sz w:val="22"/>
          <w:szCs w:val="22"/>
        </w:rPr>
        <w:t xml:space="preserve"> – </w:t>
      </w:r>
      <w:r w:rsidR="0067178F">
        <w:rPr>
          <w:rFonts w:cs="Arial"/>
          <w:sz w:val="22"/>
          <w:szCs w:val="22"/>
        </w:rPr>
        <w:t>O</w:t>
      </w:r>
      <w:r w:rsidR="0067178F" w:rsidRPr="0067178F">
        <w:rPr>
          <w:rFonts w:cs="Arial"/>
          <w:sz w:val="22"/>
          <w:szCs w:val="22"/>
        </w:rPr>
        <w:t xml:space="preserve">dvoz odpadkov iz zdravstva </w:t>
      </w:r>
      <w:r w:rsidRPr="0067178F">
        <w:rPr>
          <w:rFonts w:cs="Arial"/>
          <w:sz w:val="22"/>
          <w:szCs w:val="22"/>
        </w:rPr>
        <w:t xml:space="preserve">18 01 04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4C0C44E" w14:textId="77777777"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lastRenderedPageBreak/>
        <w:t>SKLOP 4</w:t>
      </w:r>
      <w:r w:rsidRPr="0067178F">
        <w:rPr>
          <w:rFonts w:cs="Arial"/>
          <w:sz w:val="22"/>
          <w:szCs w:val="22"/>
        </w:rPr>
        <w:t xml:space="preserve">: Prevzem in odvoz odpadkov št.  18 01 02 – delov teles in organov, tudi vrečk s krvjo in </w:t>
      </w:r>
      <w:proofErr w:type="spellStart"/>
      <w:r w:rsidRPr="0067178F">
        <w:rPr>
          <w:rFonts w:cs="Arial"/>
          <w:sz w:val="22"/>
          <w:szCs w:val="22"/>
        </w:rPr>
        <w:t>konzenvirano</w:t>
      </w:r>
      <w:proofErr w:type="spellEnd"/>
      <w:r w:rsidRPr="0067178F">
        <w:rPr>
          <w:rFonts w:cs="Arial"/>
          <w:sz w:val="22"/>
          <w:szCs w:val="22"/>
        </w:rPr>
        <w:t xml:space="preserve"> krvjo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47F9637" w14:textId="28156BAF" w:rsidR="0067178F" w:rsidRPr="0067178F" w:rsidRDefault="0067178F" w:rsidP="00485051">
      <w:pPr>
        <w:pStyle w:val="Odstavekseznama"/>
        <w:numPr>
          <w:ilvl w:val="0"/>
          <w:numId w:val="42"/>
        </w:numPr>
        <w:jc w:val="both"/>
        <w:rPr>
          <w:rFonts w:cs="Arial"/>
          <w:sz w:val="22"/>
          <w:szCs w:val="22"/>
        </w:rPr>
      </w:pPr>
      <w:r w:rsidRPr="0067178F">
        <w:rPr>
          <w:rFonts w:cs="Arial"/>
          <w:b/>
          <w:sz w:val="22"/>
          <w:szCs w:val="22"/>
        </w:rPr>
        <w:t>SKLOP 6</w:t>
      </w:r>
      <w:r w:rsidRPr="0067178F">
        <w:rPr>
          <w:rFonts w:cs="Arial"/>
          <w:sz w:val="22"/>
          <w:szCs w:val="22"/>
        </w:rPr>
        <w:t>: Prevzem in odvoz odpadkov št. 18 01 03</w:t>
      </w:r>
      <w:r w:rsidR="00450097">
        <w:rPr>
          <w:rFonts w:cs="Arial"/>
          <w:sz w:val="22"/>
          <w:szCs w:val="22"/>
        </w:rPr>
        <w:t>*</w:t>
      </w:r>
      <w:r w:rsidRPr="0067178F">
        <w:rPr>
          <w:rFonts w:cs="Arial"/>
          <w:sz w:val="22"/>
          <w:szCs w:val="22"/>
        </w:rPr>
        <w:t xml:space="preserve">, 18 01 01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7A1492B9" w14:textId="4F6A04D2" w:rsidR="00921FD9" w:rsidRDefault="0067178F" w:rsidP="00921FD9">
      <w:pPr>
        <w:pStyle w:val="Odstavekseznama"/>
        <w:numPr>
          <w:ilvl w:val="0"/>
          <w:numId w:val="42"/>
        </w:numPr>
        <w:jc w:val="both"/>
        <w:rPr>
          <w:rFonts w:cs="Arial"/>
          <w:sz w:val="22"/>
          <w:szCs w:val="22"/>
        </w:rPr>
      </w:pPr>
      <w:r w:rsidRPr="0067178F">
        <w:rPr>
          <w:rFonts w:cs="Arial"/>
          <w:b/>
          <w:sz w:val="22"/>
          <w:szCs w:val="22"/>
        </w:rPr>
        <w:t>SKLOP 7:</w:t>
      </w:r>
      <w:r w:rsidRPr="0067178F">
        <w:rPr>
          <w:rFonts w:cs="Arial"/>
          <w:sz w:val="22"/>
          <w:szCs w:val="22"/>
        </w:rPr>
        <w:t xml:space="preserve"> Prevzem in odvoz odpadkov št. 18 01 08</w:t>
      </w:r>
      <w:r w:rsidR="00450097">
        <w:rPr>
          <w:rFonts w:cs="Arial"/>
          <w:sz w:val="22"/>
          <w:szCs w:val="22"/>
        </w:rPr>
        <w:t>*</w:t>
      </w:r>
      <w:r w:rsidRPr="0067178F">
        <w:rPr>
          <w:rFonts w:cs="Arial"/>
          <w:sz w:val="22"/>
          <w:szCs w:val="22"/>
        </w:rPr>
        <w:t xml:space="preserve">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147D3D7" w14:textId="77777777" w:rsidR="00AB3E1A" w:rsidRPr="002B12D0" w:rsidRDefault="00AB3E1A" w:rsidP="00AB3E1A">
      <w:pPr>
        <w:pStyle w:val="Odstavekseznama"/>
        <w:jc w:val="both"/>
        <w:rPr>
          <w:rFonts w:cs="Arial"/>
          <w:sz w:val="22"/>
          <w:szCs w:val="22"/>
        </w:rPr>
      </w:pPr>
    </w:p>
    <w:p w14:paraId="024DCB35" w14:textId="0D2F8AF6" w:rsidR="00921FD9" w:rsidRPr="009E45F6" w:rsidRDefault="00921FD9" w:rsidP="00921FD9">
      <w:pPr>
        <w:jc w:val="both"/>
        <w:rPr>
          <w:rFonts w:cs="Arial"/>
          <w:sz w:val="22"/>
          <w:szCs w:val="22"/>
        </w:rPr>
      </w:pPr>
      <w:r w:rsidRPr="009E45F6">
        <w:rPr>
          <w:rFonts w:cs="Arial"/>
          <w:sz w:val="22"/>
          <w:szCs w:val="22"/>
        </w:rPr>
        <w:t>Cene storitev iz tega člena so fiksne</w:t>
      </w:r>
      <w:r w:rsidR="0067178F">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D795770" w14:textId="77777777" w:rsidR="00921FD9" w:rsidRPr="009E45F6" w:rsidRDefault="00921FD9" w:rsidP="00921FD9">
      <w:pPr>
        <w:pStyle w:val="Telobesedila"/>
        <w:rPr>
          <w:rFonts w:cs="Arial"/>
          <w:bCs/>
          <w:color w:val="000000"/>
          <w:sz w:val="22"/>
          <w:szCs w:val="22"/>
        </w:rPr>
      </w:pPr>
    </w:p>
    <w:p w14:paraId="1C60958B"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4055ADEB"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1FDE19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2D5C9338" w14:textId="03231164" w:rsidR="00921FD9" w:rsidRDefault="00921FD9" w:rsidP="005B1682">
      <w:pPr>
        <w:jc w:val="both"/>
        <w:rPr>
          <w:rFonts w:cs="Arial"/>
          <w:color w:val="000000"/>
          <w:sz w:val="22"/>
          <w:szCs w:val="22"/>
        </w:rPr>
      </w:pPr>
    </w:p>
    <w:p w14:paraId="176F51DA" w14:textId="77777777" w:rsidR="0067178F" w:rsidRPr="0048328F"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24A3D7A9" w14:textId="77777777" w:rsidR="0067178F" w:rsidRPr="0048328F" w:rsidRDefault="0067178F" w:rsidP="0067178F">
      <w:pPr>
        <w:jc w:val="both"/>
        <w:rPr>
          <w:rFonts w:cs="Arial"/>
          <w:sz w:val="22"/>
          <w:szCs w:val="22"/>
        </w:rPr>
      </w:pPr>
    </w:p>
    <w:p w14:paraId="3C954277" w14:textId="77777777" w:rsidR="0067178F" w:rsidRDefault="0067178F" w:rsidP="0067178F">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4523A16D" w14:textId="77777777" w:rsidR="0067178F" w:rsidRPr="0048328F" w:rsidRDefault="0067178F" w:rsidP="0067178F">
      <w:pPr>
        <w:jc w:val="both"/>
        <w:rPr>
          <w:rFonts w:cs="Arial"/>
          <w:sz w:val="22"/>
          <w:szCs w:val="22"/>
        </w:rPr>
      </w:pPr>
    </w:p>
    <w:p w14:paraId="02F4B668" w14:textId="77777777" w:rsidR="0067178F" w:rsidRPr="0048328F" w:rsidRDefault="0067178F" w:rsidP="006717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0106652A" w14:textId="77777777" w:rsidR="0067178F" w:rsidRDefault="0067178F" w:rsidP="0067178F">
      <w:pPr>
        <w:rPr>
          <w:rFonts w:cs="Arial"/>
          <w:sz w:val="22"/>
          <w:szCs w:val="22"/>
        </w:rPr>
      </w:pPr>
    </w:p>
    <w:p w14:paraId="6D63A445"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22A1DBC1" w14:textId="77777777" w:rsidR="0067178F" w:rsidRPr="00693E84" w:rsidRDefault="0067178F" w:rsidP="0067178F">
      <w:pPr>
        <w:jc w:val="both"/>
        <w:rPr>
          <w:rFonts w:cs="Arial"/>
          <w:sz w:val="22"/>
          <w:szCs w:val="22"/>
        </w:rPr>
      </w:pPr>
    </w:p>
    <w:p w14:paraId="3678491D" w14:textId="77777777" w:rsidR="0067178F" w:rsidRDefault="0067178F" w:rsidP="0067178F">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3F99BABF" w14:textId="77777777" w:rsidR="0067178F" w:rsidRDefault="0067178F" w:rsidP="0067178F">
      <w:pPr>
        <w:jc w:val="both"/>
        <w:rPr>
          <w:rFonts w:cs="Arial"/>
          <w:iCs/>
          <w:sz w:val="22"/>
          <w:szCs w:val="22"/>
        </w:rPr>
      </w:pPr>
    </w:p>
    <w:p w14:paraId="079E09BB" w14:textId="77777777" w:rsidR="0067178F" w:rsidRPr="00374968" w:rsidRDefault="0067178F" w:rsidP="0067178F">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54E80454" w14:textId="77777777" w:rsidR="0067178F" w:rsidRPr="00693E84" w:rsidRDefault="0067178F" w:rsidP="0067178F">
      <w:pPr>
        <w:jc w:val="both"/>
        <w:rPr>
          <w:rFonts w:cs="Arial"/>
          <w:snapToGrid w:val="0"/>
          <w:sz w:val="22"/>
          <w:szCs w:val="22"/>
        </w:rPr>
      </w:pPr>
    </w:p>
    <w:p w14:paraId="63FAE999" w14:textId="77777777" w:rsidR="0067178F" w:rsidRPr="00693E84" w:rsidRDefault="0067178F" w:rsidP="0067178F">
      <w:pPr>
        <w:jc w:val="both"/>
        <w:rPr>
          <w:rFonts w:cs="Arial"/>
          <w:sz w:val="22"/>
          <w:szCs w:val="22"/>
        </w:rPr>
      </w:pPr>
      <w:r w:rsidRPr="00693E84">
        <w:rPr>
          <w:rFonts w:cs="Arial"/>
          <w:sz w:val="22"/>
          <w:szCs w:val="22"/>
        </w:rPr>
        <w:t>V primeru zamude plačila računa naročnik soglaša s plačilom zakonitih zamudnih obresti.</w:t>
      </w:r>
    </w:p>
    <w:p w14:paraId="2BE07FAE" w14:textId="77777777" w:rsidR="0067178F" w:rsidRPr="00693E84" w:rsidRDefault="0067178F" w:rsidP="0067178F">
      <w:pPr>
        <w:jc w:val="both"/>
        <w:rPr>
          <w:rFonts w:cs="Arial"/>
          <w:sz w:val="22"/>
          <w:szCs w:val="22"/>
        </w:rPr>
      </w:pPr>
    </w:p>
    <w:p w14:paraId="5E8EFBAB" w14:textId="77777777" w:rsidR="0067178F" w:rsidRPr="002B12D0" w:rsidRDefault="0067178F" w:rsidP="002B12D0">
      <w:pPr>
        <w:pStyle w:val="Odstavekseznama"/>
        <w:numPr>
          <w:ilvl w:val="2"/>
          <w:numId w:val="16"/>
        </w:numPr>
        <w:ind w:left="1077"/>
        <w:rPr>
          <w:b/>
          <w:sz w:val="22"/>
          <w:szCs w:val="22"/>
        </w:rPr>
      </w:pPr>
      <w:r w:rsidRPr="002B12D0">
        <w:rPr>
          <w:b/>
          <w:sz w:val="22"/>
          <w:szCs w:val="22"/>
        </w:rPr>
        <w:t>Odgovorni predstavniki pogodbenih strank</w:t>
      </w:r>
    </w:p>
    <w:p w14:paraId="2E59B793" w14:textId="77777777" w:rsidR="0067178F" w:rsidRPr="001D0B8D" w:rsidRDefault="0067178F" w:rsidP="0067178F">
      <w:pPr>
        <w:ind w:left="1080"/>
        <w:rPr>
          <w:rFonts w:cs="Arial"/>
          <w:b/>
          <w:sz w:val="22"/>
        </w:rPr>
      </w:pPr>
    </w:p>
    <w:p w14:paraId="42E43DD2"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49247CB4" w14:textId="77777777" w:rsidR="0067178F" w:rsidRPr="00693E84" w:rsidRDefault="0067178F" w:rsidP="0067178F">
      <w:pPr>
        <w:rPr>
          <w:rFonts w:cs="Arial"/>
          <w:color w:val="000000"/>
          <w:sz w:val="22"/>
          <w:szCs w:val="22"/>
        </w:rPr>
      </w:pPr>
      <w:r w:rsidRPr="00693E84">
        <w:rPr>
          <w:rFonts w:cs="Arial"/>
          <w:color w:val="000000"/>
          <w:sz w:val="22"/>
          <w:szCs w:val="22"/>
        </w:rPr>
        <w:t>Skrbnik pogodbe na strani naročnika je:</w:t>
      </w:r>
    </w:p>
    <w:p w14:paraId="17D0CFF2" w14:textId="77777777" w:rsidR="0067178F" w:rsidRPr="00693E84" w:rsidRDefault="0067178F" w:rsidP="0067178F">
      <w:pPr>
        <w:rPr>
          <w:rFonts w:cs="Arial"/>
          <w:color w:val="000000"/>
          <w:sz w:val="22"/>
          <w:szCs w:val="22"/>
        </w:rPr>
      </w:pPr>
      <w:r w:rsidRPr="00693E84">
        <w:rPr>
          <w:rFonts w:cs="Arial"/>
          <w:color w:val="000000"/>
          <w:sz w:val="22"/>
          <w:szCs w:val="22"/>
        </w:rPr>
        <w:t>___________________, tel. _________________, el. naslov: ________________________</w:t>
      </w:r>
    </w:p>
    <w:p w14:paraId="40C6467D" w14:textId="77777777" w:rsidR="0067178F" w:rsidRPr="00693E84" w:rsidRDefault="0067178F" w:rsidP="0067178F">
      <w:pPr>
        <w:rPr>
          <w:rFonts w:cs="Arial"/>
          <w:color w:val="000000"/>
          <w:sz w:val="22"/>
          <w:szCs w:val="22"/>
        </w:rPr>
      </w:pPr>
    </w:p>
    <w:p w14:paraId="118AFF82" w14:textId="77777777" w:rsidR="0067178F" w:rsidRPr="00693E84" w:rsidRDefault="0067178F" w:rsidP="0067178F">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C78C664" w14:textId="77777777" w:rsidR="0067178F" w:rsidRPr="0023021F" w:rsidRDefault="0067178F" w:rsidP="0067178F">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605FAB97" w14:textId="77777777" w:rsidR="0067178F" w:rsidRPr="00693E84" w:rsidRDefault="0067178F" w:rsidP="0067178F">
      <w:pPr>
        <w:rPr>
          <w:rFonts w:cs="Arial"/>
          <w:bCs/>
          <w:color w:val="000000"/>
          <w:sz w:val="22"/>
          <w:szCs w:val="22"/>
        </w:rPr>
      </w:pPr>
    </w:p>
    <w:p w14:paraId="5146A1B6" w14:textId="77777777" w:rsidR="0067178F" w:rsidRPr="00AB3E1A" w:rsidRDefault="0067178F" w:rsidP="00AB3E1A">
      <w:pPr>
        <w:pStyle w:val="Odstavekseznama"/>
        <w:numPr>
          <w:ilvl w:val="2"/>
          <w:numId w:val="16"/>
        </w:numPr>
        <w:ind w:left="1077"/>
        <w:rPr>
          <w:b/>
          <w:sz w:val="22"/>
          <w:szCs w:val="22"/>
        </w:rPr>
      </w:pPr>
      <w:r w:rsidRPr="00AB3E1A">
        <w:rPr>
          <w:b/>
          <w:sz w:val="22"/>
          <w:szCs w:val="22"/>
        </w:rPr>
        <w:t>Zavarovanje posla</w:t>
      </w:r>
    </w:p>
    <w:p w14:paraId="1DB6A580" w14:textId="77777777" w:rsidR="0067178F" w:rsidRPr="00693E84" w:rsidRDefault="0067178F" w:rsidP="0067178F">
      <w:pPr>
        <w:jc w:val="both"/>
        <w:rPr>
          <w:rFonts w:cs="Arial"/>
          <w:bCs/>
          <w:color w:val="000000"/>
          <w:sz w:val="22"/>
          <w:szCs w:val="22"/>
        </w:rPr>
      </w:pPr>
    </w:p>
    <w:p w14:paraId="02F7E5F0" w14:textId="77777777" w:rsidR="0067178F" w:rsidRPr="00BC25B9" w:rsidRDefault="0067178F" w:rsidP="00485051">
      <w:pPr>
        <w:pStyle w:val="Naslovpoiljatelja"/>
        <w:numPr>
          <w:ilvl w:val="1"/>
          <w:numId w:val="41"/>
        </w:numPr>
        <w:ind w:left="714" w:hanging="357"/>
        <w:jc w:val="center"/>
        <w:rPr>
          <w:bCs/>
          <w:color w:val="000000"/>
          <w:sz w:val="22"/>
          <w:szCs w:val="22"/>
        </w:rPr>
      </w:pPr>
      <w:r w:rsidRPr="00BC25B9">
        <w:rPr>
          <w:b w:val="0"/>
          <w:sz w:val="22"/>
          <w:szCs w:val="22"/>
        </w:rPr>
        <w:lastRenderedPageBreak/>
        <w:t>člen</w:t>
      </w:r>
    </w:p>
    <w:p w14:paraId="7B3CD1C5" w14:textId="77777777" w:rsidR="0067178F" w:rsidRPr="001D0B8D" w:rsidRDefault="0067178F" w:rsidP="0067178F">
      <w:pPr>
        <w:rPr>
          <w:rFonts w:cs="Arial"/>
          <w:bCs/>
          <w:color w:val="000000"/>
          <w:sz w:val="22"/>
          <w:szCs w:val="22"/>
          <w:highlight w:val="yellow"/>
        </w:rPr>
      </w:pPr>
    </w:p>
    <w:p w14:paraId="4181BA2E" w14:textId="77777777" w:rsidR="00AB3E1A" w:rsidRPr="009E24AD"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28D056D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BA0780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3629A366"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začne z izvajanjem pogodbenih del v dogovorjenem roku; </w:t>
      </w:r>
    </w:p>
    <w:p w14:paraId="766E4762"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7FB577CE"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6FC207C1"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zamuja z izvedbo del po svoji krivdi; </w:t>
      </w:r>
    </w:p>
    <w:p w14:paraId="01B062F0"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odstopi od pogodbe brez utemeljenega razloga; </w:t>
      </w:r>
    </w:p>
    <w:p w14:paraId="66D05359"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krši druge bistvene pogodbene obveznosti. </w:t>
      </w:r>
    </w:p>
    <w:p w14:paraId="611A6615" w14:textId="77777777" w:rsidR="00AB3E1A" w:rsidRPr="00AB3E1A" w:rsidRDefault="00AB3E1A" w:rsidP="00AB3E1A">
      <w:pPr>
        <w:jc w:val="both"/>
        <w:rPr>
          <w:rFonts w:cs="Arial"/>
          <w:sz w:val="22"/>
        </w:rPr>
      </w:pPr>
    </w:p>
    <w:p w14:paraId="34E7B3F4" w14:textId="77777777"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37EF79A6" w14:textId="2B12CACD" w:rsidR="00487AE5" w:rsidRPr="005B1150" w:rsidRDefault="00F74EFF"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00487AE5" w:rsidRPr="00EA7AAB">
        <w:rPr>
          <w:rFonts w:cs="Arial"/>
          <w:sz w:val="22"/>
          <w:szCs w:val="22"/>
        </w:rPr>
        <w:t xml:space="preserve"> za dobro izvedbo pogodbenih obveznosti služi tudi za poplačilo potrjenih obveznosti ponudnika do podizvajalcev.</w:t>
      </w:r>
    </w:p>
    <w:p w14:paraId="4160A51C" w14:textId="77777777" w:rsidR="0067178F" w:rsidRPr="00385A7F" w:rsidRDefault="0067178F" w:rsidP="0067178F">
      <w:pPr>
        <w:jc w:val="both"/>
        <w:rPr>
          <w:rFonts w:cs="Arial"/>
          <w:sz w:val="22"/>
        </w:rPr>
      </w:pPr>
    </w:p>
    <w:p w14:paraId="33AAFDB0" w14:textId="77777777" w:rsidR="0067178F" w:rsidRPr="002B12D0" w:rsidRDefault="0067178F" w:rsidP="002B12D0">
      <w:pPr>
        <w:pStyle w:val="Odstavekseznama"/>
        <w:numPr>
          <w:ilvl w:val="2"/>
          <w:numId w:val="16"/>
        </w:numPr>
        <w:ind w:left="1077"/>
        <w:rPr>
          <w:b/>
          <w:sz w:val="22"/>
          <w:szCs w:val="22"/>
        </w:rPr>
      </w:pPr>
      <w:r w:rsidRPr="002B12D0">
        <w:rPr>
          <w:b/>
          <w:sz w:val="22"/>
          <w:szCs w:val="22"/>
        </w:rPr>
        <w:t>Protikorupcijska klavzula</w:t>
      </w:r>
    </w:p>
    <w:p w14:paraId="41D30C99" w14:textId="77777777" w:rsidR="0067178F" w:rsidRDefault="0067178F" w:rsidP="0067178F">
      <w:pPr>
        <w:rPr>
          <w:rFonts w:cs="Arial"/>
          <w:bCs/>
          <w:color w:val="000000"/>
          <w:sz w:val="22"/>
          <w:szCs w:val="22"/>
        </w:rPr>
      </w:pPr>
    </w:p>
    <w:p w14:paraId="5897243E" w14:textId="77777777" w:rsidR="0067178F" w:rsidRPr="00450097" w:rsidRDefault="0067178F" w:rsidP="00485051">
      <w:pPr>
        <w:pStyle w:val="Naslovpoiljatelja"/>
        <w:numPr>
          <w:ilvl w:val="1"/>
          <w:numId w:val="41"/>
        </w:numPr>
        <w:ind w:left="714" w:hanging="357"/>
        <w:jc w:val="center"/>
        <w:rPr>
          <w:bCs/>
          <w:color w:val="000000"/>
          <w:sz w:val="22"/>
          <w:szCs w:val="22"/>
        </w:rPr>
      </w:pPr>
      <w:r w:rsidRPr="00450097">
        <w:rPr>
          <w:b w:val="0"/>
          <w:sz w:val="22"/>
          <w:szCs w:val="22"/>
        </w:rPr>
        <w:t>člen</w:t>
      </w:r>
    </w:p>
    <w:p w14:paraId="0B18BEF2" w14:textId="77777777" w:rsidR="0067178F" w:rsidRPr="00EA7AAB" w:rsidRDefault="0067178F" w:rsidP="0067178F">
      <w:pPr>
        <w:jc w:val="both"/>
        <w:rPr>
          <w:rFonts w:cs="Arial"/>
          <w:sz w:val="22"/>
          <w:szCs w:val="22"/>
        </w:rPr>
      </w:pPr>
    </w:p>
    <w:p w14:paraId="4F61EEEE" w14:textId="77777777" w:rsidR="0067178F" w:rsidRDefault="0067178F" w:rsidP="0067178F">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B17EFF5" w14:textId="77777777" w:rsidR="0067178F" w:rsidRPr="00EA7AAB" w:rsidRDefault="0067178F" w:rsidP="0067178F">
      <w:pPr>
        <w:jc w:val="both"/>
        <w:rPr>
          <w:rFonts w:cs="Arial"/>
          <w:sz w:val="22"/>
          <w:szCs w:val="22"/>
        </w:rPr>
      </w:pPr>
    </w:p>
    <w:p w14:paraId="605D7F7D" w14:textId="77777777" w:rsidR="0067178F" w:rsidRPr="002B12D0" w:rsidRDefault="0067178F" w:rsidP="002B12D0">
      <w:pPr>
        <w:pStyle w:val="Odstavekseznama"/>
        <w:numPr>
          <w:ilvl w:val="2"/>
          <w:numId w:val="16"/>
        </w:numPr>
        <w:ind w:left="1077"/>
        <w:rPr>
          <w:b/>
          <w:sz w:val="22"/>
          <w:szCs w:val="22"/>
        </w:rPr>
      </w:pPr>
      <w:r w:rsidRPr="002B12D0">
        <w:rPr>
          <w:b/>
          <w:sz w:val="22"/>
          <w:szCs w:val="22"/>
        </w:rPr>
        <w:t>Pogodbena kazen</w:t>
      </w:r>
    </w:p>
    <w:p w14:paraId="7DF0D76A" w14:textId="77777777" w:rsidR="0067178F" w:rsidRPr="00EA7AAB" w:rsidRDefault="0067178F" w:rsidP="0067178F">
      <w:pPr>
        <w:jc w:val="center"/>
        <w:rPr>
          <w:rFonts w:cs="Arial"/>
          <w:sz w:val="22"/>
          <w:szCs w:val="22"/>
        </w:rPr>
      </w:pPr>
    </w:p>
    <w:p w14:paraId="1B850B20" w14:textId="77777777" w:rsidR="0067178F" w:rsidRPr="00EA7AAB"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5A0889CA" w14:textId="77777777" w:rsidR="0067178F" w:rsidRPr="00EA7AAB" w:rsidRDefault="0067178F" w:rsidP="0067178F">
      <w:pPr>
        <w:jc w:val="center"/>
        <w:rPr>
          <w:rFonts w:cs="Arial"/>
          <w:sz w:val="22"/>
          <w:szCs w:val="22"/>
        </w:rPr>
      </w:pPr>
    </w:p>
    <w:p w14:paraId="149AE8F2" w14:textId="77777777" w:rsidR="0067178F" w:rsidRPr="00EA7AAB" w:rsidRDefault="0067178F" w:rsidP="0067178F">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15E7483C" w14:textId="77777777" w:rsidR="0067178F" w:rsidRPr="00EA7AAB" w:rsidRDefault="0067178F" w:rsidP="0067178F">
      <w:pPr>
        <w:jc w:val="both"/>
        <w:rPr>
          <w:rFonts w:cs="Arial"/>
          <w:sz w:val="22"/>
          <w:szCs w:val="22"/>
        </w:rPr>
      </w:pPr>
    </w:p>
    <w:p w14:paraId="64CAE1BD" w14:textId="77777777" w:rsidR="0067178F" w:rsidRPr="00EA7AAB" w:rsidRDefault="0067178F" w:rsidP="0067178F">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642F57D" w14:textId="77777777" w:rsidR="0067178F" w:rsidRPr="00EA7AAB" w:rsidRDefault="0067178F" w:rsidP="0067178F">
      <w:pPr>
        <w:jc w:val="both"/>
        <w:rPr>
          <w:rFonts w:cs="Arial"/>
          <w:sz w:val="22"/>
          <w:szCs w:val="22"/>
        </w:rPr>
      </w:pPr>
    </w:p>
    <w:p w14:paraId="61D0907A" w14:textId="77777777" w:rsidR="0067178F" w:rsidRPr="00EA7AAB" w:rsidRDefault="0067178F" w:rsidP="0067178F">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4390E2" w14:textId="77777777" w:rsidR="0067178F" w:rsidRPr="00EA7AAB" w:rsidRDefault="0067178F" w:rsidP="0067178F">
      <w:pPr>
        <w:jc w:val="both"/>
        <w:rPr>
          <w:rFonts w:cs="Arial"/>
          <w:sz w:val="22"/>
          <w:szCs w:val="22"/>
        </w:rPr>
      </w:pPr>
    </w:p>
    <w:p w14:paraId="5019EB8B" w14:textId="77777777" w:rsidR="0067178F" w:rsidRDefault="0067178F" w:rsidP="0067178F">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D6E0B3E" w14:textId="77777777" w:rsidR="0067178F" w:rsidRPr="006345AB" w:rsidRDefault="0067178F" w:rsidP="0067178F">
      <w:pPr>
        <w:rPr>
          <w:b/>
          <w:sz w:val="22"/>
          <w:szCs w:val="24"/>
        </w:rPr>
      </w:pPr>
    </w:p>
    <w:p w14:paraId="51B1F189" w14:textId="77777777" w:rsidR="0067178F" w:rsidRPr="002B12D0" w:rsidRDefault="0067178F" w:rsidP="002B12D0">
      <w:pPr>
        <w:pStyle w:val="Odstavekseznama"/>
        <w:numPr>
          <w:ilvl w:val="2"/>
          <w:numId w:val="16"/>
        </w:numPr>
        <w:ind w:left="1077"/>
        <w:rPr>
          <w:b/>
          <w:sz w:val="22"/>
          <w:szCs w:val="22"/>
        </w:rPr>
      </w:pPr>
      <w:r w:rsidRPr="002B12D0">
        <w:rPr>
          <w:b/>
          <w:sz w:val="22"/>
          <w:szCs w:val="22"/>
        </w:rPr>
        <w:t>Varovanje zaupnih podatkov in razvezni pogoj</w:t>
      </w:r>
    </w:p>
    <w:p w14:paraId="328BEE76" w14:textId="77777777" w:rsidR="0067178F" w:rsidRPr="00693E84" w:rsidRDefault="0067178F" w:rsidP="0067178F">
      <w:pPr>
        <w:jc w:val="both"/>
        <w:rPr>
          <w:rFonts w:cs="Arial"/>
          <w:sz w:val="22"/>
          <w:szCs w:val="22"/>
        </w:rPr>
      </w:pPr>
    </w:p>
    <w:p w14:paraId="3D47E89A"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0AB33D95" w14:textId="77777777" w:rsidR="0067178F" w:rsidRPr="00693E84" w:rsidRDefault="0067178F" w:rsidP="0067178F">
      <w:pPr>
        <w:jc w:val="both"/>
        <w:rPr>
          <w:rFonts w:cs="Arial"/>
          <w:sz w:val="22"/>
          <w:szCs w:val="22"/>
          <w:lang w:eastAsia="en-US"/>
        </w:rPr>
      </w:pPr>
    </w:p>
    <w:p w14:paraId="194E243F" w14:textId="77777777" w:rsidR="0067178F" w:rsidRPr="00693E84" w:rsidRDefault="0067178F" w:rsidP="0067178F">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5D13151" w14:textId="77777777" w:rsidR="0067178F" w:rsidRPr="00693E84" w:rsidRDefault="0067178F" w:rsidP="0067178F">
      <w:pPr>
        <w:jc w:val="both"/>
        <w:rPr>
          <w:rFonts w:cs="Arial"/>
          <w:sz w:val="22"/>
          <w:szCs w:val="22"/>
          <w:lang w:eastAsia="en-US"/>
        </w:rPr>
      </w:pPr>
    </w:p>
    <w:p w14:paraId="255DE59E"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1E3E952C" w14:textId="77777777" w:rsidR="0067178F" w:rsidRPr="00693E84" w:rsidRDefault="0067178F" w:rsidP="0067178F">
      <w:pPr>
        <w:tabs>
          <w:tab w:val="num" w:pos="704"/>
        </w:tabs>
        <w:jc w:val="both"/>
        <w:rPr>
          <w:rFonts w:cs="Arial"/>
          <w:sz w:val="22"/>
          <w:szCs w:val="22"/>
        </w:rPr>
      </w:pPr>
    </w:p>
    <w:p w14:paraId="61ED8A5B" w14:textId="77777777" w:rsidR="0067178F" w:rsidRPr="00693E84" w:rsidRDefault="0067178F" w:rsidP="0067178F">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70E1A8EF" w14:textId="77777777" w:rsidR="0067178F" w:rsidRPr="00693E84" w:rsidRDefault="0067178F" w:rsidP="0067178F">
      <w:pPr>
        <w:tabs>
          <w:tab w:val="num" w:pos="704"/>
        </w:tabs>
        <w:jc w:val="both"/>
        <w:rPr>
          <w:rFonts w:cs="Arial"/>
          <w:sz w:val="22"/>
          <w:szCs w:val="22"/>
        </w:rPr>
      </w:pPr>
    </w:p>
    <w:p w14:paraId="1C1ADDE6" w14:textId="77777777" w:rsidR="0067178F" w:rsidRPr="00693E84"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4DBF8ACF" w14:textId="77777777" w:rsidR="0067178F" w:rsidRPr="00693E84" w:rsidRDefault="0067178F" w:rsidP="0067178F">
      <w:pPr>
        <w:tabs>
          <w:tab w:val="num" w:pos="704"/>
        </w:tabs>
        <w:jc w:val="both"/>
        <w:rPr>
          <w:rFonts w:cs="Arial"/>
          <w:sz w:val="22"/>
          <w:szCs w:val="22"/>
        </w:rPr>
      </w:pPr>
    </w:p>
    <w:p w14:paraId="483D0143" w14:textId="77777777" w:rsidR="0067178F"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7664DEA" w14:textId="77777777" w:rsidR="0067178F" w:rsidRDefault="0067178F" w:rsidP="0067178F">
      <w:pPr>
        <w:tabs>
          <w:tab w:val="num" w:pos="704"/>
        </w:tabs>
        <w:jc w:val="both"/>
        <w:rPr>
          <w:rFonts w:cs="Arial"/>
          <w:sz w:val="22"/>
          <w:szCs w:val="22"/>
        </w:rPr>
      </w:pPr>
    </w:p>
    <w:p w14:paraId="5AC7FD65"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45510167" w14:textId="77777777" w:rsidR="0067178F" w:rsidRDefault="0067178F" w:rsidP="0067178F">
      <w:pPr>
        <w:tabs>
          <w:tab w:val="num" w:pos="704"/>
        </w:tabs>
        <w:jc w:val="both"/>
        <w:rPr>
          <w:rFonts w:cs="Arial"/>
          <w:sz w:val="22"/>
          <w:szCs w:val="22"/>
        </w:rPr>
      </w:pPr>
    </w:p>
    <w:p w14:paraId="4FAFB3F8"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2980BFC"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3E1082B0"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1A726000"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D98D1C"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25072BFD"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1F2F40F5"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2DBCBBF"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752448EF" w14:textId="77777777" w:rsidR="0067178F" w:rsidRPr="00D16BBD" w:rsidRDefault="0067178F" w:rsidP="0067178F">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0C0EDE0E"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16981D9" w14:textId="77777777" w:rsidR="0067178F" w:rsidRDefault="0067178F" w:rsidP="0067178F">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w:t>
      </w:r>
      <w:r w:rsidRPr="00D16BBD">
        <w:rPr>
          <w:rFonts w:eastAsia="Calibri" w:cs="Arial"/>
          <w:sz w:val="22"/>
          <w:szCs w:val="22"/>
          <w:lang w:eastAsia="en-US"/>
        </w:rPr>
        <w:lastRenderedPageBreak/>
        <w:t xml:space="preserve">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7A7359A" w14:textId="77777777" w:rsidR="0067178F" w:rsidRPr="00693E84" w:rsidRDefault="0067178F" w:rsidP="0067178F">
      <w:pPr>
        <w:contextualSpacing/>
        <w:rPr>
          <w:rFonts w:cs="Arial"/>
          <w:bCs/>
          <w:sz w:val="22"/>
          <w:szCs w:val="22"/>
        </w:rPr>
      </w:pPr>
    </w:p>
    <w:p w14:paraId="24C031A2" w14:textId="77777777" w:rsidR="0067178F" w:rsidRPr="008E4EB3"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7C3CE1C6" w14:textId="77777777" w:rsidR="0067178F" w:rsidRPr="008E4EB3" w:rsidRDefault="0067178F" w:rsidP="0067178F">
      <w:pPr>
        <w:jc w:val="both"/>
        <w:rPr>
          <w:rFonts w:cs="Arial"/>
          <w:sz w:val="22"/>
          <w:szCs w:val="22"/>
        </w:rPr>
      </w:pPr>
    </w:p>
    <w:p w14:paraId="46AE6589" w14:textId="77777777" w:rsidR="0067178F" w:rsidRPr="008E4EB3" w:rsidRDefault="0067178F" w:rsidP="0067178F">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B7A154F" w14:textId="77777777" w:rsidR="0067178F" w:rsidRPr="008E4EB3" w:rsidRDefault="0067178F" w:rsidP="0067178F">
      <w:pPr>
        <w:spacing w:line="276" w:lineRule="auto"/>
        <w:jc w:val="both"/>
        <w:rPr>
          <w:rFonts w:cs="Arial"/>
          <w:sz w:val="22"/>
          <w:szCs w:val="22"/>
        </w:rPr>
      </w:pPr>
    </w:p>
    <w:p w14:paraId="059037B1" w14:textId="77777777" w:rsidR="0067178F" w:rsidRPr="008E4EB3" w:rsidRDefault="0067178F" w:rsidP="0067178F">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8B5396D" w14:textId="77777777" w:rsidR="0067178F" w:rsidRPr="008E4EB3" w:rsidRDefault="0067178F" w:rsidP="0067178F">
      <w:pPr>
        <w:spacing w:line="276" w:lineRule="auto"/>
        <w:jc w:val="both"/>
        <w:rPr>
          <w:rFonts w:cs="Arial"/>
          <w:sz w:val="22"/>
          <w:szCs w:val="22"/>
        </w:rPr>
      </w:pPr>
    </w:p>
    <w:p w14:paraId="2B68BFF3" w14:textId="77777777" w:rsidR="0067178F" w:rsidRPr="008548AA" w:rsidRDefault="0067178F" w:rsidP="0067178F">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6C988D57" w14:textId="77777777" w:rsidR="0067178F" w:rsidRPr="00693E84" w:rsidRDefault="0067178F" w:rsidP="0067178F">
      <w:pPr>
        <w:jc w:val="both"/>
        <w:rPr>
          <w:rFonts w:cs="Arial"/>
          <w:sz w:val="22"/>
          <w:szCs w:val="22"/>
        </w:rPr>
      </w:pPr>
    </w:p>
    <w:p w14:paraId="3373280F" w14:textId="77777777" w:rsidR="0067178F" w:rsidRPr="002B12D0" w:rsidRDefault="0067178F" w:rsidP="002B12D0">
      <w:pPr>
        <w:pStyle w:val="Odstavekseznama"/>
        <w:numPr>
          <w:ilvl w:val="2"/>
          <w:numId w:val="16"/>
        </w:numPr>
        <w:ind w:left="1077"/>
        <w:rPr>
          <w:b/>
          <w:sz w:val="22"/>
          <w:szCs w:val="22"/>
        </w:rPr>
      </w:pPr>
      <w:r w:rsidRPr="002B12D0">
        <w:rPr>
          <w:b/>
          <w:sz w:val="22"/>
          <w:szCs w:val="22"/>
        </w:rPr>
        <w:t>Končne določbe</w:t>
      </w:r>
    </w:p>
    <w:p w14:paraId="63D49F30"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EEBE92C" w14:textId="77777777" w:rsidR="0067178F" w:rsidRPr="00693E84" w:rsidRDefault="0067178F" w:rsidP="0067178F">
      <w:pPr>
        <w:keepNext/>
        <w:keepLines/>
        <w:jc w:val="center"/>
        <w:rPr>
          <w:rFonts w:cs="Arial"/>
          <w:sz w:val="22"/>
          <w:szCs w:val="22"/>
        </w:rPr>
      </w:pPr>
    </w:p>
    <w:p w14:paraId="6B5D3D09" w14:textId="77777777" w:rsidR="0067178F" w:rsidRPr="008E4EB3" w:rsidRDefault="0067178F" w:rsidP="0067178F">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2FB6C71" w14:textId="77777777" w:rsidR="0067178F" w:rsidRPr="00693E84" w:rsidRDefault="0067178F" w:rsidP="0067178F">
      <w:pPr>
        <w:keepNext/>
        <w:keepLines/>
        <w:jc w:val="both"/>
        <w:rPr>
          <w:rFonts w:cs="Arial"/>
          <w:sz w:val="22"/>
          <w:szCs w:val="22"/>
        </w:rPr>
      </w:pPr>
    </w:p>
    <w:p w14:paraId="327C13BA" w14:textId="66FE3700" w:rsidR="0067178F" w:rsidRDefault="0067178F" w:rsidP="0067178F">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434742C0" w14:textId="77777777" w:rsidR="00401517" w:rsidRPr="001D0B8D" w:rsidRDefault="00401517" w:rsidP="00401517">
      <w:pPr>
        <w:contextualSpacing/>
        <w:rPr>
          <w:rFonts w:cs="Arial"/>
          <w:bCs/>
          <w:color w:val="000000"/>
          <w:sz w:val="22"/>
          <w:szCs w:val="22"/>
          <w:highlight w:val="yellow"/>
        </w:rPr>
      </w:pPr>
    </w:p>
    <w:p w14:paraId="1FD8904D"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79A17D0D" w14:textId="77777777" w:rsidR="00401517" w:rsidRPr="00693E84" w:rsidRDefault="00401517" w:rsidP="0067178F">
      <w:pPr>
        <w:keepNext/>
        <w:keepLines/>
        <w:jc w:val="both"/>
        <w:rPr>
          <w:rFonts w:cs="Arial"/>
          <w:sz w:val="22"/>
          <w:szCs w:val="22"/>
        </w:rPr>
      </w:pPr>
    </w:p>
    <w:p w14:paraId="5D0D96F8" w14:textId="77777777" w:rsidR="0067178F" w:rsidRPr="00693E84" w:rsidRDefault="0067178F" w:rsidP="0067178F">
      <w:pPr>
        <w:ind w:firstLine="708"/>
        <w:jc w:val="both"/>
        <w:rPr>
          <w:rFonts w:cs="Arial"/>
          <w:sz w:val="22"/>
          <w:szCs w:val="22"/>
        </w:rPr>
      </w:pPr>
    </w:p>
    <w:p w14:paraId="6D657E1C"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9A3E617" w14:textId="77777777" w:rsidR="0067178F" w:rsidRPr="00693E84" w:rsidRDefault="0067178F" w:rsidP="0067178F">
      <w:pPr>
        <w:keepNext/>
        <w:keepLines/>
        <w:jc w:val="center"/>
        <w:rPr>
          <w:rFonts w:cs="Arial"/>
          <w:sz w:val="22"/>
          <w:szCs w:val="22"/>
        </w:rPr>
      </w:pPr>
    </w:p>
    <w:p w14:paraId="4FBEEC2D" w14:textId="77777777" w:rsidR="0067178F" w:rsidRPr="00693E84" w:rsidRDefault="0067178F" w:rsidP="0067178F">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6A7762CC" w14:textId="77777777" w:rsidR="0067178F" w:rsidRPr="00693E84" w:rsidRDefault="0067178F" w:rsidP="0067178F">
      <w:pPr>
        <w:keepNext/>
        <w:keepLines/>
        <w:jc w:val="both"/>
        <w:rPr>
          <w:rFonts w:cs="Arial"/>
          <w:sz w:val="22"/>
          <w:szCs w:val="22"/>
        </w:rPr>
      </w:pPr>
    </w:p>
    <w:p w14:paraId="01160DE5" w14:textId="77777777" w:rsidR="0067178F" w:rsidRPr="00693E84" w:rsidRDefault="0067178F" w:rsidP="0067178F">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461FBF3E" w14:textId="77777777" w:rsidR="0067178F" w:rsidRPr="00693E84" w:rsidRDefault="0067178F" w:rsidP="0067178F">
      <w:pPr>
        <w:ind w:firstLine="708"/>
        <w:jc w:val="both"/>
        <w:rPr>
          <w:rFonts w:cs="Arial"/>
          <w:sz w:val="22"/>
          <w:szCs w:val="22"/>
        </w:rPr>
      </w:pPr>
    </w:p>
    <w:p w14:paraId="4AF87814" w14:textId="77777777" w:rsidR="0067178F" w:rsidRPr="00693E84" w:rsidRDefault="0067178F" w:rsidP="0067178F">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3923724E" w14:textId="77777777" w:rsidR="0067178F" w:rsidRPr="00E01BEB" w:rsidRDefault="0067178F" w:rsidP="00485051">
      <w:pPr>
        <w:pStyle w:val="Odstavekseznama"/>
        <w:numPr>
          <w:ilvl w:val="0"/>
          <w:numId w:val="32"/>
        </w:numPr>
        <w:rPr>
          <w:sz w:val="22"/>
        </w:rPr>
      </w:pPr>
      <w:r w:rsidRPr="00E01BEB">
        <w:rPr>
          <w:sz w:val="22"/>
        </w:rPr>
        <w:t xml:space="preserve">pridobitev posla ali </w:t>
      </w:r>
    </w:p>
    <w:p w14:paraId="1FE4E86A" w14:textId="77777777" w:rsidR="0067178F" w:rsidRPr="00E01BEB" w:rsidRDefault="0067178F" w:rsidP="00485051">
      <w:pPr>
        <w:pStyle w:val="Odstavekseznama"/>
        <w:numPr>
          <w:ilvl w:val="0"/>
          <w:numId w:val="32"/>
        </w:numPr>
        <w:rPr>
          <w:sz w:val="22"/>
        </w:rPr>
      </w:pPr>
      <w:r w:rsidRPr="00E01BEB">
        <w:rPr>
          <w:sz w:val="22"/>
        </w:rPr>
        <w:t xml:space="preserve">za sklenitev posla pod ugodnejšimi pogoji ali </w:t>
      </w:r>
    </w:p>
    <w:p w14:paraId="2BB4E853" w14:textId="77777777" w:rsidR="0067178F" w:rsidRPr="00E01BEB" w:rsidRDefault="0067178F" w:rsidP="00485051">
      <w:pPr>
        <w:pStyle w:val="Odstavekseznama"/>
        <w:numPr>
          <w:ilvl w:val="0"/>
          <w:numId w:val="32"/>
        </w:numPr>
        <w:rPr>
          <w:sz w:val="22"/>
        </w:rPr>
      </w:pPr>
      <w:r w:rsidRPr="00E01BEB">
        <w:rPr>
          <w:sz w:val="22"/>
        </w:rPr>
        <w:lastRenderedPageBreak/>
        <w:t xml:space="preserve">za opustitev dolžnega nadzora nad izvajanjem pogodbenih obveznosti ali </w:t>
      </w:r>
    </w:p>
    <w:p w14:paraId="56418C5F" w14:textId="77777777" w:rsidR="0067178F" w:rsidRPr="00E01BEB" w:rsidRDefault="0067178F"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B2F8A5" w14:textId="77777777" w:rsidR="0067178F" w:rsidRPr="00693E84" w:rsidRDefault="0067178F" w:rsidP="0067178F">
      <w:pPr>
        <w:jc w:val="both"/>
        <w:rPr>
          <w:rFonts w:cs="Arial"/>
          <w:sz w:val="22"/>
          <w:szCs w:val="22"/>
        </w:rPr>
      </w:pPr>
    </w:p>
    <w:p w14:paraId="0BF9AD82"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0482065C" w14:textId="77777777" w:rsidR="0067178F" w:rsidRPr="00693E84" w:rsidRDefault="0067178F" w:rsidP="0067178F">
      <w:pPr>
        <w:rPr>
          <w:rFonts w:cs="Arial"/>
          <w:bCs/>
          <w:sz w:val="22"/>
          <w:szCs w:val="22"/>
        </w:rPr>
      </w:pPr>
    </w:p>
    <w:p w14:paraId="0B3A9865" w14:textId="77777777" w:rsidR="0067178F" w:rsidRPr="00693E84" w:rsidRDefault="0067178F" w:rsidP="0067178F">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61F50B2B" w14:textId="77777777" w:rsidR="0067178F" w:rsidRPr="00693E84" w:rsidRDefault="0067178F" w:rsidP="0067178F">
      <w:pPr>
        <w:rPr>
          <w:rFonts w:cs="Arial"/>
          <w:bCs/>
          <w:sz w:val="22"/>
          <w:szCs w:val="22"/>
        </w:rPr>
      </w:pPr>
    </w:p>
    <w:p w14:paraId="10BA5E78" w14:textId="77777777" w:rsidR="0067178F" w:rsidRPr="00693E84" w:rsidRDefault="0067178F" w:rsidP="0067178F">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8C6E002" w14:textId="77777777" w:rsidR="0067178F" w:rsidRPr="00693E84" w:rsidRDefault="0067178F" w:rsidP="0067178F">
      <w:pPr>
        <w:rPr>
          <w:rFonts w:cs="Arial"/>
          <w:bCs/>
          <w:sz w:val="22"/>
          <w:szCs w:val="22"/>
        </w:rPr>
      </w:pPr>
    </w:p>
    <w:p w14:paraId="608C9254" w14:textId="77777777" w:rsidR="0067178F" w:rsidRPr="00693E84" w:rsidRDefault="0067178F" w:rsidP="0067178F">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0BD6860C" w14:textId="77777777" w:rsidR="0067178F" w:rsidRPr="00E01BEB" w:rsidRDefault="0067178F"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FE1328E" w14:textId="77777777" w:rsidR="0067178F" w:rsidRPr="00E01BEB" w:rsidRDefault="0067178F" w:rsidP="00485051">
      <w:pPr>
        <w:pStyle w:val="Odstavekseznama"/>
        <w:numPr>
          <w:ilvl w:val="0"/>
          <w:numId w:val="32"/>
        </w:numPr>
        <w:rPr>
          <w:sz w:val="22"/>
        </w:rPr>
      </w:pPr>
      <w:r w:rsidRPr="00E01BEB">
        <w:rPr>
          <w:sz w:val="22"/>
        </w:rPr>
        <w:t>ponudba izvajalca v postopku oddaje javnega naročila,</w:t>
      </w:r>
    </w:p>
    <w:p w14:paraId="3D5D5444" w14:textId="77777777" w:rsidR="0067178F" w:rsidRPr="00693E84" w:rsidRDefault="0067178F" w:rsidP="0067178F">
      <w:pPr>
        <w:jc w:val="both"/>
        <w:rPr>
          <w:rFonts w:cs="Arial"/>
          <w:sz w:val="22"/>
          <w:szCs w:val="22"/>
        </w:rPr>
      </w:pPr>
    </w:p>
    <w:p w14:paraId="40769702" w14:textId="77777777" w:rsidR="0067178F" w:rsidRPr="00693E84" w:rsidRDefault="0067178F"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208C0D8E" w14:textId="77777777" w:rsidR="0067178F" w:rsidRPr="00693E84" w:rsidRDefault="0067178F" w:rsidP="0067178F">
      <w:pPr>
        <w:jc w:val="both"/>
        <w:rPr>
          <w:rFonts w:cs="Arial"/>
          <w:bCs/>
          <w:color w:val="000000"/>
          <w:sz w:val="22"/>
          <w:szCs w:val="22"/>
        </w:rPr>
      </w:pPr>
    </w:p>
    <w:p w14:paraId="37F0D4A8" w14:textId="77777777" w:rsidR="0067178F" w:rsidRPr="00693E84" w:rsidRDefault="0067178F" w:rsidP="0067178F">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2D1B033B" w14:textId="77777777" w:rsidR="0067178F" w:rsidRPr="00693E84" w:rsidRDefault="0067178F" w:rsidP="0067178F">
      <w:pPr>
        <w:jc w:val="both"/>
        <w:rPr>
          <w:rFonts w:cs="Arial"/>
          <w:color w:val="000000"/>
          <w:sz w:val="22"/>
          <w:szCs w:val="22"/>
        </w:rPr>
      </w:pPr>
    </w:p>
    <w:p w14:paraId="0057ABE1" w14:textId="77777777" w:rsidR="0067178F" w:rsidRPr="00AB3E1A" w:rsidRDefault="0067178F" w:rsidP="0067178F">
      <w:pPr>
        <w:rPr>
          <w:rFonts w:cs="Arial"/>
          <w:i/>
        </w:rPr>
      </w:pPr>
      <w:r w:rsidRPr="00AB3E1A">
        <w:rPr>
          <w:rFonts w:cs="Arial"/>
          <w:i/>
        </w:rPr>
        <w:t>Priloge:</w:t>
      </w:r>
    </w:p>
    <w:p w14:paraId="3E69881E" w14:textId="258D43FF" w:rsidR="0067178F" w:rsidRPr="00AB3E1A" w:rsidRDefault="0067178F" w:rsidP="00485051">
      <w:pPr>
        <w:pStyle w:val="Odstavekseznama"/>
        <w:numPr>
          <w:ilvl w:val="0"/>
          <w:numId w:val="33"/>
        </w:numPr>
        <w:rPr>
          <w:sz w:val="22"/>
        </w:rPr>
      </w:pPr>
      <w:r w:rsidRPr="00AB3E1A">
        <w:rPr>
          <w:sz w:val="22"/>
        </w:rPr>
        <w:t>Ponudbeni predračun (obrazec št. 2</w:t>
      </w:r>
      <w:r w:rsidR="00AB3E1A" w:rsidRPr="00AB3E1A">
        <w:rPr>
          <w:sz w:val="22"/>
        </w:rPr>
        <w:t>.3</w:t>
      </w:r>
      <w:r w:rsidRPr="00AB3E1A">
        <w:rPr>
          <w:sz w:val="22"/>
        </w:rPr>
        <w:t>.</w:t>
      </w:r>
      <w:r w:rsidR="00AB3E1A" w:rsidRPr="00AB3E1A">
        <w:rPr>
          <w:sz w:val="22"/>
        </w:rPr>
        <w:t>, 2.4., 2.6., 2.7.</w:t>
      </w:r>
      <w:r w:rsidRPr="00AB3E1A">
        <w:rPr>
          <w:sz w:val="22"/>
        </w:rPr>
        <w:t>)</w:t>
      </w:r>
    </w:p>
    <w:p w14:paraId="64122681" w14:textId="5BD88996" w:rsidR="0067178F" w:rsidRPr="00AB3E1A" w:rsidRDefault="0067178F" w:rsidP="003A069F">
      <w:pPr>
        <w:pStyle w:val="Odstavekseznama"/>
        <w:numPr>
          <w:ilvl w:val="0"/>
          <w:numId w:val="33"/>
        </w:numPr>
        <w:rPr>
          <w:rFonts w:cs="Arial"/>
          <w:sz w:val="22"/>
          <w:szCs w:val="22"/>
        </w:rPr>
      </w:pPr>
      <w:r w:rsidRPr="00AB3E1A">
        <w:rPr>
          <w:sz w:val="22"/>
        </w:rPr>
        <w:t>Tehnične specifikacije (obrazec št. 3.</w:t>
      </w:r>
      <w:r w:rsidR="00AB3E1A" w:rsidRPr="00AB3E1A">
        <w:rPr>
          <w:sz w:val="22"/>
        </w:rPr>
        <w:t>3., 3.4., 3.6., 3.7.</w:t>
      </w:r>
      <w:r w:rsidRPr="00AB3E1A">
        <w:rPr>
          <w:sz w:val="22"/>
        </w:rPr>
        <w:t>)</w:t>
      </w:r>
      <w:r w:rsidR="00961A33" w:rsidRPr="00AB3E1A">
        <w:rPr>
          <w:sz w:val="22"/>
        </w:rPr>
        <w:t xml:space="preserve"> </w:t>
      </w:r>
    </w:p>
    <w:p w14:paraId="275C083E" w14:textId="77777777" w:rsidR="0067178F" w:rsidRPr="00693E84" w:rsidRDefault="0067178F" w:rsidP="0067178F">
      <w:pPr>
        <w:rPr>
          <w:rFonts w:cs="Arial"/>
          <w:sz w:val="22"/>
          <w:szCs w:val="22"/>
        </w:rPr>
      </w:pPr>
    </w:p>
    <w:tbl>
      <w:tblPr>
        <w:tblW w:w="0" w:type="auto"/>
        <w:jc w:val="center"/>
        <w:tblLook w:val="01E0" w:firstRow="1" w:lastRow="1" w:firstColumn="1" w:lastColumn="1" w:noHBand="0" w:noVBand="0"/>
      </w:tblPr>
      <w:tblGrid>
        <w:gridCol w:w="4544"/>
        <w:gridCol w:w="4526"/>
      </w:tblGrid>
      <w:tr w:rsidR="0067178F" w:rsidRPr="00693E84" w14:paraId="52ED95A0" w14:textId="77777777" w:rsidTr="00961A33">
        <w:trPr>
          <w:jc w:val="center"/>
        </w:trPr>
        <w:tc>
          <w:tcPr>
            <w:tcW w:w="4605" w:type="dxa"/>
          </w:tcPr>
          <w:p w14:paraId="10B50326" w14:textId="77777777" w:rsidR="0067178F" w:rsidRPr="00693E84" w:rsidRDefault="0067178F"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0B468D5E" w14:textId="77777777" w:rsidR="0067178F" w:rsidRPr="00693E84" w:rsidRDefault="0067178F" w:rsidP="00961A33">
            <w:pPr>
              <w:rPr>
                <w:rFonts w:cs="Arial"/>
                <w:sz w:val="22"/>
                <w:szCs w:val="22"/>
              </w:rPr>
            </w:pPr>
            <w:r w:rsidRPr="00693E84">
              <w:rPr>
                <w:rFonts w:cs="Arial"/>
                <w:sz w:val="22"/>
                <w:szCs w:val="22"/>
              </w:rPr>
              <w:t xml:space="preserve"> </w:t>
            </w:r>
          </w:p>
          <w:p w14:paraId="2CAA0A58" w14:textId="77777777" w:rsidR="0067178F" w:rsidRPr="00693E84" w:rsidRDefault="0067178F"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25B987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5EF5573C" w14:textId="77777777" w:rsidR="0067178F" w:rsidRPr="00693E84" w:rsidRDefault="0067178F" w:rsidP="00961A33">
            <w:pPr>
              <w:rPr>
                <w:rFonts w:cs="Arial"/>
                <w:sz w:val="22"/>
                <w:szCs w:val="22"/>
              </w:rPr>
            </w:pPr>
          </w:p>
          <w:p w14:paraId="05208D9D" w14:textId="77777777" w:rsidR="0067178F" w:rsidRPr="00693E84" w:rsidRDefault="0067178F" w:rsidP="00961A33">
            <w:pPr>
              <w:rPr>
                <w:rFonts w:cs="Arial"/>
                <w:sz w:val="22"/>
                <w:szCs w:val="22"/>
              </w:rPr>
            </w:pPr>
            <w:r>
              <w:rPr>
                <w:rFonts w:cs="Arial"/>
                <w:sz w:val="22"/>
                <w:szCs w:val="22"/>
              </w:rPr>
              <w:t>D</w:t>
            </w:r>
            <w:r w:rsidRPr="00693E84">
              <w:rPr>
                <w:rFonts w:cs="Arial"/>
                <w:sz w:val="22"/>
                <w:szCs w:val="22"/>
              </w:rPr>
              <w:t>obavitelj:</w:t>
            </w:r>
          </w:p>
          <w:p w14:paraId="4CE57A54" w14:textId="77777777" w:rsidR="0067178F" w:rsidRPr="00693E84" w:rsidRDefault="0067178F"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1A92CE7F" w14:textId="77777777" w:rsidR="0067178F" w:rsidRPr="00693E84" w:rsidRDefault="0067178F"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D0899C8" w14:textId="77777777" w:rsidR="0067178F" w:rsidRPr="00693E84" w:rsidRDefault="0067178F"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1E00579D" w14:textId="77777777" w:rsidR="0067178F" w:rsidRPr="00693E84" w:rsidRDefault="0067178F" w:rsidP="00961A33">
            <w:pPr>
              <w:rPr>
                <w:rFonts w:cs="Arial"/>
                <w:bCs/>
                <w:sz w:val="22"/>
                <w:szCs w:val="22"/>
              </w:rPr>
            </w:pPr>
          </w:p>
        </w:tc>
        <w:tc>
          <w:tcPr>
            <w:tcW w:w="4605" w:type="dxa"/>
          </w:tcPr>
          <w:p w14:paraId="0E2DE03B" w14:textId="77777777" w:rsidR="0067178F" w:rsidRPr="00693E84" w:rsidRDefault="0067178F"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0FFE1C5" w14:textId="77777777" w:rsidR="0067178F" w:rsidRPr="00693E84" w:rsidRDefault="0067178F" w:rsidP="00961A33">
            <w:pPr>
              <w:rPr>
                <w:rFonts w:cs="Arial"/>
                <w:sz w:val="22"/>
                <w:szCs w:val="22"/>
              </w:rPr>
            </w:pPr>
            <w:r w:rsidRPr="00693E84">
              <w:rPr>
                <w:rFonts w:cs="Arial"/>
                <w:sz w:val="22"/>
                <w:szCs w:val="22"/>
              </w:rPr>
              <w:t xml:space="preserve"> </w:t>
            </w:r>
          </w:p>
          <w:p w14:paraId="43850E18" w14:textId="77777777" w:rsidR="0067178F" w:rsidRPr="00693E84" w:rsidRDefault="0067178F"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627A8C27" w14:textId="77777777" w:rsidR="0067178F" w:rsidRPr="00693E84" w:rsidRDefault="0067178F" w:rsidP="00961A33">
            <w:pPr>
              <w:rPr>
                <w:rFonts w:cs="Arial"/>
                <w:sz w:val="22"/>
                <w:szCs w:val="22"/>
              </w:rPr>
            </w:pPr>
          </w:p>
          <w:p w14:paraId="125FA16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9C032E6" w14:textId="77777777" w:rsidR="0067178F" w:rsidRPr="00693E84" w:rsidRDefault="0067178F" w:rsidP="00961A33">
            <w:pPr>
              <w:rPr>
                <w:rFonts w:cs="Arial"/>
                <w:sz w:val="22"/>
                <w:szCs w:val="22"/>
              </w:rPr>
            </w:pPr>
            <w:r w:rsidRPr="00693E84">
              <w:rPr>
                <w:rFonts w:cs="Arial"/>
                <w:sz w:val="22"/>
                <w:szCs w:val="22"/>
              </w:rPr>
              <w:t>Naročnik:</w:t>
            </w:r>
          </w:p>
          <w:p w14:paraId="5D6DA820" w14:textId="77777777" w:rsidR="0067178F" w:rsidRPr="00693E84" w:rsidRDefault="0067178F"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52D7B628" w14:textId="77777777" w:rsidR="0067178F" w:rsidRPr="00693E84" w:rsidRDefault="0067178F" w:rsidP="00961A33">
            <w:pPr>
              <w:rPr>
                <w:rFonts w:cs="Arial"/>
                <w:sz w:val="22"/>
                <w:szCs w:val="22"/>
              </w:rPr>
            </w:pPr>
            <w:r>
              <w:rPr>
                <w:rFonts w:eastAsia="Calibri" w:cs="Arial"/>
                <w:sz w:val="22"/>
              </w:rPr>
              <w:t>Zlata Štiblar Kisić</w:t>
            </w:r>
            <w:r w:rsidRPr="00693E84">
              <w:rPr>
                <w:rFonts w:cs="Arial"/>
                <w:sz w:val="22"/>
                <w:szCs w:val="22"/>
              </w:rPr>
              <w:tab/>
            </w:r>
          </w:p>
          <w:p w14:paraId="3873F0E7" w14:textId="7DF442D6" w:rsidR="0067178F" w:rsidRPr="00693E84" w:rsidRDefault="0067178F" w:rsidP="00961A33">
            <w:pPr>
              <w:rPr>
                <w:rFonts w:cs="Arial"/>
                <w:bCs/>
                <w:sz w:val="22"/>
                <w:szCs w:val="22"/>
              </w:rPr>
            </w:pPr>
            <w:r w:rsidRPr="00693E84">
              <w:rPr>
                <w:rFonts w:cs="Arial"/>
                <w:bCs/>
                <w:sz w:val="22"/>
                <w:szCs w:val="22"/>
              </w:rPr>
              <w:t>direktor</w:t>
            </w:r>
            <w:r w:rsidR="00961A33">
              <w:rPr>
                <w:rFonts w:cs="Arial"/>
                <w:bCs/>
                <w:sz w:val="22"/>
                <w:szCs w:val="22"/>
              </w:rPr>
              <w:t>ica</w:t>
            </w:r>
          </w:p>
        </w:tc>
      </w:tr>
    </w:tbl>
    <w:p w14:paraId="562C3626" w14:textId="1E0303F2" w:rsidR="00961A33" w:rsidRDefault="00961A33" w:rsidP="00487AE5">
      <w:pPr>
        <w:contextualSpacing/>
        <w:rPr>
          <w:rFonts w:cs="Arial"/>
          <w:sz w:val="22"/>
        </w:rPr>
      </w:pPr>
    </w:p>
    <w:p w14:paraId="74BB2F35" w14:textId="4C0EEB5B" w:rsidR="00AB3E1A" w:rsidRDefault="00AB3E1A" w:rsidP="00487AE5">
      <w:pPr>
        <w:contextualSpacing/>
        <w:rPr>
          <w:rFonts w:cs="Arial"/>
          <w:sz w:val="22"/>
        </w:rPr>
      </w:pPr>
    </w:p>
    <w:p w14:paraId="7367D97F" w14:textId="720FDC5D" w:rsidR="00AB3E1A" w:rsidRDefault="00AB3E1A" w:rsidP="00487AE5">
      <w:pPr>
        <w:contextualSpacing/>
        <w:rPr>
          <w:rFonts w:cs="Arial"/>
          <w:sz w:val="22"/>
        </w:rPr>
      </w:pPr>
    </w:p>
    <w:p w14:paraId="6585C61B" w14:textId="580DF06B" w:rsidR="00AB3E1A" w:rsidRDefault="00AB3E1A" w:rsidP="00487AE5">
      <w:pPr>
        <w:contextualSpacing/>
        <w:rPr>
          <w:rFonts w:cs="Arial"/>
          <w:sz w:val="22"/>
        </w:rPr>
      </w:pPr>
    </w:p>
    <w:p w14:paraId="29CD2751" w14:textId="3E6A1E3A" w:rsidR="00AB3E1A" w:rsidRDefault="00AB3E1A" w:rsidP="00487AE5">
      <w:pPr>
        <w:contextualSpacing/>
        <w:rPr>
          <w:rFonts w:cs="Arial"/>
          <w:sz w:val="22"/>
        </w:rPr>
      </w:pPr>
    </w:p>
    <w:p w14:paraId="08165BB5" w14:textId="5CC8F0EA" w:rsidR="00AB3E1A" w:rsidRDefault="00AB3E1A" w:rsidP="00487AE5">
      <w:pPr>
        <w:contextualSpacing/>
        <w:rPr>
          <w:rFonts w:cs="Arial"/>
          <w:sz w:val="22"/>
        </w:rPr>
      </w:pPr>
    </w:p>
    <w:p w14:paraId="23CF29C2" w14:textId="5D81CEC4" w:rsidR="00AB3E1A" w:rsidRDefault="00AB3E1A" w:rsidP="00487AE5">
      <w:pPr>
        <w:contextualSpacing/>
        <w:rPr>
          <w:rFonts w:cs="Arial"/>
          <w:sz w:val="22"/>
        </w:rPr>
      </w:pPr>
    </w:p>
    <w:p w14:paraId="57E6267E" w14:textId="335FA231" w:rsidR="00AB3E1A" w:rsidRDefault="00AB3E1A" w:rsidP="00487AE5">
      <w:pPr>
        <w:contextualSpacing/>
        <w:rPr>
          <w:rFonts w:cs="Arial"/>
          <w:sz w:val="22"/>
        </w:rPr>
      </w:pPr>
    </w:p>
    <w:p w14:paraId="76DDF349" w14:textId="3BCB2E48" w:rsidR="00AB3E1A" w:rsidRDefault="00AB3E1A" w:rsidP="00487AE5">
      <w:pPr>
        <w:contextualSpacing/>
        <w:rPr>
          <w:rFonts w:cs="Arial"/>
          <w:sz w:val="22"/>
        </w:rPr>
      </w:pPr>
    </w:p>
    <w:p w14:paraId="7CBB563F" w14:textId="39E8A3C7" w:rsidR="00AB3E1A" w:rsidRDefault="00AB3E1A" w:rsidP="00487AE5">
      <w:pPr>
        <w:contextualSpacing/>
        <w:rPr>
          <w:rFonts w:cs="Arial"/>
          <w:sz w:val="22"/>
        </w:rPr>
      </w:pPr>
    </w:p>
    <w:p w14:paraId="2CDFCA8F" w14:textId="206A8B72" w:rsidR="00AB3E1A" w:rsidRDefault="00AB3E1A" w:rsidP="00487AE5">
      <w:pPr>
        <w:contextualSpacing/>
        <w:rPr>
          <w:rFonts w:cs="Arial"/>
          <w:sz w:val="22"/>
        </w:rPr>
      </w:pPr>
    </w:p>
    <w:p w14:paraId="3274506F" w14:textId="333E78C2" w:rsidR="00AB3E1A" w:rsidRDefault="00AB3E1A" w:rsidP="00487AE5">
      <w:pPr>
        <w:contextualSpacing/>
        <w:rPr>
          <w:rFonts w:cs="Arial"/>
          <w:sz w:val="22"/>
        </w:rPr>
      </w:pPr>
    </w:p>
    <w:p w14:paraId="7EAB7A6C" w14:textId="13847A2C" w:rsidR="00AB3E1A" w:rsidRDefault="00AB3E1A" w:rsidP="00487AE5">
      <w:pPr>
        <w:contextualSpacing/>
        <w:rPr>
          <w:rFonts w:cs="Arial"/>
          <w:sz w:val="22"/>
        </w:rPr>
      </w:pPr>
    </w:p>
    <w:p w14:paraId="5C4FA40D" w14:textId="76557E28" w:rsidR="00AB3E1A" w:rsidRDefault="00AB3E1A" w:rsidP="00487AE5">
      <w:pPr>
        <w:contextualSpacing/>
        <w:rPr>
          <w:rFonts w:cs="Arial"/>
          <w:sz w:val="22"/>
        </w:rPr>
      </w:pPr>
    </w:p>
    <w:p w14:paraId="48D5B2E7" w14:textId="493D10D3" w:rsidR="00AB3E1A" w:rsidRDefault="00AB3E1A" w:rsidP="00487AE5">
      <w:pPr>
        <w:contextualSpacing/>
        <w:rPr>
          <w:rFonts w:cs="Arial"/>
          <w:sz w:val="22"/>
        </w:rPr>
      </w:pPr>
    </w:p>
    <w:p w14:paraId="46BB3E60" w14:textId="1854CCE8" w:rsidR="00AB3E1A" w:rsidRDefault="00AB3E1A" w:rsidP="00487AE5">
      <w:pPr>
        <w:contextualSpacing/>
        <w:rPr>
          <w:rFonts w:cs="Arial"/>
          <w:sz w:val="22"/>
        </w:rPr>
      </w:pPr>
    </w:p>
    <w:p w14:paraId="0845A691" w14:textId="7313CAAF" w:rsidR="00AB3E1A" w:rsidRDefault="00AB3E1A" w:rsidP="00487AE5">
      <w:pPr>
        <w:contextualSpacing/>
        <w:rPr>
          <w:rFonts w:cs="Arial"/>
          <w:sz w:val="22"/>
        </w:rPr>
      </w:pPr>
    </w:p>
    <w:p w14:paraId="22344EA0" w14:textId="77777777" w:rsidR="00AB3E1A" w:rsidRDefault="00AB3E1A"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1A33" w:rsidRPr="00DE289E" w14:paraId="48940B0D"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79262CDD" w14:textId="4939867E" w:rsidR="00961A33" w:rsidRPr="00DE289E" w:rsidRDefault="00961A33" w:rsidP="00961A33">
            <w:pPr>
              <w:jc w:val="both"/>
              <w:rPr>
                <w:b/>
                <w:szCs w:val="24"/>
                <w:lang w:eastAsia="en-US"/>
              </w:rPr>
            </w:pPr>
            <w:r w:rsidRPr="00DE289E">
              <w:rPr>
                <w:b/>
              </w:rPr>
              <w:t xml:space="preserve">Obrazec št. </w:t>
            </w:r>
            <w:r>
              <w:rPr>
                <w:b/>
              </w:rPr>
              <w:t>9.</w:t>
            </w:r>
            <w:r w:rsidR="00344FB3">
              <w:rPr>
                <w:b/>
              </w:rPr>
              <w:t>4</w:t>
            </w:r>
          </w:p>
        </w:tc>
      </w:tr>
    </w:tbl>
    <w:p w14:paraId="7278D9CC" w14:textId="77777777" w:rsidR="00961A33" w:rsidRPr="00DE289E" w:rsidRDefault="00961A33" w:rsidP="00961A33">
      <w:pPr>
        <w:jc w:val="center"/>
        <w:outlineLvl w:val="0"/>
        <w:rPr>
          <w:rFonts w:cs="Arial"/>
          <w:b/>
          <w:sz w:val="24"/>
          <w:szCs w:val="24"/>
        </w:rPr>
      </w:pPr>
    </w:p>
    <w:p w14:paraId="21484C6A" w14:textId="77777777" w:rsidR="00961A33" w:rsidRPr="00DE289E" w:rsidRDefault="00961A33" w:rsidP="00961A33">
      <w:pPr>
        <w:jc w:val="center"/>
        <w:outlineLvl w:val="0"/>
        <w:rPr>
          <w:rFonts w:cs="Arial"/>
          <w:b/>
          <w:sz w:val="24"/>
          <w:szCs w:val="24"/>
        </w:rPr>
      </w:pPr>
    </w:p>
    <w:p w14:paraId="6DA84829" w14:textId="2CE087F4" w:rsidR="00961A33" w:rsidRDefault="00961A33" w:rsidP="00961A33">
      <w:pPr>
        <w:jc w:val="center"/>
        <w:rPr>
          <w:rFonts w:cs="Arial"/>
          <w:b/>
          <w:sz w:val="24"/>
          <w:szCs w:val="24"/>
        </w:rPr>
      </w:pPr>
      <w:r w:rsidRPr="009C187A">
        <w:rPr>
          <w:rFonts w:cs="Arial"/>
          <w:b/>
          <w:sz w:val="24"/>
          <w:szCs w:val="24"/>
        </w:rPr>
        <w:t>VZOREC POGODBE</w:t>
      </w:r>
      <w:r>
        <w:rPr>
          <w:rFonts w:cs="Arial"/>
          <w:b/>
          <w:sz w:val="24"/>
          <w:szCs w:val="24"/>
        </w:rPr>
        <w:t xml:space="preserve"> ZA SKLOP 5, SKLOP 8</w:t>
      </w:r>
    </w:p>
    <w:p w14:paraId="6BE53BF0" w14:textId="77777777" w:rsidR="00961A33" w:rsidRPr="00120C86" w:rsidRDefault="00961A33" w:rsidP="00961A33">
      <w:pPr>
        <w:jc w:val="center"/>
        <w:rPr>
          <w:rFonts w:cs="Arial"/>
          <w:b/>
          <w:sz w:val="24"/>
          <w:szCs w:val="24"/>
        </w:rPr>
      </w:pPr>
    </w:p>
    <w:p w14:paraId="54394785" w14:textId="77777777" w:rsidR="00961A33" w:rsidRPr="008441C4" w:rsidRDefault="00961A33" w:rsidP="00961A33">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3479915C" w14:textId="77777777" w:rsidR="00961A33" w:rsidRDefault="00961A33" w:rsidP="00961A33">
      <w:pPr>
        <w:rPr>
          <w:rFonts w:cs="Arial"/>
          <w:b/>
          <w:sz w:val="22"/>
        </w:rPr>
      </w:pPr>
    </w:p>
    <w:p w14:paraId="36CA3A4F" w14:textId="77777777" w:rsidR="00961A33" w:rsidRDefault="00961A33" w:rsidP="00961A33">
      <w:pPr>
        <w:rPr>
          <w:rFonts w:cs="Arial"/>
          <w:b/>
          <w:sz w:val="22"/>
        </w:rPr>
      </w:pPr>
    </w:p>
    <w:p w14:paraId="072BB1E8" w14:textId="77777777" w:rsidR="00961A33" w:rsidRPr="00385A7F" w:rsidRDefault="00961A33" w:rsidP="00961A33">
      <w:pPr>
        <w:rPr>
          <w:rFonts w:cs="Arial"/>
          <w:sz w:val="22"/>
        </w:rPr>
      </w:pPr>
      <w:r w:rsidRPr="00385A7F">
        <w:rPr>
          <w:rFonts w:cs="Arial"/>
          <w:b/>
          <w:sz w:val="22"/>
        </w:rPr>
        <w:t>ONKOLOŠKI INŠTITUT LJUBLJANA, Zaloška cesta 2, 1000 Ljubljana</w:t>
      </w:r>
      <w:r w:rsidRPr="00385A7F">
        <w:rPr>
          <w:rFonts w:cs="Arial"/>
          <w:sz w:val="22"/>
        </w:rPr>
        <w:t>,</w:t>
      </w:r>
    </w:p>
    <w:p w14:paraId="3254D684" w14:textId="77777777" w:rsidR="00961A33" w:rsidRPr="00385A7F" w:rsidRDefault="00961A33" w:rsidP="00961A33">
      <w:pPr>
        <w:rPr>
          <w:rFonts w:cs="Arial"/>
          <w:sz w:val="22"/>
        </w:rPr>
      </w:pPr>
      <w:r w:rsidRPr="00385A7F">
        <w:rPr>
          <w:rFonts w:cs="Arial"/>
          <w:sz w:val="22"/>
        </w:rPr>
        <w:t>ki ga zastopa direktor</w:t>
      </w:r>
      <w:r>
        <w:rPr>
          <w:rFonts w:cs="Arial"/>
          <w:sz w:val="22"/>
        </w:rPr>
        <w:t>ica Zlata Štiblar Kisić</w:t>
      </w:r>
    </w:p>
    <w:p w14:paraId="7BB6597F" w14:textId="77777777" w:rsidR="00961A33" w:rsidRPr="00385A7F" w:rsidRDefault="00961A33" w:rsidP="00961A33">
      <w:pPr>
        <w:rPr>
          <w:rFonts w:cs="Arial"/>
          <w:sz w:val="22"/>
        </w:rPr>
      </w:pPr>
      <w:r w:rsidRPr="00385A7F">
        <w:rPr>
          <w:rFonts w:cs="Arial"/>
          <w:sz w:val="22"/>
        </w:rPr>
        <w:t>Identifikacijska št. za DDV: SI34052674</w:t>
      </w:r>
    </w:p>
    <w:p w14:paraId="1D944B49" w14:textId="77777777" w:rsidR="00961A33" w:rsidRPr="00385A7F" w:rsidRDefault="00961A33" w:rsidP="00961A33">
      <w:pPr>
        <w:rPr>
          <w:rFonts w:cs="Arial"/>
          <w:sz w:val="22"/>
        </w:rPr>
      </w:pPr>
      <w:r w:rsidRPr="00385A7F">
        <w:rPr>
          <w:rFonts w:cs="Arial"/>
          <w:sz w:val="22"/>
        </w:rPr>
        <w:t>Matična št.: 5055733000</w:t>
      </w:r>
    </w:p>
    <w:p w14:paraId="5D18E398" w14:textId="77777777" w:rsidR="00961A33" w:rsidRPr="00385A7F" w:rsidRDefault="00961A33" w:rsidP="00961A33">
      <w:pPr>
        <w:rPr>
          <w:rFonts w:cs="Arial"/>
          <w:sz w:val="22"/>
        </w:rPr>
      </w:pPr>
      <w:r w:rsidRPr="00385A7F">
        <w:rPr>
          <w:rFonts w:cs="Arial"/>
          <w:sz w:val="22"/>
        </w:rPr>
        <w:t>(v nadaljnjem besedilu naročnik oz. kupec)</w:t>
      </w:r>
    </w:p>
    <w:p w14:paraId="1EE02147" w14:textId="77777777" w:rsidR="00961A33" w:rsidRPr="009E45F6" w:rsidRDefault="00961A33" w:rsidP="00961A33">
      <w:pPr>
        <w:rPr>
          <w:rFonts w:cs="Arial"/>
          <w:sz w:val="22"/>
        </w:rPr>
      </w:pPr>
    </w:p>
    <w:p w14:paraId="17695937" w14:textId="77777777" w:rsidR="00961A33" w:rsidRPr="009E45F6" w:rsidRDefault="00961A33" w:rsidP="00961A33">
      <w:pPr>
        <w:rPr>
          <w:rFonts w:cs="Arial"/>
          <w:sz w:val="22"/>
        </w:rPr>
      </w:pPr>
      <w:r w:rsidRPr="009E45F6">
        <w:rPr>
          <w:rFonts w:cs="Arial"/>
          <w:sz w:val="22"/>
        </w:rPr>
        <w:t>in</w:t>
      </w:r>
    </w:p>
    <w:p w14:paraId="3F906434" w14:textId="77777777" w:rsidR="00961A33" w:rsidRPr="009E45F6" w:rsidRDefault="00961A33" w:rsidP="00961A33">
      <w:pPr>
        <w:rPr>
          <w:rFonts w:cs="Arial"/>
          <w:sz w:val="22"/>
        </w:rPr>
      </w:pPr>
    </w:p>
    <w:p w14:paraId="2160F4D6" w14:textId="77777777" w:rsidR="00961A33" w:rsidRPr="009E45F6" w:rsidRDefault="00961A33" w:rsidP="00961A33">
      <w:pPr>
        <w:rPr>
          <w:rFonts w:cs="Arial"/>
          <w:b/>
          <w:sz w:val="22"/>
        </w:rPr>
      </w:pPr>
      <w:r w:rsidRPr="009E45F6">
        <w:rPr>
          <w:rFonts w:cs="Arial"/>
          <w:b/>
          <w:sz w:val="22"/>
          <w:highlight w:val="yellow"/>
        </w:rPr>
        <w:t>.............................................................................................................................</w:t>
      </w:r>
      <w:r w:rsidRPr="009E45F6">
        <w:rPr>
          <w:rFonts w:cs="Arial"/>
          <w:b/>
          <w:sz w:val="22"/>
        </w:rPr>
        <w:t>,</w:t>
      </w:r>
    </w:p>
    <w:p w14:paraId="1F9D7655" w14:textId="77777777" w:rsidR="00961A33" w:rsidRPr="009E45F6" w:rsidRDefault="00961A33" w:rsidP="00961A33">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76D16461" w14:textId="77777777" w:rsidR="00961A33" w:rsidRPr="009E45F6" w:rsidRDefault="00961A33" w:rsidP="00961A33">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A04E4B5" w14:textId="77777777" w:rsidR="00961A33" w:rsidRPr="009E45F6" w:rsidRDefault="00961A33" w:rsidP="00961A33">
      <w:pPr>
        <w:rPr>
          <w:rFonts w:cs="Arial"/>
          <w:color w:val="000000"/>
          <w:sz w:val="22"/>
        </w:rPr>
      </w:pPr>
      <w:r w:rsidRPr="009E45F6">
        <w:rPr>
          <w:rFonts w:cs="Arial"/>
          <w:sz w:val="22"/>
        </w:rPr>
        <w:t xml:space="preserve">Matična št.: </w:t>
      </w:r>
      <w:r w:rsidRPr="009E45F6">
        <w:rPr>
          <w:rFonts w:cs="Arial"/>
          <w:sz w:val="22"/>
          <w:highlight w:val="yellow"/>
        </w:rPr>
        <w:t>..............................................</w:t>
      </w:r>
    </w:p>
    <w:p w14:paraId="08C6DD2F" w14:textId="77777777" w:rsidR="00961A33" w:rsidRPr="009E45F6" w:rsidRDefault="00961A33" w:rsidP="00961A33">
      <w:pPr>
        <w:rPr>
          <w:rFonts w:cs="Arial"/>
          <w:color w:val="000000"/>
          <w:sz w:val="22"/>
        </w:rPr>
      </w:pPr>
      <w:r w:rsidRPr="009E45F6">
        <w:rPr>
          <w:rFonts w:cs="Arial"/>
          <w:color w:val="000000"/>
          <w:sz w:val="22"/>
        </w:rPr>
        <w:t>(v nadaljnjem besedilu izvajalec)</w:t>
      </w:r>
    </w:p>
    <w:p w14:paraId="501FF6FD" w14:textId="77777777" w:rsidR="00961A33" w:rsidRPr="009E45F6" w:rsidRDefault="00961A33" w:rsidP="00961A33">
      <w:pPr>
        <w:ind w:left="20"/>
        <w:jc w:val="both"/>
        <w:rPr>
          <w:rFonts w:cs="Arial"/>
          <w:sz w:val="22"/>
          <w:szCs w:val="22"/>
          <w:lang w:eastAsia="en-US"/>
        </w:rPr>
      </w:pPr>
    </w:p>
    <w:p w14:paraId="75533A79" w14:textId="77777777" w:rsidR="00961A33" w:rsidRPr="009E45F6" w:rsidRDefault="00961A33" w:rsidP="00961A33">
      <w:pPr>
        <w:pStyle w:val="Naslovpoiljatelja"/>
        <w:jc w:val="both"/>
        <w:rPr>
          <w:b w:val="0"/>
          <w:sz w:val="22"/>
          <w:szCs w:val="24"/>
        </w:rPr>
      </w:pPr>
    </w:p>
    <w:p w14:paraId="14F729BF" w14:textId="77777777" w:rsidR="00961A33" w:rsidRPr="009E45F6" w:rsidRDefault="00961A33" w:rsidP="00961A33">
      <w:pPr>
        <w:pStyle w:val="Naslovpoiljatelja"/>
        <w:jc w:val="both"/>
        <w:rPr>
          <w:b w:val="0"/>
          <w:sz w:val="22"/>
          <w:szCs w:val="24"/>
        </w:rPr>
      </w:pPr>
      <w:r w:rsidRPr="009E45F6">
        <w:rPr>
          <w:b w:val="0"/>
          <w:sz w:val="22"/>
          <w:szCs w:val="24"/>
        </w:rPr>
        <w:t>skleneta naslednjo</w:t>
      </w:r>
    </w:p>
    <w:p w14:paraId="69094C8A" w14:textId="77777777" w:rsidR="00961A33" w:rsidRPr="00D73EF3" w:rsidRDefault="00961A33" w:rsidP="00961A33">
      <w:pPr>
        <w:rPr>
          <w:b/>
        </w:rPr>
      </w:pPr>
      <w:r w:rsidRPr="002863D6">
        <w:rPr>
          <w:b/>
        </w:rPr>
        <w:t xml:space="preserve">                                                                                                                                                                                                                                                                                                                                   </w:t>
      </w:r>
    </w:p>
    <w:p w14:paraId="24CA4744" w14:textId="77777777" w:rsidR="00961A33" w:rsidRDefault="00961A33" w:rsidP="00961A33">
      <w:pPr>
        <w:pStyle w:val="Naslovpoiljatelja"/>
        <w:jc w:val="center"/>
        <w:rPr>
          <w:sz w:val="18"/>
        </w:rPr>
      </w:pPr>
    </w:p>
    <w:p w14:paraId="7F1CBC36" w14:textId="77777777" w:rsidR="00961A33" w:rsidRPr="00D73EF3" w:rsidRDefault="00961A33" w:rsidP="00961A33">
      <w:pPr>
        <w:pStyle w:val="Naslovpoiljatelja"/>
        <w:jc w:val="center"/>
        <w:rPr>
          <w:sz w:val="18"/>
        </w:rPr>
      </w:pPr>
    </w:p>
    <w:p w14:paraId="0C6D72E2" w14:textId="77777777" w:rsidR="00961A33" w:rsidRDefault="00961A33" w:rsidP="00961A33">
      <w:pPr>
        <w:pStyle w:val="Naslovpoiljatelja"/>
        <w:jc w:val="center"/>
        <w:rPr>
          <w:sz w:val="24"/>
          <w:szCs w:val="24"/>
        </w:rPr>
      </w:pPr>
      <w:r>
        <w:rPr>
          <w:sz w:val="24"/>
          <w:szCs w:val="24"/>
        </w:rPr>
        <w:t>POGODBO</w:t>
      </w:r>
    </w:p>
    <w:p w14:paraId="5DDD06F7" w14:textId="15C1421B" w:rsidR="00961A33" w:rsidRDefault="00961A33" w:rsidP="00961A33">
      <w:pPr>
        <w:jc w:val="center"/>
        <w:rPr>
          <w:b/>
          <w:sz w:val="24"/>
          <w:szCs w:val="24"/>
        </w:rPr>
      </w:pPr>
      <w:r w:rsidRPr="00AB3E1A">
        <w:rPr>
          <w:b/>
          <w:sz w:val="24"/>
          <w:szCs w:val="24"/>
        </w:rPr>
        <w:t xml:space="preserve">O </w:t>
      </w:r>
      <w:r w:rsidR="00344FB3" w:rsidRPr="00AB3E1A">
        <w:rPr>
          <w:b/>
          <w:sz w:val="24"/>
          <w:szCs w:val="24"/>
        </w:rPr>
        <w:t xml:space="preserve">PREVZEMU IN </w:t>
      </w:r>
      <w:r w:rsidRPr="00AB3E1A">
        <w:rPr>
          <w:b/>
          <w:sz w:val="24"/>
          <w:szCs w:val="24"/>
        </w:rPr>
        <w:t xml:space="preserve">ODVOZU </w:t>
      </w:r>
      <w:r w:rsidR="00344FB3" w:rsidRPr="00AB3E1A">
        <w:rPr>
          <w:b/>
          <w:sz w:val="24"/>
          <w:szCs w:val="24"/>
        </w:rPr>
        <w:t>KEMIKALIJ, ODPADNIH ZDRAVIL IN DRUGIH ODPADKOV</w:t>
      </w:r>
      <w:r w:rsidRPr="00AB3E1A">
        <w:rPr>
          <w:b/>
          <w:sz w:val="24"/>
          <w:szCs w:val="24"/>
        </w:rPr>
        <w:t xml:space="preserve"> IZ ONKOLOŠKEGA INŠTITUTA LJUBLJANA</w:t>
      </w:r>
    </w:p>
    <w:p w14:paraId="03611AC9" w14:textId="77777777" w:rsidR="00961A33" w:rsidRDefault="00961A33" w:rsidP="00961A33">
      <w:pPr>
        <w:jc w:val="center"/>
        <w:rPr>
          <w:szCs w:val="24"/>
        </w:rPr>
      </w:pPr>
    </w:p>
    <w:p w14:paraId="3F4D3775" w14:textId="77777777" w:rsidR="00961A33" w:rsidRDefault="00961A33" w:rsidP="00961A33">
      <w:pPr>
        <w:jc w:val="center"/>
        <w:rPr>
          <w:szCs w:val="24"/>
        </w:rPr>
      </w:pPr>
    </w:p>
    <w:p w14:paraId="10556451" w14:textId="65BBD0FB" w:rsidR="00961A33" w:rsidRPr="0035578F" w:rsidRDefault="00961A33" w:rsidP="00485051">
      <w:pPr>
        <w:pStyle w:val="Odstavekseznama"/>
        <w:numPr>
          <w:ilvl w:val="0"/>
          <w:numId w:val="44"/>
        </w:numPr>
        <w:ind w:left="1077"/>
        <w:rPr>
          <w:b/>
          <w:sz w:val="22"/>
          <w:szCs w:val="22"/>
        </w:rPr>
      </w:pPr>
      <w:r w:rsidRPr="0035578F">
        <w:rPr>
          <w:b/>
          <w:sz w:val="22"/>
          <w:szCs w:val="22"/>
        </w:rPr>
        <w:t>Podlaga za sklenitev pogodbe</w:t>
      </w:r>
    </w:p>
    <w:p w14:paraId="36F61E9D" w14:textId="77777777" w:rsidR="00961A33" w:rsidRPr="009E45F6" w:rsidRDefault="00961A33" w:rsidP="00961A33">
      <w:pPr>
        <w:rPr>
          <w:sz w:val="22"/>
          <w:szCs w:val="22"/>
        </w:rPr>
      </w:pPr>
    </w:p>
    <w:p w14:paraId="1B0146CD" w14:textId="0F661F88"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1B05F12E" w14:textId="77777777" w:rsidR="00961A33" w:rsidRPr="009E45F6" w:rsidRDefault="00961A33" w:rsidP="00961A33">
      <w:pPr>
        <w:keepNext/>
        <w:keepLines/>
        <w:jc w:val="both"/>
        <w:rPr>
          <w:rFonts w:cs="Arial"/>
          <w:bCs/>
          <w:i/>
          <w:sz w:val="22"/>
          <w:szCs w:val="22"/>
        </w:rPr>
      </w:pPr>
    </w:p>
    <w:p w14:paraId="4E0228DC" w14:textId="77777777" w:rsidR="00961A33" w:rsidRDefault="00961A33" w:rsidP="00961A33">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43E64DC6" w14:textId="77777777" w:rsidR="00961A33" w:rsidRPr="00597CEE" w:rsidRDefault="00961A33"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5427433"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1170CF7A"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FD4340B" w14:textId="77777777" w:rsidR="00961A33" w:rsidRDefault="00961A33" w:rsidP="00961A33">
      <w:pPr>
        <w:jc w:val="both"/>
        <w:rPr>
          <w:rFonts w:cs="Arial"/>
          <w:color w:val="000000"/>
          <w:sz w:val="22"/>
          <w:szCs w:val="22"/>
        </w:rPr>
      </w:pPr>
    </w:p>
    <w:p w14:paraId="7ADD50BA" w14:textId="77777777" w:rsidR="00961A33" w:rsidRDefault="00961A33" w:rsidP="00485051">
      <w:pPr>
        <w:pStyle w:val="Odstavekseznama"/>
        <w:numPr>
          <w:ilvl w:val="0"/>
          <w:numId w:val="44"/>
        </w:numPr>
        <w:ind w:left="1077"/>
        <w:rPr>
          <w:b/>
          <w:sz w:val="22"/>
          <w:szCs w:val="22"/>
        </w:rPr>
      </w:pPr>
      <w:r w:rsidRPr="00597CEE">
        <w:rPr>
          <w:b/>
          <w:sz w:val="22"/>
          <w:szCs w:val="22"/>
        </w:rPr>
        <w:t>Predmet pogodbe</w:t>
      </w:r>
    </w:p>
    <w:p w14:paraId="176EDB65" w14:textId="77777777" w:rsidR="00961A33" w:rsidRDefault="00961A33" w:rsidP="00961A33">
      <w:pPr>
        <w:rPr>
          <w:b/>
          <w:sz w:val="22"/>
          <w:szCs w:val="22"/>
        </w:rPr>
      </w:pPr>
    </w:p>
    <w:p w14:paraId="12E373DB" w14:textId="77777777"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3AE05AF2" w14:textId="77777777" w:rsidR="00961A33" w:rsidRDefault="00961A33" w:rsidP="00961A33">
      <w:pPr>
        <w:rPr>
          <w:b/>
          <w:sz w:val="22"/>
          <w:szCs w:val="22"/>
        </w:rPr>
      </w:pPr>
    </w:p>
    <w:p w14:paraId="4886352F" w14:textId="1A0307ED" w:rsidR="00961A33" w:rsidRPr="00344FB3" w:rsidRDefault="00961A33" w:rsidP="00344FB3">
      <w:pPr>
        <w:jc w:val="both"/>
        <w:rPr>
          <w:rFonts w:cs="Arial"/>
          <w:sz w:val="16"/>
          <w:szCs w:val="16"/>
        </w:rPr>
      </w:pPr>
      <w:r w:rsidRPr="00597CEE">
        <w:rPr>
          <w:rFonts w:cs="Arial"/>
          <w:color w:val="000000"/>
          <w:sz w:val="22"/>
          <w:szCs w:val="22"/>
        </w:rPr>
        <w:t xml:space="preserve">Predmet pogodbe je oddaja odpadkov po sklopih. Pogodba se sklepa za </w:t>
      </w:r>
      <w:r w:rsidRPr="00401517">
        <w:rPr>
          <w:rFonts w:cs="Arial"/>
          <w:sz w:val="22"/>
          <w:szCs w:val="22"/>
        </w:rPr>
        <w:t>(ustrezno obkroži-v primeru, da ponudnik ne bo izbran za posamezen sklop, jih bo naročnik pri pripravi pogodbe črtal):</w:t>
      </w:r>
      <w:r>
        <w:rPr>
          <w:rFonts w:cs="Arial"/>
          <w:sz w:val="16"/>
          <w:szCs w:val="16"/>
        </w:rPr>
        <w:t xml:space="preserve"> </w:t>
      </w:r>
    </w:p>
    <w:p w14:paraId="5FB31820" w14:textId="77777777" w:rsidR="00961A33" w:rsidRPr="00597CEE" w:rsidRDefault="00961A33" w:rsidP="00961A33">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961A33" w:rsidRPr="00393323" w14:paraId="433914FF"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tcPr>
          <w:p w14:paraId="041506E5" w14:textId="77777777" w:rsidR="00961A33" w:rsidRPr="00401517" w:rsidRDefault="00961A33" w:rsidP="00961A33">
            <w:pPr>
              <w:ind w:right="-32"/>
              <w:rPr>
                <w:rFonts w:cs="Arial"/>
                <w:b/>
                <w:bCs/>
                <w:sz w:val="22"/>
                <w:szCs w:val="22"/>
              </w:rPr>
            </w:pPr>
            <w:r w:rsidRPr="00401517">
              <w:rPr>
                <w:rFonts w:cs="Arial"/>
                <w:b/>
                <w:bCs/>
                <w:sz w:val="22"/>
                <w:szCs w:val="22"/>
              </w:rPr>
              <w:t>SKLOP 5</w:t>
            </w:r>
          </w:p>
        </w:tc>
        <w:tc>
          <w:tcPr>
            <w:tcW w:w="5781" w:type="dxa"/>
            <w:tcBorders>
              <w:top w:val="single" w:sz="4" w:space="0" w:color="000000"/>
              <w:left w:val="single" w:sz="4" w:space="0" w:color="auto"/>
              <w:bottom w:val="single" w:sz="4" w:space="0" w:color="000000"/>
              <w:right w:val="nil"/>
            </w:tcBorders>
            <w:vAlign w:val="center"/>
          </w:tcPr>
          <w:p w14:paraId="35B6342B" w14:textId="25F73667" w:rsidR="00961A33" w:rsidRPr="00401517" w:rsidRDefault="00961A33" w:rsidP="00961A33">
            <w:pPr>
              <w:ind w:right="-32"/>
              <w:rPr>
                <w:rFonts w:cs="Arial"/>
                <w:bCs/>
                <w:sz w:val="22"/>
                <w:szCs w:val="22"/>
              </w:rPr>
            </w:pPr>
            <w:r w:rsidRPr="00401517">
              <w:rPr>
                <w:rFonts w:cs="Arial"/>
                <w:bCs/>
                <w:sz w:val="22"/>
                <w:szCs w:val="22"/>
              </w:rPr>
              <w:t>18 01 06</w:t>
            </w:r>
            <w:r w:rsidR="00450097" w:rsidRPr="00401517">
              <w:rPr>
                <w:rFonts w:cs="Arial"/>
                <w:bCs/>
                <w:sz w:val="22"/>
                <w:szCs w:val="22"/>
              </w:rPr>
              <w:t>*</w:t>
            </w:r>
            <w:r w:rsidRPr="00401517">
              <w:rPr>
                <w:rFonts w:cs="Arial"/>
                <w:bCs/>
                <w:sz w:val="22"/>
                <w:szCs w:val="22"/>
              </w:rPr>
              <w:t xml:space="preserve"> - Kemikalije, ki se stojijo iz nevarnih snovi ali jih vsebujejo</w:t>
            </w:r>
          </w:p>
          <w:p w14:paraId="29FC1935" w14:textId="77777777" w:rsidR="00961A33" w:rsidRPr="00401517" w:rsidRDefault="00961A33" w:rsidP="00961A33">
            <w:pPr>
              <w:ind w:right="-32"/>
              <w:rPr>
                <w:rFonts w:cs="Arial"/>
                <w:bCs/>
                <w:sz w:val="22"/>
                <w:szCs w:val="22"/>
              </w:rPr>
            </w:pPr>
            <w:r w:rsidRPr="00401517">
              <w:rPr>
                <w:rFonts w:cs="Arial"/>
                <w:bCs/>
                <w:sz w:val="22"/>
                <w:szCs w:val="22"/>
              </w:rPr>
              <w:t xml:space="preserve">18 01 09 – Odpadna zdravila </w:t>
            </w:r>
          </w:p>
        </w:tc>
        <w:tc>
          <w:tcPr>
            <w:tcW w:w="2409" w:type="dxa"/>
            <w:tcBorders>
              <w:top w:val="single" w:sz="4" w:space="0" w:color="000000"/>
              <w:left w:val="single" w:sz="4" w:space="0" w:color="000000"/>
              <w:bottom w:val="single" w:sz="4" w:space="0" w:color="000000"/>
              <w:right w:val="single" w:sz="4" w:space="0" w:color="auto"/>
            </w:tcBorders>
            <w:vAlign w:val="center"/>
          </w:tcPr>
          <w:p w14:paraId="475FD9F3" w14:textId="77777777" w:rsidR="00961A33" w:rsidRPr="00401517" w:rsidRDefault="00961A33"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r w:rsidR="00961A33" w:rsidRPr="00393323" w14:paraId="42A3FA7C"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7FE74CAE" w14:textId="05F1CC5A" w:rsidR="00961A33" w:rsidRPr="00401517" w:rsidRDefault="00961A33" w:rsidP="00961A33">
            <w:pPr>
              <w:ind w:right="-32"/>
              <w:rPr>
                <w:rFonts w:cs="Arial"/>
                <w:bCs/>
                <w:sz w:val="22"/>
                <w:szCs w:val="22"/>
              </w:rPr>
            </w:pPr>
            <w:r w:rsidRPr="00401517">
              <w:rPr>
                <w:rFonts w:cs="Arial"/>
                <w:b/>
                <w:bCs/>
                <w:sz w:val="22"/>
                <w:szCs w:val="22"/>
              </w:rPr>
              <w:lastRenderedPageBreak/>
              <w:t xml:space="preserve">SKLOP </w:t>
            </w:r>
            <w:r w:rsidR="00344FB3" w:rsidRPr="00401517">
              <w:rPr>
                <w:rFonts w:cs="Arial"/>
                <w:b/>
                <w:bCs/>
                <w:sz w:val="22"/>
                <w:szCs w:val="22"/>
              </w:rPr>
              <w:t>8</w:t>
            </w:r>
          </w:p>
        </w:tc>
        <w:tc>
          <w:tcPr>
            <w:tcW w:w="5781" w:type="dxa"/>
            <w:tcBorders>
              <w:top w:val="single" w:sz="4" w:space="0" w:color="000000"/>
              <w:left w:val="single" w:sz="4" w:space="0" w:color="auto"/>
              <w:bottom w:val="single" w:sz="4" w:space="0" w:color="000000"/>
              <w:right w:val="nil"/>
            </w:tcBorders>
            <w:vAlign w:val="center"/>
            <w:hideMark/>
          </w:tcPr>
          <w:p w14:paraId="4002BE55" w14:textId="77777777" w:rsidR="00344FB3" w:rsidRPr="00401517" w:rsidRDefault="00344FB3" w:rsidP="00961A33">
            <w:pPr>
              <w:ind w:right="-32"/>
              <w:rPr>
                <w:rFonts w:cs="Arial"/>
                <w:bCs/>
                <w:sz w:val="22"/>
                <w:szCs w:val="22"/>
              </w:rPr>
            </w:pPr>
            <w:r w:rsidRPr="00401517">
              <w:rPr>
                <w:rFonts w:cs="Arial"/>
                <w:bCs/>
                <w:sz w:val="22"/>
                <w:szCs w:val="22"/>
              </w:rPr>
              <w:t>Prevzem in odvoz drugih odpadkov</w:t>
            </w:r>
          </w:p>
          <w:p w14:paraId="0B212825" w14:textId="6FA20EC6" w:rsidR="0035578F" w:rsidRPr="00401517" w:rsidRDefault="0035578F" w:rsidP="0035578F">
            <w:pPr>
              <w:ind w:right="-32"/>
              <w:rPr>
                <w:rFonts w:cs="Arial"/>
                <w:bCs/>
                <w:sz w:val="22"/>
                <w:szCs w:val="22"/>
              </w:rPr>
            </w:pPr>
            <w:r w:rsidRPr="00401517">
              <w:rPr>
                <w:rFonts w:cs="Arial"/>
                <w:bCs/>
                <w:sz w:val="22"/>
                <w:szCs w:val="22"/>
              </w:rPr>
              <w:t>06 04 05</w:t>
            </w:r>
            <w:r w:rsidR="00450097" w:rsidRPr="00401517">
              <w:rPr>
                <w:rFonts w:cs="Arial"/>
                <w:bCs/>
                <w:sz w:val="22"/>
                <w:szCs w:val="22"/>
              </w:rPr>
              <w:t>*</w:t>
            </w:r>
            <w:r w:rsidRPr="00401517">
              <w:rPr>
                <w:rFonts w:cs="Arial"/>
                <w:bCs/>
                <w:sz w:val="22"/>
                <w:szCs w:val="22"/>
              </w:rPr>
              <w:t xml:space="preserve"> - Odpadki ki vsebujejo druge težke kovine (zlitina bizmut, kositra in kadmija)</w:t>
            </w:r>
          </w:p>
          <w:p w14:paraId="120DC08D" w14:textId="036FE618" w:rsidR="0035578F" w:rsidRPr="00401517" w:rsidRDefault="0035578F" w:rsidP="0035578F">
            <w:pPr>
              <w:ind w:right="-32"/>
              <w:rPr>
                <w:rFonts w:cs="Arial"/>
                <w:bCs/>
                <w:sz w:val="22"/>
                <w:szCs w:val="22"/>
              </w:rPr>
            </w:pPr>
            <w:r w:rsidRPr="00401517">
              <w:rPr>
                <w:rFonts w:cs="Arial"/>
                <w:bCs/>
                <w:sz w:val="22"/>
                <w:szCs w:val="22"/>
              </w:rPr>
              <w:t>09 01 01</w:t>
            </w:r>
            <w:r w:rsidR="00450097" w:rsidRPr="00401517">
              <w:rPr>
                <w:rFonts w:cs="Arial"/>
                <w:bCs/>
                <w:sz w:val="22"/>
                <w:szCs w:val="22"/>
              </w:rPr>
              <w:t>*</w:t>
            </w:r>
            <w:r w:rsidRPr="00401517">
              <w:rPr>
                <w:rFonts w:cs="Arial"/>
                <w:bCs/>
                <w:sz w:val="22"/>
                <w:szCs w:val="22"/>
              </w:rPr>
              <w:t xml:space="preserve"> - Razvijalci na vodni osnovi</w:t>
            </w:r>
          </w:p>
          <w:p w14:paraId="34A0A209" w14:textId="039232F6" w:rsidR="0035578F" w:rsidRPr="00401517" w:rsidRDefault="0035578F" w:rsidP="0035578F">
            <w:pPr>
              <w:ind w:right="-32"/>
              <w:rPr>
                <w:rFonts w:cs="Arial"/>
                <w:bCs/>
                <w:sz w:val="22"/>
                <w:szCs w:val="22"/>
              </w:rPr>
            </w:pPr>
            <w:r w:rsidRPr="00401517">
              <w:rPr>
                <w:rFonts w:cs="Arial"/>
                <w:bCs/>
                <w:sz w:val="22"/>
                <w:szCs w:val="22"/>
              </w:rPr>
              <w:t>09 01 04</w:t>
            </w:r>
            <w:r w:rsidR="00450097" w:rsidRPr="00401517">
              <w:rPr>
                <w:rFonts w:cs="Arial"/>
                <w:bCs/>
                <w:sz w:val="22"/>
                <w:szCs w:val="22"/>
              </w:rPr>
              <w:t>*</w:t>
            </w:r>
            <w:r w:rsidRPr="00401517">
              <w:rPr>
                <w:rFonts w:cs="Arial"/>
                <w:bCs/>
                <w:sz w:val="22"/>
                <w:szCs w:val="22"/>
              </w:rPr>
              <w:t xml:space="preserve"> - </w:t>
            </w:r>
            <w:proofErr w:type="spellStart"/>
            <w:r w:rsidRPr="00401517">
              <w:rPr>
                <w:rFonts w:cs="Arial"/>
                <w:bCs/>
                <w:sz w:val="22"/>
                <w:szCs w:val="22"/>
              </w:rPr>
              <w:t>Fiksirne</w:t>
            </w:r>
            <w:proofErr w:type="spellEnd"/>
            <w:r w:rsidRPr="00401517">
              <w:rPr>
                <w:rFonts w:cs="Arial"/>
                <w:bCs/>
                <w:sz w:val="22"/>
                <w:szCs w:val="22"/>
              </w:rPr>
              <w:t xml:space="preserve"> raztopine</w:t>
            </w:r>
          </w:p>
          <w:p w14:paraId="117511AF" w14:textId="5B2DC857" w:rsidR="0035578F" w:rsidRPr="00401517" w:rsidRDefault="0035578F" w:rsidP="0035578F">
            <w:pPr>
              <w:ind w:right="-32"/>
              <w:rPr>
                <w:rFonts w:cs="Arial"/>
                <w:bCs/>
                <w:sz w:val="22"/>
                <w:szCs w:val="22"/>
              </w:rPr>
            </w:pPr>
            <w:r w:rsidRPr="00401517">
              <w:rPr>
                <w:rFonts w:cs="Arial"/>
                <w:bCs/>
                <w:sz w:val="22"/>
                <w:szCs w:val="22"/>
              </w:rPr>
              <w:t xml:space="preserve">09 01 07- </w:t>
            </w:r>
            <w:r w:rsidRPr="00401517">
              <w:rPr>
                <w:rFonts w:cs="Arial"/>
                <w:bCs/>
                <w:sz w:val="22"/>
                <w:szCs w:val="22"/>
              </w:rPr>
              <w:tab/>
              <w:t>Filmi ki vsebujejo srebro</w:t>
            </w:r>
          </w:p>
          <w:p w14:paraId="533414F4" w14:textId="2273529E" w:rsidR="0035578F" w:rsidRPr="00401517" w:rsidRDefault="0035578F" w:rsidP="0035578F">
            <w:pPr>
              <w:ind w:right="-32"/>
              <w:rPr>
                <w:rFonts w:cs="Arial"/>
                <w:bCs/>
                <w:sz w:val="22"/>
                <w:szCs w:val="22"/>
              </w:rPr>
            </w:pPr>
            <w:r w:rsidRPr="00401517">
              <w:rPr>
                <w:rFonts w:cs="Arial"/>
                <w:bCs/>
                <w:sz w:val="22"/>
                <w:szCs w:val="22"/>
              </w:rPr>
              <w:t>09 01 08 -</w:t>
            </w:r>
            <w:r w:rsidRPr="00401517">
              <w:rPr>
                <w:rFonts w:cs="Arial"/>
                <w:bCs/>
                <w:sz w:val="22"/>
                <w:szCs w:val="22"/>
              </w:rPr>
              <w:tab/>
              <w:t>Filmi, ki ne vsebujejo srebro</w:t>
            </w:r>
          </w:p>
          <w:p w14:paraId="1014BF31" w14:textId="72531FE7" w:rsidR="0035578F" w:rsidRPr="00401517" w:rsidRDefault="0035578F" w:rsidP="0035578F">
            <w:pPr>
              <w:ind w:right="-32"/>
              <w:rPr>
                <w:rFonts w:cs="Arial"/>
                <w:bCs/>
                <w:sz w:val="22"/>
                <w:szCs w:val="22"/>
              </w:rPr>
            </w:pPr>
            <w:r w:rsidRPr="00401517">
              <w:rPr>
                <w:rFonts w:cs="Arial"/>
                <w:bCs/>
                <w:sz w:val="22"/>
                <w:szCs w:val="22"/>
              </w:rPr>
              <w:t>15 01 10</w:t>
            </w:r>
            <w:r w:rsidR="00450097" w:rsidRPr="00401517">
              <w:rPr>
                <w:rFonts w:cs="Arial"/>
                <w:bCs/>
                <w:sz w:val="22"/>
                <w:szCs w:val="22"/>
              </w:rPr>
              <w:t>*</w:t>
            </w:r>
            <w:r w:rsidRPr="00401517">
              <w:rPr>
                <w:rFonts w:cs="Arial"/>
                <w:bCs/>
                <w:sz w:val="22"/>
                <w:szCs w:val="22"/>
              </w:rPr>
              <w:t xml:space="preserve"> - Embalaža, ki vsebuje ostanke nevarnih snovi ali je onesnažena z nevarnimi snovmi</w:t>
            </w:r>
          </w:p>
          <w:p w14:paraId="06F77985" w14:textId="277887EE" w:rsidR="0035578F" w:rsidRPr="00401517" w:rsidRDefault="0035578F" w:rsidP="0035578F">
            <w:pPr>
              <w:ind w:right="-32"/>
              <w:rPr>
                <w:rFonts w:cs="Arial"/>
                <w:bCs/>
                <w:sz w:val="22"/>
                <w:szCs w:val="22"/>
              </w:rPr>
            </w:pPr>
            <w:r w:rsidRPr="00401517">
              <w:rPr>
                <w:rFonts w:cs="Arial"/>
                <w:bCs/>
                <w:sz w:val="22"/>
                <w:szCs w:val="22"/>
              </w:rPr>
              <w:t>15 02 02</w:t>
            </w:r>
            <w:r w:rsidR="00450097" w:rsidRPr="00401517">
              <w:rPr>
                <w:rFonts w:cs="Arial"/>
                <w:bCs/>
                <w:sz w:val="22"/>
                <w:szCs w:val="22"/>
              </w:rPr>
              <w:t>*</w:t>
            </w:r>
            <w:r w:rsidRPr="00401517">
              <w:rPr>
                <w:rFonts w:cs="Arial"/>
                <w:bCs/>
                <w:sz w:val="22"/>
                <w:szCs w:val="22"/>
              </w:rPr>
              <w:t xml:space="preserve"> - Odpadni filtri</w:t>
            </w:r>
          </w:p>
          <w:p w14:paraId="5EFD9810" w14:textId="28A61ED4" w:rsidR="0035578F" w:rsidRPr="00401517" w:rsidRDefault="0035578F" w:rsidP="0035578F">
            <w:pPr>
              <w:ind w:right="-32"/>
              <w:rPr>
                <w:rFonts w:cs="Arial"/>
                <w:bCs/>
                <w:sz w:val="22"/>
                <w:szCs w:val="22"/>
              </w:rPr>
            </w:pPr>
            <w:r w:rsidRPr="00401517">
              <w:rPr>
                <w:rFonts w:cs="Arial"/>
                <w:bCs/>
                <w:sz w:val="22"/>
                <w:szCs w:val="22"/>
              </w:rPr>
              <w:t>15 02 03 -</w:t>
            </w:r>
            <w:r w:rsidRPr="00401517">
              <w:rPr>
                <w:rFonts w:cs="Arial"/>
                <w:bCs/>
                <w:sz w:val="22"/>
                <w:szCs w:val="22"/>
              </w:rPr>
              <w:tab/>
              <w:t>Odpadna zaščitna oblačila, odpadni filtri</w:t>
            </w:r>
          </w:p>
          <w:p w14:paraId="464306D6" w14:textId="427FC913" w:rsidR="00961A33" w:rsidRPr="00401517" w:rsidRDefault="0035578F" w:rsidP="0035578F">
            <w:pPr>
              <w:ind w:right="-32"/>
              <w:rPr>
                <w:rFonts w:cs="Arial"/>
                <w:bCs/>
                <w:sz w:val="22"/>
                <w:szCs w:val="22"/>
              </w:rPr>
            </w:pPr>
            <w:r w:rsidRPr="00401517">
              <w:rPr>
                <w:rFonts w:cs="Arial"/>
                <w:bCs/>
                <w:sz w:val="22"/>
                <w:szCs w:val="22"/>
              </w:rPr>
              <w:t>13 01 10 -</w:t>
            </w:r>
            <w:r w:rsidRPr="00401517">
              <w:rPr>
                <w:rFonts w:cs="Arial"/>
                <w:bCs/>
                <w:sz w:val="22"/>
                <w:szCs w:val="22"/>
              </w:rPr>
              <w:tab/>
              <w:t>Odpadna strojna in hidravlična olja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46A073A" w14:textId="77777777" w:rsidR="00961A33" w:rsidRPr="00401517" w:rsidRDefault="00961A33"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030998">
              <w:rPr>
                <w:rFonts w:cs="Arial"/>
                <w:bCs/>
                <w:sz w:val="22"/>
                <w:szCs w:val="22"/>
                <w:lang w:eastAsia="ar-SA"/>
              </w:rPr>
            </w:r>
            <w:r w:rsidR="00030998">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030998">
              <w:rPr>
                <w:rFonts w:cs="Arial"/>
                <w:bCs/>
                <w:sz w:val="22"/>
                <w:szCs w:val="22"/>
              </w:rPr>
            </w:r>
            <w:r w:rsidR="00030998">
              <w:rPr>
                <w:rFonts w:cs="Arial"/>
                <w:bCs/>
                <w:sz w:val="22"/>
                <w:szCs w:val="22"/>
              </w:rPr>
              <w:fldChar w:fldCharType="separate"/>
            </w:r>
            <w:r w:rsidRPr="00401517">
              <w:rPr>
                <w:rFonts w:cs="Arial"/>
                <w:bCs/>
                <w:sz w:val="22"/>
                <w:szCs w:val="22"/>
              </w:rPr>
              <w:fldChar w:fldCharType="end"/>
            </w:r>
          </w:p>
        </w:tc>
      </w:tr>
    </w:tbl>
    <w:p w14:paraId="1A85B1F5" w14:textId="77777777" w:rsidR="00961A33" w:rsidRPr="00597CEE" w:rsidRDefault="00961A33" w:rsidP="00961A33">
      <w:pPr>
        <w:rPr>
          <w:b/>
          <w:sz w:val="22"/>
          <w:szCs w:val="22"/>
        </w:rPr>
      </w:pPr>
    </w:p>
    <w:p w14:paraId="1608C379" w14:textId="2836F9E8" w:rsidR="00961A33" w:rsidRDefault="00961A33" w:rsidP="00961A33">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601E0316" w14:textId="77777777" w:rsidR="00AB3E1A" w:rsidRPr="009E45F6" w:rsidRDefault="00AB3E1A" w:rsidP="00961A33">
      <w:pPr>
        <w:keepNext/>
        <w:keepLines/>
        <w:jc w:val="both"/>
        <w:rPr>
          <w:rFonts w:cs="Arial"/>
          <w:sz w:val="22"/>
          <w:szCs w:val="22"/>
        </w:rPr>
      </w:pPr>
    </w:p>
    <w:p w14:paraId="371FC578" w14:textId="77777777" w:rsidR="00AB3E1A" w:rsidRPr="009E45F6" w:rsidRDefault="00AB3E1A" w:rsidP="00AB3E1A">
      <w:pPr>
        <w:pStyle w:val="Odstavekseznama"/>
        <w:numPr>
          <w:ilvl w:val="0"/>
          <w:numId w:val="44"/>
        </w:numPr>
        <w:ind w:left="1077"/>
        <w:rPr>
          <w:rFonts w:cs="Arial"/>
          <w:b/>
          <w:sz w:val="22"/>
          <w:szCs w:val="22"/>
        </w:rPr>
      </w:pPr>
      <w:r w:rsidRPr="0035578F">
        <w:rPr>
          <w:b/>
          <w:sz w:val="22"/>
          <w:szCs w:val="22"/>
        </w:rPr>
        <w:t>Izvedbeni</w:t>
      </w:r>
      <w:r w:rsidRPr="009E45F6">
        <w:rPr>
          <w:rFonts w:cs="Arial"/>
          <w:b/>
          <w:sz w:val="22"/>
          <w:szCs w:val="22"/>
        </w:rPr>
        <w:t xml:space="preserve"> rok</w:t>
      </w:r>
    </w:p>
    <w:p w14:paraId="693FA6A9" w14:textId="77777777" w:rsidR="00961A33" w:rsidRPr="009E45F6" w:rsidRDefault="00961A33" w:rsidP="00AB3E1A">
      <w:pPr>
        <w:pStyle w:val="Odstavekseznama"/>
        <w:ind w:left="1077"/>
        <w:rPr>
          <w:rFonts w:cs="Arial"/>
          <w:color w:val="000000"/>
          <w:sz w:val="22"/>
          <w:szCs w:val="22"/>
        </w:rPr>
      </w:pPr>
    </w:p>
    <w:p w14:paraId="2B9FFC1F" w14:textId="77777777" w:rsidR="00961A33" w:rsidRPr="005B1682" w:rsidRDefault="00961A33" w:rsidP="00485051">
      <w:pPr>
        <w:pStyle w:val="Naslovpoiljatelja"/>
        <w:numPr>
          <w:ilvl w:val="0"/>
          <w:numId w:val="43"/>
        </w:numPr>
        <w:jc w:val="center"/>
        <w:rPr>
          <w:b w:val="0"/>
          <w:bCs/>
          <w:color w:val="000000"/>
          <w:sz w:val="22"/>
          <w:szCs w:val="22"/>
        </w:rPr>
      </w:pPr>
      <w:r w:rsidRPr="005B1682">
        <w:rPr>
          <w:b w:val="0"/>
          <w:sz w:val="22"/>
          <w:szCs w:val="22"/>
        </w:rPr>
        <w:t>člen</w:t>
      </w:r>
    </w:p>
    <w:p w14:paraId="339802EF" w14:textId="77777777" w:rsidR="00961A33" w:rsidRDefault="00961A33" w:rsidP="00961A33">
      <w:pPr>
        <w:jc w:val="both"/>
        <w:rPr>
          <w:rFonts w:cs="Arial"/>
          <w:color w:val="000000"/>
          <w:sz w:val="22"/>
          <w:szCs w:val="22"/>
        </w:rPr>
      </w:pPr>
    </w:p>
    <w:p w14:paraId="69B56436" w14:textId="77777777" w:rsidR="00961A33" w:rsidRPr="009E45F6" w:rsidRDefault="00961A33" w:rsidP="00961A33">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6ED26034" w14:textId="77777777" w:rsidR="00961A33" w:rsidRPr="009E45F6" w:rsidRDefault="00961A33" w:rsidP="00961A33">
      <w:pPr>
        <w:jc w:val="both"/>
        <w:rPr>
          <w:rFonts w:cs="Arial"/>
          <w:sz w:val="22"/>
          <w:szCs w:val="22"/>
        </w:rPr>
      </w:pPr>
    </w:p>
    <w:p w14:paraId="17C19D02" w14:textId="200665CF" w:rsidR="00961A33" w:rsidRPr="0035578F" w:rsidRDefault="00961A33" w:rsidP="00485051">
      <w:pPr>
        <w:pStyle w:val="Naslovpoiljatelja"/>
        <w:numPr>
          <w:ilvl w:val="0"/>
          <w:numId w:val="43"/>
        </w:numPr>
        <w:jc w:val="center"/>
        <w:rPr>
          <w:b w:val="0"/>
          <w:sz w:val="22"/>
          <w:szCs w:val="22"/>
        </w:rPr>
      </w:pPr>
      <w:r w:rsidRPr="0067178F">
        <w:rPr>
          <w:b w:val="0"/>
          <w:sz w:val="22"/>
          <w:szCs w:val="22"/>
        </w:rPr>
        <w:t>člen</w:t>
      </w:r>
    </w:p>
    <w:p w14:paraId="79B121C7" w14:textId="77777777" w:rsidR="00961A33" w:rsidRPr="009E45F6" w:rsidRDefault="00961A33" w:rsidP="00961A33">
      <w:pPr>
        <w:jc w:val="center"/>
        <w:rPr>
          <w:rFonts w:cs="Arial"/>
          <w:sz w:val="22"/>
          <w:szCs w:val="22"/>
        </w:rPr>
      </w:pPr>
    </w:p>
    <w:p w14:paraId="1B69B725" w14:textId="77777777" w:rsidR="00961A33" w:rsidRPr="009E45F6" w:rsidRDefault="00961A33" w:rsidP="00961A33">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41A3D6FD" w14:textId="77777777" w:rsidR="00961A33" w:rsidRPr="009E45F6" w:rsidRDefault="00961A33" w:rsidP="00961A33">
      <w:pPr>
        <w:jc w:val="both"/>
        <w:rPr>
          <w:rFonts w:cs="Arial"/>
          <w:sz w:val="22"/>
          <w:szCs w:val="22"/>
        </w:rPr>
      </w:pPr>
    </w:p>
    <w:p w14:paraId="457B8BDD" w14:textId="77777777" w:rsidR="00961A33" w:rsidRPr="009E45F6" w:rsidRDefault="00961A33" w:rsidP="00961A33">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0160F5FA" w14:textId="758AA60C" w:rsidR="00AB3E1A" w:rsidRPr="009E45F6" w:rsidRDefault="00AB3E1A" w:rsidP="00AB3E1A">
      <w:pPr>
        <w:pStyle w:val="Naslovpoiljatelja"/>
        <w:rPr>
          <w:sz w:val="22"/>
          <w:szCs w:val="22"/>
        </w:rPr>
      </w:pPr>
    </w:p>
    <w:p w14:paraId="7FC92F0A"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641E8DD0" w14:textId="77777777" w:rsidR="00AB3E1A" w:rsidRDefault="00AB3E1A" w:rsidP="00AB3E1A">
      <w:pPr>
        <w:jc w:val="both"/>
        <w:rPr>
          <w:rFonts w:cs="Arial"/>
          <w:color w:val="000000"/>
          <w:sz w:val="22"/>
          <w:szCs w:val="22"/>
        </w:rPr>
      </w:pPr>
    </w:p>
    <w:p w14:paraId="290DC66B" w14:textId="77777777" w:rsidR="00AB3E1A" w:rsidRDefault="00AB3E1A" w:rsidP="00AB3E1A">
      <w:pPr>
        <w:jc w:val="both"/>
        <w:rPr>
          <w:rFonts w:cs="Arial"/>
          <w:sz w:val="22"/>
          <w:szCs w:val="22"/>
        </w:rPr>
      </w:pPr>
      <w:r>
        <w:rPr>
          <w:rFonts w:cs="Arial"/>
          <w:sz w:val="22"/>
          <w:szCs w:val="22"/>
        </w:rPr>
        <w:t>Izvajalec za naročnika izvaja odvoz odpadnih snovi, ki so navedene v ponudbenem predračunu.</w:t>
      </w:r>
    </w:p>
    <w:p w14:paraId="1081C3A3" w14:textId="77777777" w:rsidR="00AB3E1A" w:rsidRDefault="00AB3E1A" w:rsidP="00AB3E1A">
      <w:pPr>
        <w:jc w:val="both"/>
        <w:rPr>
          <w:rFonts w:cs="Arial"/>
          <w:sz w:val="22"/>
          <w:szCs w:val="22"/>
        </w:rPr>
      </w:pPr>
    </w:p>
    <w:p w14:paraId="5D3B0E5B" w14:textId="77777777" w:rsidR="00AB3E1A" w:rsidRDefault="00AB3E1A" w:rsidP="00AB3E1A">
      <w:pPr>
        <w:jc w:val="both"/>
        <w:rPr>
          <w:rFonts w:cs="Arial"/>
          <w:sz w:val="22"/>
          <w:szCs w:val="22"/>
        </w:rPr>
      </w:pPr>
      <w:r>
        <w:rPr>
          <w:rFonts w:cs="Arial"/>
          <w:sz w:val="22"/>
          <w:szCs w:val="22"/>
        </w:rPr>
        <w:t>Izvajalec mora izpolnjevati vse pogoje ter tehnične zahteve navedene v tehničnih specifikacijah ter jih upoštevati.</w:t>
      </w:r>
    </w:p>
    <w:p w14:paraId="3DA29BDA" w14:textId="77777777" w:rsidR="00AB3E1A" w:rsidRDefault="00AB3E1A" w:rsidP="00AB3E1A">
      <w:pPr>
        <w:jc w:val="both"/>
        <w:rPr>
          <w:rFonts w:cs="Arial"/>
          <w:sz w:val="22"/>
          <w:szCs w:val="22"/>
        </w:rPr>
      </w:pPr>
    </w:p>
    <w:p w14:paraId="2241D3D0" w14:textId="69F26F44" w:rsidR="00AB3E1A" w:rsidRDefault="00AB3E1A" w:rsidP="00AB3E1A">
      <w:pPr>
        <w:jc w:val="both"/>
        <w:rPr>
          <w:rFonts w:cs="Arial"/>
          <w:sz w:val="22"/>
          <w:szCs w:val="22"/>
        </w:rPr>
      </w:pPr>
      <w:r>
        <w:rPr>
          <w:rFonts w:cs="Arial"/>
          <w:sz w:val="22"/>
          <w:szCs w:val="22"/>
        </w:rPr>
        <w:t>Izvajalec in naročnik ob vsakem prevzemu odpadne embalaže na naslovu naročnika podpišeta zapisnik, ki potrjuje prevzem odpadne embalaže s strani izvajalca.</w:t>
      </w:r>
    </w:p>
    <w:p w14:paraId="14A3772C" w14:textId="5E1F82F0" w:rsidR="00AB3E1A" w:rsidRDefault="00AB3E1A" w:rsidP="00AB3E1A">
      <w:pPr>
        <w:jc w:val="both"/>
        <w:rPr>
          <w:rFonts w:cs="Arial"/>
          <w:sz w:val="22"/>
          <w:szCs w:val="22"/>
        </w:rPr>
      </w:pPr>
    </w:p>
    <w:p w14:paraId="63F6CCA9"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79EF149D" w14:textId="77777777" w:rsidR="00AB3E1A" w:rsidRDefault="00AB3E1A" w:rsidP="00AB3E1A">
      <w:pPr>
        <w:jc w:val="both"/>
        <w:rPr>
          <w:rFonts w:cs="Arial"/>
          <w:sz w:val="22"/>
          <w:szCs w:val="22"/>
        </w:rPr>
      </w:pPr>
    </w:p>
    <w:p w14:paraId="32639184" w14:textId="77777777" w:rsidR="00AB3E1A" w:rsidRPr="00B95E01" w:rsidRDefault="00AB3E1A" w:rsidP="00AB3E1A">
      <w:pPr>
        <w:jc w:val="both"/>
        <w:rPr>
          <w:rFonts w:cs="Arial"/>
          <w:color w:val="000000"/>
          <w:sz w:val="22"/>
          <w:szCs w:val="22"/>
          <w:highlight w:val="yellow"/>
        </w:rPr>
      </w:pPr>
    </w:p>
    <w:p w14:paraId="12175532" w14:textId="77777777" w:rsidR="00AB3E1A" w:rsidRDefault="00AB3E1A" w:rsidP="00AB3E1A">
      <w:pPr>
        <w:jc w:val="both"/>
        <w:rPr>
          <w:rFonts w:cs="Arial"/>
          <w:sz w:val="22"/>
          <w:szCs w:val="22"/>
        </w:rPr>
      </w:pPr>
      <w:r>
        <w:rPr>
          <w:rFonts w:cs="Arial"/>
          <w:sz w:val="22"/>
          <w:szCs w:val="22"/>
          <w:lang w:val="pl-PL"/>
        </w:rPr>
        <w:t xml:space="preserve">Izvajalec bo </w:t>
      </w:r>
      <w:r>
        <w:rPr>
          <w:rFonts w:cs="Arial"/>
          <w:sz w:val="22"/>
          <w:szCs w:val="22"/>
        </w:rPr>
        <w:t>izvajal storitve po podpisu te pogodbe sukcesivno v skladu s tehničnimi specifikacijami naročnika na naslovu naročnika.</w:t>
      </w:r>
    </w:p>
    <w:p w14:paraId="242C1078" w14:textId="77777777" w:rsidR="00AB3E1A" w:rsidRDefault="00AB3E1A" w:rsidP="00AB3E1A">
      <w:pPr>
        <w:jc w:val="both"/>
        <w:rPr>
          <w:rFonts w:cs="Arial"/>
          <w:sz w:val="22"/>
          <w:szCs w:val="22"/>
        </w:rPr>
      </w:pPr>
    </w:p>
    <w:p w14:paraId="49809300" w14:textId="77777777" w:rsidR="00AB3E1A" w:rsidRDefault="00AB3E1A" w:rsidP="00AB3E1A">
      <w:pPr>
        <w:jc w:val="both"/>
        <w:rPr>
          <w:rFonts w:cs="Arial"/>
          <w:sz w:val="22"/>
          <w:szCs w:val="22"/>
        </w:rPr>
      </w:pPr>
      <w:r>
        <w:rPr>
          <w:rFonts w:cs="Arial"/>
          <w:sz w:val="22"/>
          <w:szCs w:val="22"/>
        </w:rPr>
        <w:t xml:space="preserve">Izvajalec se zavezuje, da bo odvoz odpadnih kemikalij ter drugih navedenih odpadkov opravljal v skladu s tehničnimi specifikacijami in zahtevami naročnika v času veljavnosti te pogodbe. </w:t>
      </w:r>
    </w:p>
    <w:p w14:paraId="649444CF" w14:textId="77777777" w:rsidR="00AB3E1A" w:rsidRDefault="00AB3E1A" w:rsidP="00AB3E1A">
      <w:pPr>
        <w:jc w:val="both"/>
        <w:rPr>
          <w:rFonts w:cs="Arial"/>
          <w:sz w:val="22"/>
          <w:szCs w:val="22"/>
        </w:rPr>
      </w:pPr>
    </w:p>
    <w:p w14:paraId="2720A2ED" w14:textId="77777777" w:rsidR="00AB3E1A" w:rsidRDefault="00AB3E1A" w:rsidP="00AB3E1A">
      <w:pPr>
        <w:jc w:val="both"/>
        <w:rPr>
          <w:rFonts w:cs="Arial"/>
          <w:sz w:val="22"/>
          <w:szCs w:val="22"/>
        </w:rPr>
      </w:pPr>
      <w:r>
        <w:rPr>
          <w:rFonts w:cs="Arial"/>
          <w:sz w:val="22"/>
          <w:szCs w:val="22"/>
        </w:rPr>
        <w:t>Izvajalec bo opravljal storitev odvoza odpadnih kemikalij ter ostalih kemikalij po razporedu navedenem v tehničnih specifikacijah.</w:t>
      </w:r>
    </w:p>
    <w:p w14:paraId="2A171CE4" w14:textId="77777777" w:rsidR="00AB3E1A" w:rsidRDefault="00AB3E1A" w:rsidP="00AB3E1A">
      <w:pPr>
        <w:jc w:val="both"/>
        <w:rPr>
          <w:rFonts w:cs="Arial"/>
          <w:sz w:val="22"/>
          <w:szCs w:val="22"/>
        </w:rPr>
      </w:pPr>
    </w:p>
    <w:p w14:paraId="53BC128C" w14:textId="77777777" w:rsidR="00AB3E1A" w:rsidRDefault="00AB3E1A" w:rsidP="00AB3E1A">
      <w:pPr>
        <w:jc w:val="both"/>
        <w:rPr>
          <w:rFonts w:cs="Arial"/>
          <w:sz w:val="22"/>
          <w:szCs w:val="22"/>
        </w:rPr>
      </w:pPr>
      <w:r>
        <w:rPr>
          <w:rFonts w:cs="Arial"/>
          <w:sz w:val="22"/>
          <w:szCs w:val="22"/>
        </w:rPr>
        <w:lastRenderedPageBreak/>
        <w:t>Količine odpadne snovi, ki so predmet odvoza in kot so razvidne iz ponudbenega predračuna so okvirne. Naročnik ne nosi odškodninske odgovornosti zaradi nedoseganja ali preseganja navedenih letnih količin odvoza odpadkov.</w:t>
      </w:r>
    </w:p>
    <w:p w14:paraId="4FED8F0C" w14:textId="77777777" w:rsidR="00961A33" w:rsidRDefault="00961A33" w:rsidP="00961A33">
      <w:pPr>
        <w:jc w:val="both"/>
        <w:rPr>
          <w:rFonts w:cs="Arial"/>
          <w:color w:val="000000"/>
          <w:sz w:val="22"/>
          <w:szCs w:val="22"/>
        </w:rPr>
      </w:pPr>
    </w:p>
    <w:p w14:paraId="6795A0C4" w14:textId="3650FB39" w:rsidR="00961A33" w:rsidRPr="009E45F6" w:rsidRDefault="00961A33" w:rsidP="00AB3E1A">
      <w:pPr>
        <w:pStyle w:val="Odstavekseznama"/>
        <w:numPr>
          <w:ilvl w:val="0"/>
          <w:numId w:val="44"/>
        </w:numPr>
        <w:ind w:left="1077"/>
        <w:rPr>
          <w:rFonts w:cs="Arial"/>
          <w:b/>
          <w:sz w:val="22"/>
          <w:szCs w:val="22"/>
        </w:rPr>
      </w:pPr>
      <w:r w:rsidRPr="0035578F">
        <w:rPr>
          <w:b/>
          <w:sz w:val="22"/>
          <w:szCs w:val="22"/>
        </w:rPr>
        <w:t>Podizvajalci</w:t>
      </w:r>
    </w:p>
    <w:p w14:paraId="72455E22" w14:textId="77777777" w:rsidR="00961A33" w:rsidRPr="009E45F6" w:rsidRDefault="00961A33" w:rsidP="00961A33">
      <w:pPr>
        <w:jc w:val="both"/>
        <w:rPr>
          <w:rFonts w:cs="Arial"/>
          <w:sz w:val="22"/>
          <w:szCs w:val="22"/>
        </w:rPr>
      </w:pPr>
    </w:p>
    <w:p w14:paraId="6A3943DF" w14:textId="06AC6E25" w:rsidR="00961A33" w:rsidRPr="009E45F6" w:rsidRDefault="00961A33" w:rsidP="00AB3E1A">
      <w:pPr>
        <w:pStyle w:val="Naslovpoiljatelja"/>
        <w:numPr>
          <w:ilvl w:val="0"/>
          <w:numId w:val="43"/>
        </w:numPr>
        <w:jc w:val="center"/>
        <w:rPr>
          <w:sz w:val="22"/>
          <w:szCs w:val="22"/>
        </w:rPr>
      </w:pPr>
      <w:r w:rsidRPr="0067178F">
        <w:rPr>
          <w:b w:val="0"/>
          <w:sz w:val="22"/>
          <w:szCs w:val="22"/>
        </w:rPr>
        <w:t>člen</w:t>
      </w:r>
    </w:p>
    <w:p w14:paraId="31EDB63A" w14:textId="77777777" w:rsidR="00961A33" w:rsidRPr="009E45F6" w:rsidRDefault="00961A33" w:rsidP="00961A33">
      <w:pPr>
        <w:jc w:val="both"/>
        <w:rPr>
          <w:rFonts w:cs="Arial"/>
          <w:sz w:val="22"/>
          <w:szCs w:val="22"/>
        </w:rPr>
      </w:pPr>
    </w:p>
    <w:p w14:paraId="07749E59" w14:textId="77777777" w:rsidR="00961A33" w:rsidRPr="009E45F6" w:rsidRDefault="00961A33" w:rsidP="00961A33">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1FEB768E"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2FDE3C"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6D638F" w14:textId="77777777" w:rsidR="00961A33" w:rsidRPr="009E45F6" w:rsidRDefault="00961A33" w:rsidP="00961A33">
      <w:pPr>
        <w:ind w:left="426"/>
        <w:jc w:val="both"/>
        <w:rPr>
          <w:color w:val="7F7F7F" w:themeColor="text1" w:themeTint="80"/>
          <w:sz w:val="22"/>
          <w:szCs w:val="22"/>
        </w:rPr>
      </w:pPr>
    </w:p>
    <w:p w14:paraId="699154E4" w14:textId="77777777" w:rsidR="00961A33" w:rsidRPr="009E45F6"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0772970F"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5219C0F6"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410C8525"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85CA5E0" w14:textId="77777777" w:rsidR="00961A33" w:rsidRDefault="00961A33" w:rsidP="00961A33">
      <w:pPr>
        <w:shd w:val="clear" w:color="auto" w:fill="FFFFFF"/>
        <w:jc w:val="both"/>
        <w:rPr>
          <w:rFonts w:cs="Arial"/>
          <w:color w:val="7F7F7F" w:themeColor="text1" w:themeTint="80"/>
          <w:sz w:val="22"/>
          <w:szCs w:val="22"/>
        </w:rPr>
      </w:pPr>
    </w:p>
    <w:p w14:paraId="35543627" w14:textId="77777777" w:rsidR="00961A33" w:rsidRPr="0048176D"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AE3D59"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09746E9B" w14:textId="31294F1E" w:rsidR="00961A33" w:rsidRPr="009E45F6" w:rsidRDefault="00961A33" w:rsidP="00AB3E1A">
      <w:pPr>
        <w:pStyle w:val="Naslovpoiljatelja"/>
        <w:numPr>
          <w:ilvl w:val="0"/>
          <w:numId w:val="43"/>
        </w:numPr>
        <w:jc w:val="center"/>
        <w:rPr>
          <w:rFonts w:eastAsia="Calibri"/>
          <w:color w:val="7F7F7F" w:themeColor="text1" w:themeTint="80"/>
          <w:sz w:val="22"/>
          <w:szCs w:val="22"/>
        </w:rPr>
      </w:pPr>
      <w:r w:rsidRPr="00BC25B9">
        <w:rPr>
          <w:b w:val="0"/>
          <w:color w:val="7F7F7F" w:themeColor="text1" w:themeTint="80"/>
          <w:sz w:val="22"/>
          <w:szCs w:val="22"/>
        </w:rPr>
        <w:t>člen</w:t>
      </w:r>
    </w:p>
    <w:p w14:paraId="52C3D9BE"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3E853905"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00D8F4E" w14:textId="77777777" w:rsidR="00961A33" w:rsidRDefault="00961A33" w:rsidP="00961A33">
      <w:pPr>
        <w:jc w:val="both"/>
        <w:rPr>
          <w:rFonts w:cs="Arial"/>
          <w:color w:val="000000"/>
          <w:sz w:val="22"/>
          <w:szCs w:val="22"/>
        </w:rPr>
      </w:pPr>
    </w:p>
    <w:p w14:paraId="333F80FF" w14:textId="412E0217" w:rsidR="00961A33" w:rsidRPr="009E45F6" w:rsidRDefault="00961A33" w:rsidP="00AB3E1A">
      <w:pPr>
        <w:pStyle w:val="Odstavekseznama"/>
        <w:numPr>
          <w:ilvl w:val="0"/>
          <w:numId w:val="44"/>
        </w:numPr>
        <w:ind w:left="1077"/>
        <w:rPr>
          <w:sz w:val="22"/>
          <w:szCs w:val="22"/>
        </w:rPr>
      </w:pPr>
      <w:r w:rsidRPr="0035578F">
        <w:rPr>
          <w:b/>
          <w:sz w:val="22"/>
          <w:szCs w:val="22"/>
        </w:rPr>
        <w:t>Pogodbena cena in plačilni pogoji</w:t>
      </w:r>
    </w:p>
    <w:p w14:paraId="2644926D" w14:textId="77777777" w:rsidR="00961A33" w:rsidRPr="009E45F6" w:rsidRDefault="00961A33" w:rsidP="00961A33">
      <w:pPr>
        <w:pStyle w:val="Naslovpoiljatelja"/>
        <w:jc w:val="both"/>
        <w:rPr>
          <w:bCs/>
          <w:iCs/>
          <w:color w:val="000000"/>
          <w:sz w:val="22"/>
          <w:szCs w:val="22"/>
        </w:rPr>
      </w:pPr>
    </w:p>
    <w:p w14:paraId="2FB226A2" w14:textId="0F7F556E" w:rsidR="00961A33"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080CFD2" w14:textId="77777777" w:rsidR="00961A33" w:rsidRPr="009E45F6" w:rsidRDefault="00961A33" w:rsidP="00961A33">
      <w:pPr>
        <w:pStyle w:val="Telobesedila"/>
        <w:jc w:val="center"/>
        <w:rPr>
          <w:rFonts w:cs="Arial"/>
          <w:bCs/>
          <w:color w:val="000000"/>
          <w:sz w:val="22"/>
          <w:szCs w:val="22"/>
        </w:rPr>
      </w:pPr>
    </w:p>
    <w:p w14:paraId="48B18341" w14:textId="77777777" w:rsidR="00961A33" w:rsidRDefault="00961A33" w:rsidP="00961A33">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D0537E4" w14:textId="41BD9113"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5</w:t>
      </w:r>
      <w:r w:rsidRPr="0067178F">
        <w:rPr>
          <w:rFonts w:cs="Arial"/>
          <w:sz w:val="22"/>
          <w:szCs w:val="22"/>
        </w:rPr>
        <w:t xml:space="preserve"> – </w:t>
      </w:r>
      <w:r w:rsidR="00B95E01">
        <w:rPr>
          <w:rFonts w:cs="Arial"/>
          <w:sz w:val="22"/>
          <w:szCs w:val="22"/>
        </w:rPr>
        <w:t>Prevzem in odvoz odpadnih kemikalij</w:t>
      </w:r>
      <w:r w:rsidRPr="0067178F">
        <w:rPr>
          <w:rFonts w:cs="Arial"/>
          <w:sz w:val="22"/>
          <w:szCs w:val="22"/>
        </w:rPr>
        <w:t xml:space="preserve"> </w:t>
      </w:r>
      <w:r w:rsidR="00B95E01">
        <w:rPr>
          <w:rFonts w:cs="Arial"/>
          <w:sz w:val="22"/>
          <w:szCs w:val="22"/>
        </w:rPr>
        <w:t>(</w:t>
      </w:r>
      <w:r w:rsidRPr="0067178F">
        <w:rPr>
          <w:rFonts w:cs="Arial"/>
          <w:sz w:val="22"/>
          <w:szCs w:val="22"/>
        </w:rPr>
        <w:t>18 01 0</w:t>
      </w:r>
      <w:r w:rsidR="00B95E01">
        <w:rPr>
          <w:rFonts w:cs="Arial"/>
          <w:sz w:val="22"/>
          <w:szCs w:val="22"/>
        </w:rPr>
        <w:t>6</w:t>
      </w:r>
      <w:r w:rsidR="00450097">
        <w:rPr>
          <w:rFonts w:cs="Arial"/>
          <w:sz w:val="22"/>
          <w:szCs w:val="22"/>
        </w:rPr>
        <w:t>*</w:t>
      </w:r>
      <w:r w:rsidR="00B95E01">
        <w:rPr>
          <w:rFonts w:cs="Arial"/>
          <w:sz w:val="22"/>
          <w:szCs w:val="22"/>
        </w:rPr>
        <w:t xml:space="preserve">) in odpadnih zdravil (18 01 09) </w:t>
      </w:r>
      <w:r w:rsidRPr="0067178F">
        <w:rPr>
          <w:rFonts w:cs="Arial"/>
          <w:sz w:val="22"/>
          <w:szCs w:val="22"/>
        </w:rPr>
        <w:t xml:space="preserve">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C3E1985" w14:textId="2C429384"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8</w:t>
      </w:r>
      <w:r w:rsidRPr="0067178F">
        <w:rPr>
          <w:rFonts w:cs="Arial"/>
          <w:sz w:val="22"/>
          <w:szCs w:val="22"/>
        </w:rPr>
        <w:t xml:space="preserve">: Prevzem in odvoz </w:t>
      </w:r>
      <w:r w:rsidR="00B95E01">
        <w:rPr>
          <w:rFonts w:cs="Arial"/>
          <w:sz w:val="22"/>
          <w:szCs w:val="22"/>
        </w:rPr>
        <w:t xml:space="preserve">drugih </w:t>
      </w:r>
      <w:proofErr w:type="spellStart"/>
      <w:r w:rsidR="00B95E01">
        <w:rPr>
          <w:rFonts w:cs="Arial"/>
          <w:sz w:val="22"/>
          <w:szCs w:val="22"/>
        </w:rPr>
        <w:t>odpadkov</w:t>
      </w:r>
      <w:r w:rsidRPr="0067178F">
        <w:rPr>
          <w:rFonts w:cs="Arial"/>
          <w:sz w:val="22"/>
          <w:szCs w:val="22"/>
          <w:highlight w:val="yellow"/>
        </w:rPr>
        <w:t>______________</w:t>
      </w:r>
      <w:r w:rsidRPr="0067178F">
        <w:rPr>
          <w:rFonts w:cs="Arial"/>
          <w:sz w:val="22"/>
          <w:szCs w:val="22"/>
        </w:rPr>
        <w:t>EUR</w:t>
      </w:r>
      <w:proofErr w:type="spellEnd"/>
      <w:r w:rsidRPr="0067178F">
        <w:rPr>
          <w:rFonts w:cs="Arial"/>
          <w:sz w:val="22"/>
          <w:szCs w:val="22"/>
        </w:rPr>
        <w:t xml:space="preserve">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52E9E7E5" w14:textId="13B622A5" w:rsidR="00961A33" w:rsidRPr="00B544A2" w:rsidRDefault="00961A33" w:rsidP="00B95E01">
      <w:pPr>
        <w:pStyle w:val="Odstavekseznama"/>
        <w:jc w:val="both"/>
        <w:rPr>
          <w:rFonts w:cs="Arial"/>
          <w:b/>
          <w:sz w:val="22"/>
          <w:szCs w:val="22"/>
        </w:rPr>
      </w:pPr>
    </w:p>
    <w:p w14:paraId="7272149B" w14:textId="77777777" w:rsidR="00961A33" w:rsidRPr="009E45F6" w:rsidRDefault="00961A33" w:rsidP="00961A33">
      <w:pPr>
        <w:jc w:val="both"/>
        <w:rPr>
          <w:rFonts w:cs="Arial"/>
          <w:sz w:val="22"/>
          <w:szCs w:val="22"/>
          <w:u w:val="single"/>
        </w:rPr>
      </w:pPr>
    </w:p>
    <w:p w14:paraId="1D8D650A" w14:textId="77777777" w:rsidR="00961A33" w:rsidRPr="009E45F6" w:rsidRDefault="00961A33" w:rsidP="00961A33">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5469E54E" w14:textId="77777777" w:rsidR="00961A33" w:rsidRPr="009E45F6" w:rsidRDefault="00961A33" w:rsidP="00961A33">
      <w:pPr>
        <w:pStyle w:val="Telobesedila"/>
        <w:rPr>
          <w:rFonts w:cs="Arial"/>
          <w:bCs/>
          <w:color w:val="000000"/>
          <w:sz w:val="22"/>
          <w:szCs w:val="22"/>
        </w:rPr>
      </w:pPr>
    </w:p>
    <w:p w14:paraId="7D8ED5C5" w14:textId="77777777" w:rsidR="00961A33" w:rsidRPr="0067178F" w:rsidRDefault="00961A33" w:rsidP="00961A33">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6BABF11B" w14:textId="77777777" w:rsidR="00961A33" w:rsidRPr="0067178F" w:rsidRDefault="00961A33" w:rsidP="00961A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E4D9377" w14:textId="77777777" w:rsidR="00961A33" w:rsidRPr="0067178F" w:rsidRDefault="00961A33" w:rsidP="00961A33">
      <w:pPr>
        <w:jc w:val="both"/>
        <w:rPr>
          <w:sz w:val="22"/>
          <w:szCs w:val="22"/>
        </w:rPr>
      </w:pPr>
      <w:r w:rsidRPr="0067178F">
        <w:rPr>
          <w:sz w:val="22"/>
          <w:szCs w:val="22"/>
        </w:rPr>
        <w:t>Valorizacija velja tudi za spremembe cene potnih stroškov.</w:t>
      </w:r>
    </w:p>
    <w:p w14:paraId="411F2368" w14:textId="77777777" w:rsidR="00961A33" w:rsidRDefault="00961A33" w:rsidP="00961A33">
      <w:pPr>
        <w:jc w:val="both"/>
        <w:rPr>
          <w:rFonts w:cs="Arial"/>
          <w:color w:val="000000"/>
          <w:sz w:val="22"/>
          <w:szCs w:val="22"/>
        </w:rPr>
      </w:pPr>
    </w:p>
    <w:p w14:paraId="629E2B30" w14:textId="77777777" w:rsidR="00961A33" w:rsidRPr="0048328F"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8EBCB8B" w14:textId="77777777" w:rsidR="00961A33" w:rsidRPr="0048328F" w:rsidRDefault="00961A33" w:rsidP="00961A33">
      <w:pPr>
        <w:jc w:val="both"/>
        <w:rPr>
          <w:rFonts w:cs="Arial"/>
          <w:sz w:val="22"/>
          <w:szCs w:val="22"/>
        </w:rPr>
      </w:pPr>
    </w:p>
    <w:p w14:paraId="38EC7E0B" w14:textId="77777777" w:rsidR="00961A33" w:rsidRDefault="00961A33" w:rsidP="00961A33">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63AC5113" w14:textId="77777777" w:rsidR="00961A33" w:rsidRPr="0048328F" w:rsidRDefault="00961A33" w:rsidP="00961A33">
      <w:pPr>
        <w:jc w:val="both"/>
        <w:rPr>
          <w:rFonts w:cs="Arial"/>
          <w:sz w:val="22"/>
          <w:szCs w:val="22"/>
        </w:rPr>
      </w:pPr>
    </w:p>
    <w:p w14:paraId="64AF2103" w14:textId="77777777" w:rsidR="00961A33" w:rsidRPr="0048328F" w:rsidRDefault="00961A33" w:rsidP="00961A33">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2D926B80" w14:textId="77777777" w:rsidR="00961A33" w:rsidRDefault="00961A33" w:rsidP="00961A33">
      <w:pPr>
        <w:rPr>
          <w:rFonts w:cs="Arial"/>
          <w:sz w:val="22"/>
          <w:szCs w:val="22"/>
        </w:rPr>
      </w:pPr>
    </w:p>
    <w:p w14:paraId="6532C731"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68109DC2" w14:textId="77777777" w:rsidR="00961A33" w:rsidRPr="00693E84" w:rsidRDefault="00961A33" w:rsidP="00961A33">
      <w:pPr>
        <w:jc w:val="both"/>
        <w:rPr>
          <w:rFonts w:cs="Arial"/>
          <w:sz w:val="22"/>
          <w:szCs w:val="22"/>
        </w:rPr>
      </w:pPr>
    </w:p>
    <w:p w14:paraId="6080F816" w14:textId="77777777" w:rsidR="00961A33" w:rsidRDefault="00961A33" w:rsidP="00961A33">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4EBA5150" w14:textId="77777777" w:rsidR="00961A33" w:rsidRDefault="00961A33" w:rsidP="00961A33">
      <w:pPr>
        <w:jc w:val="both"/>
        <w:rPr>
          <w:rFonts w:cs="Arial"/>
          <w:iCs/>
          <w:sz w:val="22"/>
          <w:szCs w:val="22"/>
        </w:rPr>
      </w:pPr>
    </w:p>
    <w:p w14:paraId="5CCE446D" w14:textId="77777777" w:rsidR="00961A33" w:rsidRPr="00374968" w:rsidRDefault="00961A33" w:rsidP="00961A33">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7023E5AF" w14:textId="77777777" w:rsidR="00961A33" w:rsidRPr="00693E84" w:rsidRDefault="00961A33" w:rsidP="00961A33">
      <w:pPr>
        <w:jc w:val="both"/>
        <w:rPr>
          <w:rFonts w:cs="Arial"/>
          <w:snapToGrid w:val="0"/>
          <w:sz w:val="22"/>
          <w:szCs w:val="22"/>
        </w:rPr>
      </w:pPr>
    </w:p>
    <w:p w14:paraId="2C2F4D7B" w14:textId="77777777" w:rsidR="00961A33" w:rsidRPr="00693E84" w:rsidRDefault="00961A33" w:rsidP="00961A33">
      <w:pPr>
        <w:jc w:val="both"/>
        <w:rPr>
          <w:rFonts w:cs="Arial"/>
          <w:sz w:val="22"/>
          <w:szCs w:val="22"/>
        </w:rPr>
      </w:pPr>
      <w:r w:rsidRPr="00693E84">
        <w:rPr>
          <w:rFonts w:cs="Arial"/>
          <w:sz w:val="22"/>
          <w:szCs w:val="22"/>
        </w:rPr>
        <w:t>V primeru zamude plačila računa naročnik soglaša s plačilom zakonitih zamudnih obresti.</w:t>
      </w:r>
    </w:p>
    <w:p w14:paraId="2DBC3888" w14:textId="77777777" w:rsidR="00961A33" w:rsidRPr="00693E84" w:rsidRDefault="00961A33" w:rsidP="00961A33">
      <w:pPr>
        <w:jc w:val="both"/>
        <w:rPr>
          <w:rFonts w:cs="Arial"/>
          <w:sz w:val="22"/>
          <w:szCs w:val="22"/>
        </w:rPr>
      </w:pPr>
    </w:p>
    <w:p w14:paraId="28D192DF" w14:textId="77777777" w:rsidR="00961A33" w:rsidRPr="006345AB" w:rsidRDefault="00961A33" w:rsidP="00AB3E1A">
      <w:pPr>
        <w:pStyle w:val="Odstavekseznama"/>
        <w:numPr>
          <w:ilvl w:val="0"/>
          <w:numId w:val="44"/>
        </w:numPr>
        <w:ind w:left="1077"/>
        <w:rPr>
          <w:b/>
          <w:sz w:val="22"/>
          <w:szCs w:val="24"/>
        </w:rPr>
      </w:pPr>
      <w:r w:rsidRPr="0035578F">
        <w:rPr>
          <w:b/>
          <w:sz w:val="22"/>
          <w:szCs w:val="22"/>
        </w:rPr>
        <w:t>Odgovorni</w:t>
      </w:r>
      <w:r w:rsidRPr="006345AB">
        <w:rPr>
          <w:b/>
          <w:sz w:val="22"/>
          <w:szCs w:val="24"/>
        </w:rPr>
        <w:t xml:space="preserve"> </w:t>
      </w:r>
      <w:r w:rsidRPr="00AB3E1A">
        <w:rPr>
          <w:b/>
          <w:sz w:val="22"/>
          <w:szCs w:val="22"/>
        </w:rPr>
        <w:t>predstavniki</w:t>
      </w:r>
      <w:r w:rsidRPr="006345AB">
        <w:rPr>
          <w:b/>
          <w:sz w:val="22"/>
          <w:szCs w:val="24"/>
        </w:rPr>
        <w:t xml:space="preserve"> pogodbenih strank</w:t>
      </w:r>
    </w:p>
    <w:p w14:paraId="0AFC4A35" w14:textId="77777777" w:rsidR="00961A33" w:rsidRPr="001D0B8D" w:rsidRDefault="00961A33" w:rsidP="00961A33">
      <w:pPr>
        <w:ind w:left="1080"/>
        <w:rPr>
          <w:rFonts w:cs="Arial"/>
          <w:b/>
          <w:sz w:val="22"/>
        </w:rPr>
      </w:pPr>
    </w:p>
    <w:p w14:paraId="0BB79AE4"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DBDC2D2" w14:textId="77777777" w:rsidR="00961A33" w:rsidRPr="00693E84" w:rsidRDefault="00961A33" w:rsidP="00961A33">
      <w:pPr>
        <w:rPr>
          <w:rFonts w:cs="Arial"/>
          <w:color w:val="000000"/>
          <w:sz w:val="22"/>
          <w:szCs w:val="22"/>
        </w:rPr>
      </w:pPr>
      <w:r w:rsidRPr="00693E84">
        <w:rPr>
          <w:rFonts w:cs="Arial"/>
          <w:color w:val="000000"/>
          <w:sz w:val="22"/>
          <w:szCs w:val="22"/>
        </w:rPr>
        <w:t>Skrbnik pogodbe na strani naročnika je:</w:t>
      </w:r>
    </w:p>
    <w:p w14:paraId="13E7A94A" w14:textId="77777777" w:rsidR="00961A33" w:rsidRPr="00693E84" w:rsidRDefault="00961A33" w:rsidP="00961A33">
      <w:pPr>
        <w:rPr>
          <w:rFonts w:cs="Arial"/>
          <w:color w:val="000000"/>
          <w:sz w:val="22"/>
          <w:szCs w:val="22"/>
        </w:rPr>
      </w:pPr>
      <w:r w:rsidRPr="00693E84">
        <w:rPr>
          <w:rFonts w:cs="Arial"/>
          <w:color w:val="000000"/>
          <w:sz w:val="22"/>
          <w:szCs w:val="22"/>
        </w:rPr>
        <w:t>___________________, tel. _________________, el. naslov: ________________________</w:t>
      </w:r>
    </w:p>
    <w:p w14:paraId="39563BCC" w14:textId="77777777" w:rsidR="00961A33" w:rsidRPr="00693E84" w:rsidRDefault="00961A33" w:rsidP="00961A33">
      <w:pPr>
        <w:rPr>
          <w:rFonts w:cs="Arial"/>
          <w:color w:val="000000"/>
          <w:sz w:val="22"/>
          <w:szCs w:val="22"/>
        </w:rPr>
      </w:pPr>
    </w:p>
    <w:p w14:paraId="3C40D8A0" w14:textId="77777777" w:rsidR="00961A33" w:rsidRPr="00693E84" w:rsidRDefault="00961A33" w:rsidP="00961A33">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EC351F6" w14:textId="77777777" w:rsidR="00961A33" w:rsidRPr="0023021F" w:rsidRDefault="00961A33" w:rsidP="00961A33">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462C0A0E" w14:textId="77777777" w:rsidR="00961A33" w:rsidRPr="00693E84" w:rsidRDefault="00961A33" w:rsidP="00961A33">
      <w:pPr>
        <w:rPr>
          <w:rFonts w:cs="Arial"/>
          <w:bCs/>
          <w:color w:val="000000"/>
          <w:sz w:val="22"/>
          <w:szCs w:val="22"/>
        </w:rPr>
      </w:pPr>
    </w:p>
    <w:p w14:paraId="228AA410" w14:textId="77777777" w:rsidR="00961A33" w:rsidRPr="001D0B8D" w:rsidRDefault="00961A33" w:rsidP="00AB3E1A">
      <w:pPr>
        <w:pStyle w:val="Odstavekseznama"/>
        <w:numPr>
          <w:ilvl w:val="0"/>
          <w:numId w:val="44"/>
        </w:numPr>
        <w:ind w:left="1077"/>
        <w:rPr>
          <w:rFonts w:cs="Arial"/>
          <w:b/>
          <w:sz w:val="22"/>
        </w:rPr>
      </w:pPr>
      <w:r w:rsidRPr="0035578F">
        <w:rPr>
          <w:b/>
          <w:sz w:val="22"/>
          <w:szCs w:val="22"/>
        </w:rPr>
        <w:t>Zavarovanje</w:t>
      </w:r>
      <w:r w:rsidRPr="001D0B8D">
        <w:rPr>
          <w:rFonts w:cs="Arial"/>
          <w:b/>
          <w:sz w:val="22"/>
        </w:rPr>
        <w:t xml:space="preserve"> posla</w:t>
      </w:r>
    </w:p>
    <w:p w14:paraId="3BC4BFA5" w14:textId="77777777" w:rsidR="00961A33" w:rsidRPr="00693E84" w:rsidRDefault="00961A33" w:rsidP="00961A33">
      <w:pPr>
        <w:jc w:val="both"/>
        <w:rPr>
          <w:rFonts w:cs="Arial"/>
          <w:bCs/>
          <w:color w:val="000000"/>
          <w:sz w:val="22"/>
          <w:szCs w:val="22"/>
        </w:rPr>
      </w:pPr>
    </w:p>
    <w:p w14:paraId="05F901E0"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CC99530" w14:textId="77777777" w:rsidR="00961A33" w:rsidRPr="001D0B8D" w:rsidRDefault="00961A33" w:rsidP="00961A33">
      <w:pPr>
        <w:rPr>
          <w:rFonts w:cs="Arial"/>
          <w:bCs/>
          <w:color w:val="000000"/>
          <w:sz w:val="22"/>
          <w:szCs w:val="22"/>
          <w:highlight w:val="yellow"/>
        </w:rPr>
      </w:pPr>
    </w:p>
    <w:p w14:paraId="2D5504C0" w14:textId="77777777" w:rsidR="00F74EFF" w:rsidRPr="009E24AD"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31A4001C"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7BA4FB26"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0343DDDD"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začne z izvajanjem pogodbenih del v dogovorjenem roku; </w:t>
      </w:r>
    </w:p>
    <w:p w14:paraId="5DA320E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563231E9"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5EB18904"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zamuja z izvedbo del po svoji krivdi; </w:t>
      </w:r>
    </w:p>
    <w:p w14:paraId="5BE24255"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odstopi od pogodbe brez utemeljenega razloga; </w:t>
      </w:r>
    </w:p>
    <w:p w14:paraId="1217959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krši druge bistvene pogodbene obveznosti. </w:t>
      </w:r>
    </w:p>
    <w:p w14:paraId="2DD28C1C" w14:textId="77777777" w:rsidR="00F74EFF" w:rsidRPr="00AB3E1A" w:rsidRDefault="00F74EFF" w:rsidP="00F74EFF">
      <w:pPr>
        <w:jc w:val="both"/>
        <w:rPr>
          <w:rFonts w:cs="Arial"/>
          <w:sz w:val="22"/>
        </w:rPr>
      </w:pPr>
    </w:p>
    <w:p w14:paraId="0155E83D" w14:textId="77777777" w:rsidR="00F74EFF"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7BB2C5F" w14:textId="77777777" w:rsidR="00F74EFF" w:rsidRPr="005B1150"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7C99DC2B" w14:textId="77777777" w:rsidR="00961A33" w:rsidRPr="00385A7F" w:rsidRDefault="00961A33" w:rsidP="00961A33">
      <w:pPr>
        <w:jc w:val="both"/>
        <w:rPr>
          <w:rFonts w:cs="Arial"/>
          <w:sz w:val="22"/>
        </w:rPr>
      </w:pPr>
    </w:p>
    <w:p w14:paraId="35A06611" w14:textId="77777777" w:rsidR="00961A33" w:rsidRPr="006345AB" w:rsidRDefault="00961A33" w:rsidP="00AB3E1A">
      <w:pPr>
        <w:pStyle w:val="Odstavekseznama"/>
        <w:numPr>
          <w:ilvl w:val="0"/>
          <w:numId w:val="44"/>
        </w:numPr>
        <w:ind w:left="1077"/>
        <w:rPr>
          <w:b/>
          <w:sz w:val="22"/>
          <w:szCs w:val="24"/>
        </w:rPr>
      </w:pPr>
      <w:r w:rsidRPr="0035578F">
        <w:rPr>
          <w:b/>
          <w:sz w:val="22"/>
          <w:szCs w:val="22"/>
        </w:rPr>
        <w:t>Protikorupcijska</w:t>
      </w:r>
      <w:r w:rsidRPr="006345AB">
        <w:rPr>
          <w:b/>
          <w:sz w:val="22"/>
          <w:szCs w:val="24"/>
        </w:rPr>
        <w:t xml:space="preserve"> klavzula</w:t>
      </w:r>
    </w:p>
    <w:p w14:paraId="65786B2C" w14:textId="77777777" w:rsidR="00961A33" w:rsidRDefault="00961A33" w:rsidP="00961A33">
      <w:pPr>
        <w:rPr>
          <w:rFonts w:cs="Arial"/>
          <w:bCs/>
          <w:color w:val="000000"/>
          <w:sz w:val="22"/>
          <w:szCs w:val="22"/>
        </w:rPr>
      </w:pPr>
    </w:p>
    <w:p w14:paraId="57B45E62"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D95C8EB" w14:textId="77777777" w:rsidR="00961A33" w:rsidRPr="001D0B8D" w:rsidRDefault="00961A33" w:rsidP="00961A33">
      <w:pPr>
        <w:ind w:left="720"/>
        <w:contextualSpacing/>
        <w:rPr>
          <w:rFonts w:cs="Arial"/>
          <w:bCs/>
          <w:color w:val="000000"/>
          <w:sz w:val="22"/>
          <w:szCs w:val="22"/>
          <w:highlight w:val="yellow"/>
        </w:rPr>
      </w:pPr>
    </w:p>
    <w:p w14:paraId="3649A7C1" w14:textId="77777777" w:rsidR="00961A33" w:rsidRPr="00EA7AAB" w:rsidRDefault="00961A33" w:rsidP="00961A33">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42B55C6C" w14:textId="77777777" w:rsidR="00961A33" w:rsidRPr="00EA7AAB" w:rsidRDefault="00961A33" w:rsidP="00961A33">
      <w:pPr>
        <w:jc w:val="both"/>
        <w:rPr>
          <w:rFonts w:cs="Arial"/>
          <w:sz w:val="22"/>
          <w:szCs w:val="22"/>
        </w:rPr>
      </w:pPr>
    </w:p>
    <w:p w14:paraId="42A775BF" w14:textId="77777777" w:rsidR="00961A33" w:rsidRDefault="00961A33" w:rsidP="00961A33">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2D5D0A69" w14:textId="77777777" w:rsidR="00961A33" w:rsidRPr="00EA7AAB" w:rsidRDefault="00961A33" w:rsidP="00961A33">
      <w:pPr>
        <w:jc w:val="both"/>
        <w:rPr>
          <w:rFonts w:cs="Arial"/>
          <w:sz w:val="22"/>
          <w:szCs w:val="22"/>
        </w:rPr>
      </w:pPr>
    </w:p>
    <w:p w14:paraId="656538CE" w14:textId="77777777" w:rsidR="00961A33" w:rsidRPr="006345AB" w:rsidRDefault="00961A33" w:rsidP="00AB3E1A">
      <w:pPr>
        <w:pStyle w:val="Odstavekseznama"/>
        <w:numPr>
          <w:ilvl w:val="0"/>
          <w:numId w:val="44"/>
        </w:numPr>
        <w:ind w:left="1077"/>
        <w:rPr>
          <w:b/>
          <w:sz w:val="22"/>
          <w:szCs w:val="24"/>
        </w:rPr>
      </w:pPr>
      <w:r w:rsidRPr="0035578F">
        <w:rPr>
          <w:b/>
          <w:sz w:val="22"/>
          <w:szCs w:val="22"/>
        </w:rPr>
        <w:t>Pogodbena</w:t>
      </w:r>
      <w:r w:rsidRPr="006345AB">
        <w:rPr>
          <w:b/>
          <w:sz w:val="22"/>
          <w:szCs w:val="24"/>
        </w:rPr>
        <w:t xml:space="preserve"> kazen</w:t>
      </w:r>
    </w:p>
    <w:p w14:paraId="77412ECB" w14:textId="77777777" w:rsidR="00961A33" w:rsidRPr="00EA7AAB" w:rsidRDefault="00961A33" w:rsidP="00961A33">
      <w:pPr>
        <w:jc w:val="center"/>
        <w:rPr>
          <w:rFonts w:cs="Arial"/>
          <w:sz w:val="22"/>
          <w:szCs w:val="22"/>
        </w:rPr>
      </w:pPr>
    </w:p>
    <w:p w14:paraId="1AAD1A88" w14:textId="77777777" w:rsidR="00961A33" w:rsidRPr="00EA7AAB" w:rsidRDefault="00961A33" w:rsidP="00AB3E1A">
      <w:pPr>
        <w:pStyle w:val="Naslovpoiljatelja"/>
        <w:numPr>
          <w:ilvl w:val="0"/>
          <w:numId w:val="43"/>
        </w:numPr>
        <w:jc w:val="center"/>
        <w:rPr>
          <w:sz w:val="22"/>
          <w:szCs w:val="22"/>
        </w:rPr>
      </w:pPr>
      <w:r w:rsidRPr="0067178F">
        <w:rPr>
          <w:b w:val="0"/>
          <w:sz w:val="22"/>
          <w:szCs w:val="22"/>
        </w:rPr>
        <w:t>člen</w:t>
      </w:r>
    </w:p>
    <w:p w14:paraId="7DDFA5C0" w14:textId="77777777" w:rsidR="00961A33" w:rsidRPr="00EA7AAB" w:rsidRDefault="00961A33" w:rsidP="00961A33">
      <w:pPr>
        <w:jc w:val="center"/>
        <w:rPr>
          <w:rFonts w:cs="Arial"/>
          <w:sz w:val="22"/>
          <w:szCs w:val="22"/>
        </w:rPr>
      </w:pPr>
    </w:p>
    <w:p w14:paraId="07E6A87F" w14:textId="77777777" w:rsidR="00961A33" w:rsidRPr="00EA7AAB" w:rsidRDefault="00961A33" w:rsidP="00961A33">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36DAB96C" w14:textId="77777777" w:rsidR="00961A33" w:rsidRPr="00EA7AAB" w:rsidRDefault="00961A33" w:rsidP="00961A33">
      <w:pPr>
        <w:jc w:val="both"/>
        <w:rPr>
          <w:rFonts w:cs="Arial"/>
          <w:sz w:val="22"/>
          <w:szCs w:val="22"/>
        </w:rPr>
      </w:pPr>
    </w:p>
    <w:p w14:paraId="0008414D" w14:textId="77777777" w:rsidR="00961A33" w:rsidRPr="00EA7AAB" w:rsidRDefault="00961A33" w:rsidP="00961A33">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7BDCB03" w14:textId="77777777" w:rsidR="00961A33" w:rsidRPr="00EA7AAB" w:rsidRDefault="00961A33" w:rsidP="00961A33">
      <w:pPr>
        <w:jc w:val="both"/>
        <w:rPr>
          <w:rFonts w:cs="Arial"/>
          <w:sz w:val="22"/>
          <w:szCs w:val="22"/>
        </w:rPr>
      </w:pPr>
    </w:p>
    <w:p w14:paraId="27221A18" w14:textId="77777777" w:rsidR="00961A33" w:rsidRPr="00EA7AAB" w:rsidRDefault="00961A33" w:rsidP="00961A33">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624FD053" w14:textId="77777777" w:rsidR="00961A33" w:rsidRPr="00EA7AAB" w:rsidRDefault="00961A33" w:rsidP="00961A33">
      <w:pPr>
        <w:jc w:val="both"/>
        <w:rPr>
          <w:rFonts w:cs="Arial"/>
          <w:sz w:val="22"/>
          <w:szCs w:val="22"/>
        </w:rPr>
      </w:pPr>
    </w:p>
    <w:p w14:paraId="2AF7F68A" w14:textId="77777777" w:rsidR="00961A33" w:rsidRDefault="00961A33" w:rsidP="00961A33">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5B9E5AD" w14:textId="77777777" w:rsidR="00961A33" w:rsidRPr="006345AB" w:rsidRDefault="00961A33" w:rsidP="00961A33">
      <w:pPr>
        <w:rPr>
          <w:b/>
          <w:sz w:val="22"/>
          <w:szCs w:val="24"/>
        </w:rPr>
      </w:pPr>
    </w:p>
    <w:p w14:paraId="47ACD3A5" w14:textId="77777777" w:rsidR="00961A33" w:rsidRPr="006345AB" w:rsidRDefault="00961A33" w:rsidP="00AB3E1A">
      <w:pPr>
        <w:pStyle w:val="Odstavekseznama"/>
        <w:numPr>
          <w:ilvl w:val="0"/>
          <w:numId w:val="44"/>
        </w:numPr>
        <w:ind w:left="1077"/>
        <w:rPr>
          <w:b/>
          <w:sz w:val="22"/>
          <w:szCs w:val="24"/>
        </w:rPr>
      </w:pPr>
      <w:r w:rsidRPr="0035578F">
        <w:rPr>
          <w:b/>
          <w:sz w:val="22"/>
          <w:szCs w:val="22"/>
        </w:rPr>
        <w:t>Varovanje</w:t>
      </w:r>
      <w:r w:rsidRPr="006345AB">
        <w:rPr>
          <w:b/>
          <w:sz w:val="22"/>
          <w:szCs w:val="24"/>
        </w:rPr>
        <w:t xml:space="preserve"> zaupnih podatkov in razvezni pogoj</w:t>
      </w:r>
    </w:p>
    <w:p w14:paraId="4C404AD1" w14:textId="77777777" w:rsidR="00961A33" w:rsidRPr="00693E84" w:rsidRDefault="00961A33" w:rsidP="00961A33">
      <w:pPr>
        <w:jc w:val="both"/>
        <w:rPr>
          <w:rFonts w:cs="Arial"/>
          <w:sz w:val="22"/>
          <w:szCs w:val="22"/>
        </w:rPr>
      </w:pPr>
    </w:p>
    <w:p w14:paraId="598300A7"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1BCE083" w14:textId="77777777" w:rsidR="00961A33" w:rsidRPr="00693E84" w:rsidRDefault="00961A33" w:rsidP="00961A33">
      <w:pPr>
        <w:jc w:val="both"/>
        <w:rPr>
          <w:rFonts w:cs="Arial"/>
          <w:sz w:val="22"/>
          <w:szCs w:val="22"/>
          <w:lang w:eastAsia="en-US"/>
        </w:rPr>
      </w:pPr>
    </w:p>
    <w:p w14:paraId="15FDACE7" w14:textId="77777777" w:rsidR="00961A33" w:rsidRPr="00693E84" w:rsidRDefault="00961A33" w:rsidP="00961A33">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FDECCF2" w14:textId="77777777" w:rsidR="00961A33" w:rsidRPr="00693E84" w:rsidRDefault="00961A33" w:rsidP="00961A33">
      <w:pPr>
        <w:jc w:val="both"/>
        <w:rPr>
          <w:rFonts w:cs="Arial"/>
          <w:sz w:val="22"/>
          <w:szCs w:val="22"/>
          <w:lang w:eastAsia="en-US"/>
        </w:rPr>
      </w:pPr>
    </w:p>
    <w:p w14:paraId="61692E23"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1B1BE6D5" w14:textId="77777777" w:rsidR="00961A33" w:rsidRPr="00693E84" w:rsidRDefault="00961A33" w:rsidP="00BC25B9">
      <w:pPr>
        <w:pStyle w:val="Naslovpoiljatelja"/>
        <w:ind w:left="1080"/>
        <w:rPr>
          <w:sz w:val="22"/>
          <w:szCs w:val="22"/>
        </w:rPr>
      </w:pPr>
    </w:p>
    <w:p w14:paraId="1873455C" w14:textId="77777777" w:rsidR="00961A33" w:rsidRPr="00693E84" w:rsidRDefault="00961A33" w:rsidP="00961A33">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193894F2" w14:textId="77777777" w:rsidR="00961A33" w:rsidRPr="00693E84" w:rsidRDefault="00961A33" w:rsidP="00961A33">
      <w:pPr>
        <w:tabs>
          <w:tab w:val="num" w:pos="704"/>
        </w:tabs>
        <w:jc w:val="both"/>
        <w:rPr>
          <w:rFonts w:cs="Arial"/>
          <w:sz w:val="22"/>
          <w:szCs w:val="22"/>
        </w:rPr>
      </w:pPr>
    </w:p>
    <w:p w14:paraId="2AB6B612" w14:textId="77777777" w:rsidR="00961A33" w:rsidRPr="00693E84"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3E73A62F" w14:textId="77777777" w:rsidR="00961A33" w:rsidRPr="00693E84" w:rsidRDefault="00961A33" w:rsidP="00961A33">
      <w:pPr>
        <w:tabs>
          <w:tab w:val="num" w:pos="704"/>
        </w:tabs>
        <w:jc w:val="both"/>
        <w:rPr>
          <w:rFonts w:cs="Arial"/>
          <w:sz w:val="22"/>
          <w:szCs w:val="22"/>
        </w:rPr>
      </w:pPr>
    </w:p>
    <w:p w14:paraId="75BB2426" w14:textId="77777777" w:rsidR="00961A33"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2766C629" w14:textId="77777777" w:rsidR="00961A33" w:rsidRDefault="00961A33" w:rsidP="00961A33">
      <w:pPr>
        <w:tabs>
          <w:tab w:val="num" w:pos="704"/>
        </w:tabs>
        <w:jc w:val="both"/>
        <w:rPr>
          <w:rFonts w:cs="Arial"/>
          <w:sz w:val="22"/>
          <w:szCs w:val="22"/>
        </w:rPr>
      </w:pPr>
    </w:p>
    <w:p w14:paraId="2CCCCC3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47C33219" w14:textId="77777777" w:rsidR="00961A33" w:rsidRDefault="00961A33" w:rsidP="00961A33">
      <w:pPr>
        <w:tabs>
          <w:tab w:val="num" w:pos="704"/>
        </w:tabs>
        <w:jc w:val="both"/>
        <w:rPr>
          <w:rFonts w:cs="Arial"/>
          <w:sz w:val="22"/>
          <w:szCs w:val="22"/>
        </w:rPr>
      </w:pPr>
    </w:p>
    <w:p w14:paraId="2665B3F0"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6B4C346"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7FB41A09"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3B57C1A8"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AD2392"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7D3A7433"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4688B267"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0530E639"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3FFCD327" w14:textId="77777777" w:rsidR="00961A33" w:rsidRPr="00D16BBD" w:rsidRDefault="00961A33" w:rsidP="00961A3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613D4CB8"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7B5089D" w14:textId="77777777" w:rsidR="00961A33" w:rsidRDefault="00961A33" w:rsidP="00961A3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w:t>
      </w:r>
      <w:r w:rsidRPr="00D16BBD">
        <w:rPr>
          <w:rFonts w:eastAsia="Calibri" w:cs="Arial"/>
          <w:sz w:val="22"/>
          <w:szCs w:val="22"/>
          <w:lang w:eastAsia="en-US"/>
        </w:rPr>
        <w:lastRenderedPageBreak/>
        <w:t>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181360" w14:textId="77777777" w:rsidR="00961A33" w:rsidRPr="00693E84" w:rsidRDefault="00961A33" w:rsidP="00961A33">
      <w:pPr>
        <w:contextualSpacing/>
        <w:rPr>
          <w:rFonts w:cs="Arial"/>
          <w:bCs/>
          <w:sz w:val="22"/>
          <w:szCs w:val="22"/>
        </w:rPr>
      </w:pPr>
    </w:p>
    <w:p w14:paraId="01AC2764" w14:textId="77777777" w:rsidR="00961A33" w:rsidRPr="008E4EB3" w:rsidRDefault="00961A33" w:rsidP="00AB3E1A">
      <w:pPr>
        <w:pStyle w:val="Naslovpoiljatelja"/>
        <w:numPr>
          <w:ilvl w:val="0"/>
          <w:numId w:val="43"/>
        </w:numPr>
        <w:jc w:val="center"/>
        <w:rPr>
          <w:sz w:val="22"/>
          <w:szCs w:val="22"/>
        </w:rPr>
      </w:pPr>
      <w:r w:rsidRPr="0067178F">
        <w:rPr>
          <w:b w:val="0"/>
          <w:sz w:val="22"/>
          <w:szCs w:val="22"/>
        </w:rPr>
        <w:t>člen</w:t>
      </w:r>
    </w:p>
    <w:p w14:paraId="446FCED1" w14:textId="77777777" w:rsidR="00961A33" w:rsidRPr="008E4EB3" w:rsidRDefault="00961A33" w:rsidP="00961A33">
      <w:pPr>
        <w:jc w:val="both"/>
        <w:rPr>
          <w:rFonts w:cs="Arial"/>
          <w:sz w:val="22"/>
          <w:szCs w:val="22"/>
        </w:rPr>
      </w:pPr>
    </w:p>
    <w:p w14:paraId="105DF735" w14:textId="77777777" w:rsidR="00961A33" w:rsidRPr="008E4EB3" w:rsidRDefault="00961A33" w:rsidP="00961A33">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7FE1571C" w14:textId="77777777" w:rsidR="00961A33" w:rsidRPr="008E4EB3" w:rsidRDefault="00961A33" w:rsidP="00961A33">
      <w:pPr>
        <w:spacing w:line="276" w:lineRule="auto"/>
        <w:jc w:val="both"/>
        <w:rPr>
          <w:rFonts w:cs="Arial"/>
          <w:sz w:val="22"/>
          <w:szCs w:val="22"/>
        </w:rPr>
      </w:pPr>
    </w:p>
    <w:p w14:paraId="02D7C97B" w14:textId="77777777" w:rsidR="00961A33" w:rsidRPr="008E4EB3" w:rsidRDefault="00961A33" w:rsidP="00961A33">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B593459" w14:textId="77777777" w:rsidR="00961A33" w:rsidRPr="008E4EB3" w:rsidRDefault="00961A33" w:rsidP="00961A33">
      <w:pPr>
        <w:spacing w:line="276" w:lineRule="auto"/>
        <w:jc w:val="both"/>
        <w:rPr>
          <w:rFonts w:cs="Arial"/>
          <w:sz w:val="22"/>
          <w:szCs w:val="22"/>
        </w:rPr>
      </w:pPr>
    </w:p>
    <w:p w14:paraId="183A0ACF" w14:textId="77777777" w:rsidR="00961A33" w:rsidRPr="008548AA" w:rsidRDefault="00961A33" w:rsidP="00961A33">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05BD74D4" w14:textId="77777777" w:rsidR="00961A33" w:rsidRPr="00693E84" w:rsidRDefault="00961A33" w:rsidP="00961A33">
      <w:pPr>
        <w:jc w:val="both"/>
        <w:rPr>
          <w:rFonts w:cs="Arial"/>
          <w:sz w:val="22"/>
          <w:szCs w:val="22"/>
        </w:rPr>
      </w:pPr>
    </w:p>
    <w:p w14:paraId="5037A362" w14:textId="77777777" w:rsidR="00961A33" w:rsidRPr="006345AB" w:rsidRDefault="00961A33" w:rsidP="00AB3E1A">
      <w:pPr>
        <w:pStyle w:val="Odstavekseznama"/>
        <w:numPr>
          <w:ilvl w:val="0"/>
          <w:numId w:val="44"/>
        </w:numPr>
        <w:ind w:left="1077"/>
        <w:rPr>
          <w:b/>
          <w:sz w:val="22"/>
          <w:szCs w:val="24"/>
        </w:rPr>
      </w:pPr>
      <w:r w:rsidRPr="0035578F">
        <w:rPr>
          <w:b/>
          <w:sz w:val="22"/>
          <w:szCs w:val="22"/>
        </w:rPr>
        <w:t>Končne</w:t>
      </w:r>
      <w:r w:rsidRPr="006345AB">
        <w:rPr>
          <w:b/>
          <w:sz w:val="22"/>
          <w:szCs w:val="24"/>
        </w:rPr>
        <w:t xml:space="preserve"> </w:t>
      </w:r>
      <w:r w:rsidRPr="00AB3E1A">
        <w:rPr>
          <w:b/>
          <w:sz w:val="22"/>
          <w:szCs w:val="22"/>
        </w:rPr>
        <w:t>določbe</w:t>
      </w:r>
    </w:p>
    <w:p w14:paraId="0183D38D"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39577FBF" w14:textId="77777777" w:rsidR="00961A33" w:rsidRPr="00693E84" w:rsidRDefault="00961A33" w:rsidP="00961A33">
      <w:pPr>
        <w:keepNext/>
        <w:keepLines/>
        <w:jc w:val="center"/>
        <w:rPr>
          <w:rFonts w:cs="Arial"/>
          <w:sz w:val="22"/>
          <w:szCs w:val="22"/>
        </w:rPr>
      </w:pPr>
    </w:p>
    <w:p w14:paraId="6CCC8CB7" w14:textId="77777777" w:rsidR="00961A33" w:rsidRPr="008E4EB3" w:rsidRDefault="00961A33" w:rsidP="00961A3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E3F34F9" w14:textId="77777777" w:rsidR="00961A33" w:rsidRPr="00693E84" w:rsidRDefault="00961A33" w:rsidP="00961A33">
      <w:pPr>
        <w:keepNext/>
        <w:keepLines/>
        <w:jc w:val="both"/>
        <w:rPr>
          <w:rFonts w:cs="Arial"/>
          <w:sz w:val="22"/>
          <w:szCs w:val="22"/>
        </w:rPr>
      </w:pPr>
    </w:p>
    <w:p w14:paraId="312627DE" w14:textId="310464E1" w:rsidR="00D71296" w:rsidRDefault="00961A33" w:rsidP="00961A33">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18A18EEE" w14:textId="77777777" w:rsidR="00D71296" w:rsidRPr="001D0B8D" w:rsidRDefault="00D71296" w:rsidP="00D71296">
      <w:pPr>
        <w:ind w:left="720"/>
        <w:contextualSpacing/>
        <w:rPr>
          <w:rFonts w:cs="Arial"/>
          <w:bCs/>
          <w:color w:val="000000"/>
          <w:sz w:val="22"/>
          <w:szCs w:val="22"/>
          <w:highlight w:val="yellow"/>
        </w:rPr>
      </w:pPr>
    </w:p>
    <w:p w14:paraId="08F4F909" w14:textId="77777777" w:rsidR="00D71296" w:rsidRPr="00EA7AAB" w:rsidRDefault="00D71296" w:rsidP="00D71296">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29FAE14A" w14:textId="77777777" w:rsidR="00D71296" w:rsidRPr="00693E84" w:rsidRDefault="00D71296" w:rsidP="00961A33">
      <w:pPr>
        <w:keepNext/>
        <w:keepLines/>
        <w:jc w:val="both"/>
        <w:rPr>
          <w:rFonts w:cs="Arial"/>
          <w:sz w:val="22"/>
          <w:szCs w:val="22"/>
        </w:rPr>
      </w:pPr>
    </w:p>
    <w:p w14:paraId="0968081C" w14:textId="77777777" w:rsidR="00961A33" w:rsidRPr="00693E84" w:rsidRDefault="00961A33" w:rsidP="00961A33">
      <w:pPr>
        <w:ind w:firstLine="708"/>
        <w:jc w:val="both"/>
        <w:rPr>
          <w:rFonts w:cs="Arial"/>
          <w:sz w:val="22"/>
          <w:szCs w:val="22"/>
        </w:rPr>
      </w:pPr>
    </w:p>
    <w:p w14:paraId="770BD98F"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11787E9E" w14:textId="77777777" w:rsidR="00D71296" w:rsidRPr="00693E84" w:rsidRDefault="00D71296" w:rsidP="00961A33">
      <w:pPr>
        <w:keepNext/>
        <w:keepLines/>
        <w:jc w:val="center"/>
        <w:rPr>
          <w:rFonts w:cs="Arial"/>
          <w:sz w:val="22"/>
          <w:szCs w:val="22"/>
        </w:rPr>
      </w:pPr>
    </w:p>
    <w:p w14:paraId="2F8256E7" w14:textId="77777777" w:rsidR="00961A33" w:rsidRPr="00693E84" w:rsidRDefault="00961A33" w:rsidP="00961A33">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364C9FF4" w14:textId="77777777" w:rsidR="00961A33" w:rsidRPr="00693E84" w:rsidRDefault="00961A33" w:rsidP="00961A33">
      <w:pPr>
        <w:keepNext/>
        <w:keepLines/>
        <w:jc w:val="both"/>
        <w:rPr>
          <w:rFonts w:cs="Arial"/>
          <w:sz w:val="22"/>
          <w:szCs w:val="22"/>
        </w:rPr>
      </w:pPr>
    </w:p>
    <w:p w14:paraId="34A12AC9" w14:textId="77777777" w:rsidR="00961A33" w:rsidRPr="00693E84" w:rsidRDefault="00961A33" w:rsidP="00961A33">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5F31E03" w14:textId="77777777" w:rsidR="00961A33" w:rsidRPr="00693E84" w:rsidRDefault="00961A33" w:rsidP="00961A33">
      <w:pPr>
        <w:ind w:firstLine="708"/>
        <w:jc w:val="both"/>
        <w:rPr>
          <w:rFonts w:cs="Arial"/>
          <w:sz w:val="22"/>
          <w:szCs w:val="22"/>
        </w:rPr>
      </w:pPr>
    </w:p>
    <w:p w14:paraId="7AD32D62" w14:textId="77777777" w:rsidR="00961A33" w:rsidRPr="00693E84" w:rsidRDefault="00961A33" w:rsidP="00961A33">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1280EFB5" w14:textId="77777777" w:rsidR="00961A33" w:rsidRPr="00E01BEB" w:rsidRDefault="00961A33" w:rsidP="00485051">
      <w:pPr>
        <w:pStyle w:val="Odstavekseznama"/>
        <w:numPr>
          <w:ilvl w:val="0"/>
          <w:numId w:val="32"/>
        </w:numPr>
        <w:rPr>
          <w:sz w:val="22"/>
        </w:rPr>
      </w:pPr>
      <w:r w:rsidRPr="00E01BEB">
        <w:rPr>
          <w:sz w:val="22"/>
        </w:rPr>
        <w:t xml:space="preserve">pridobitev posla ali </w:t>
      </w:r>
    </w:p>
    <w:p w14:paraId="7778A3D4" w14:textId="77777777" w:rsidR="00961A33" w:rsidRPr="00E01BEB" w:rsidRDefault="00961A33" w:rsidP="00485051">
      <w:pPr>
        <w:pStyle w:val="Odstavekseznama"/>
        <w:numPr>
          <w:ilvl w:val="0"/>
          <w:numId w:val="32"/>
        </w:numPr>
        <w:rPr>
          <w:sz w:val="22"/>
        </w:rPr>
      </w:pPr>
      <w:r w:rsidRPr="00E01BEB">
        <w:rPr>
          <w:sz w:val="22"/>
        </w:rPr>
        <w:t xml:space="preserve">za sklenitev posla pod ugodnejšimi pogoji ali </w:t>
      </w:r>
    </w:p>
    <w:p w14:paraId="6A31FB3E" w14:textId="77777777" w:rsidR="00961A33" w:rsidRPr="00E01BEB" w:rsidRDefault="00961A33" w:rsidP="00485051">
      <w:pPr>
        <w:pStyle w:val="Odstavekseznama"/>
        <w:numPr>
          <w:ilvl w:val="0"/>
          <w:numId w:val="32"/>
        </w:numPr>
        <w:rPr>
          <w:sz w:val="22"/>
        </w:rPr>
      </w:pPr>
      <w:r w:rsidRPr="00E01BEB">
        <w:rPr>
          <w:sz w:val="22"/>
        </w:rPr>
        <w:t xml:space="preserve">za opustitev dolžnega nadzora nad izvajanjem pogodbenih obveznosti ali </w:t>
      </w:r>
    </w:p>
    <w:p w14:paraId="1A8063D9" w14:textId="569E1E7B" w:rsidR="00961A33" w:rsidRDefault="00961A33"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043F89" w14:textId="3C0CD665" w:rsidR="00D71296" w:rsidRDefault="00D71296" w:rsidP="00D71296">
      <w:pPr>
        <w:rPr>
          <w:sz w:val="22"/>
        </w:rPr>
      </w:pPr>
    </w:p>
    <w:p w14:paraId="5389ADF1" w14:textId="77777777" w:rsidR="00D71296" w:rsidRPr="00D71296" w:rsidRDefault="00D71296" w:rsidP="00D71296">
      <w:pPr>
        <w:rPr>
          <w:sz w:val="22"/>
        </w:rPr>
      </w:pPr>
    </w:p>
    <w:p w14:paraId="4A834C01" w14:textId="77777777" w:rsidR="00961A33" w:rsidRPr="00693E84" w:rsidRDefault="00961A33" w:rsidP="00961A33">
      <w:pPr>
        <w:jc w:val="both"/>
        <w:rPr>
          <w:rFonts w:cs="Arial"/>
          <w:sz w:val="22"/>
          <w:szCs w:val="22"/>
        </w:rPr>
      </w:pPr>
    </w:p>
    <w:p w14:paraId="2A07A9D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lastRenderedPageBreak/>
        <w:t>člen</w:t>
      </w:r>
    </w:p>
    <w:p w14:paraId="030B7107" w14:textId="77777777" w:rsidR="00961A33" w:rsidRPr="00693E84" w:rsidRDefault="00961A33" w:rsidP="00961A33">
      <w:pPr>
        <w:rPr>
          <w:rFonts w:cs="Arial"/>
          <w:bCs/>
          <w:sz w:val="22"/>
          <w:szCs w:val="22"/>
        </w:rPr>
      </w:pPr>
    </w:p>
    <w:p w14:paraId="68FBDDCD" w14:textId="77777777" w:rsidR="00961A33" w:rsidRPr="00693E84" w:rsidRDefault="00961A33" w:rsidP="00961A33">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2178ED86" w14:textId="77777777" w:rsidR="00961A33" w:rsidRPr="00693E84" w:rsidRDefault="00961A33" w:rsidP="00961A33">
      <w:pPr>
        <w:rPr>
          <w:rFonts w:cs="Arial"/>
          <w:bCs/>
          <w:sz w:val="22"/>
          <w:szCs w:val="22"/>
        </w:rPr>
      </w:pPr>
    </w:p>
    <w:p w14:paraId="373CF550" w14:textId="77777777" w:rsidR="00961A33" w:rsidRPr="00693E84" w:rsidRDefault="00961A33" w:rsidP="00961A33">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389BCA6A" w14:textId="77777777" w:rsidR="00961A33" w:rsidRPr="00693E84" w:rsidRDefault="00961A33" w:rsidP="00961A33">
      <w:pPr>
        <w:rPr>
          <w:rFonts w:cs="Arial"/>
          <w:bCs/>
          <w:sz w:val="22"/>
          <w:szCs w:val="22"/>
        </w:rPr>
      </w:pPr>
    </w:p>
    <w:p w14:paraId="4BB121DE" w14:textId="77777777" w:rsidR="00961A33" w:rsidRPr="00693E84" w:rsidRDefault="00961A33" w:rsidP="00961A33">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656D27EC" w14:textId="77777777" w:rsidR="00961A33" w:rsidRPr="00E01BEB" w:rsidRDefault="00961A33"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27A1869E" w14:textId="77777777" w:rsidR="00961A33" w:rsidRPr="00E01BEB" w:rsidRDefault="00961A33" w:rsidP="00485051">
      <w:pPr>
        <w:pStyle w:val="Odstavekseznama"/>
        <w:numPr>
          <w:ilvl w:val="0"/>
          <w:numId w:val="32"/>
        </w:numPr>
        <w:rPr>
          <w:sz w:val="22"/>
        </w:rPr>
      </w:pPr>
      <w:r w:rsidRPr="00E01BEB">
        <w:rPr>
          <w:sz w:val="22"/>
        </w:rPr>
        <w:t>ponudba izvajalca v postopku oddaje javnega naročila,</w:t>
      </w:r>
    </w:p>
    <w:p w14:paraId="7AB614DD" w14:textId="77777777" w:rsidR="00961A33" w:rsidRPr="00693E84" w:rsidRDefault="00961A33" w:rsidP="00961A33">
      <w:pPr>
        <w:jc w:val="both"/>
        <w:rPr>
          <w:rFonts w:cs="Arial"/>
          <w:sz w:val="22"/>
          <w:szCs w:val="22"/>
        </w:rPr>
      </w:pPr>
    </w:p>
    <w:p w14:paraId="364B6EB4" w14:textId="77777777" w:rsidR="00961A33" w:rsidRPr="00693E84" w:rsidRDefault="00961A33" w:rsidP="00AB3E1A">
      <w:pPr>
        <w:pStyle w:val="Naslovpoiljatelja"/>
        <w:numPr>
          <w:ilvl w:val="0"/>
          <w:numId w:val="43"/>
        </w:numPr>
        <w:jc w:val="center"/>
        <w:rPr>
          <w:bCs/>
          <w:color w:val="000000"/>
          <w:sz w:val="22"/>
          <w:szCs w:val="22"/>
        </w:rPr>
      </w:pPr>
      <w:r w:rsidRPr="0035578F">
        <w:rPr>
          <w:b w:val="0"/>
          <w:sz w:val="22"/>
          <w:szCs w:val="22"/>
        </w:rPr>
        <w:t>člen</w:t>
      </w:r>
    </w:p>
    <w:p w14:paraId="06E2B228" w14:textId="77777777" w:rsidR="00961A33" w:rsidRPr="00693E84" w:rsidRDefault="00961A33" w:rsidP="00961A33">
      <w:pPr>
        <w:jc w:val="both"/>
        <w:rPr>
          <w:rFonts w:cs="Arial"/>
          <w:bCs/>
          <w:color w:val="000000"/>
          <w:sz w:val="22"/>
          <w:szCs w:val="22"/>
        </w:rPr>
      </w:pPr>
    </w:p>
    <w:p w14:paraId="41D955F0" w14:textId="77777777" w:rsidR="00961A33" w:rsidRPr="00693E84" w:rsidRDefault="00961A33" w:rsidP="00961A33">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49C2B4E0" w14:textId="77777777" w:rsidR="00961A33" w:rsidRPr="00693E84" w:rsidRDefault="00961A33" w:rsidP="00961A33">
      <w:pPr>
        <w:jc w:val="both"/>
        <w:rPr>
          <w:rFonts w:cs="Arial"/>
          <w:color w:val="000000"/>
          <w:sz w:val="22"/>
          <w:szCs w:val="22"/>
        </w:rPr>
      </w:pPr>
    </w:p>
    <w:p w14:paraId="4DA1C34D" w14:textId="77777777" w:rsidR="00961A33" w:rsidRPr="00693E84" w:rsidRDefault="00961A33" w:rsidP="00961A33">
      <w:pPr>
        <w:rPr>
          <w:rFonts w:cs="Arial"/>
          <w:i/>
        </w:rPr>
      </w:pPr>
      <w:r w:rsidRPr="00693E84">
        <w:rPr>
          <w:rFonts w:cs="Arial"/>
          <w:i/>
        </w:rPr>
        <w:t>Priloge:</w:t>
      </w:r>
    </w:p>
    <w:p w14:paraId="51CE3737" w14:textId="2CDAB152" w:rsidR="00961A33" w:rsidRPr="00F74EFF" w:rsidRDefault="00961A33" w:rsidP="00485051">
      <w:pPr>
        <w:pStyle w:val="Odstavekseznama"/>
        <w:numPr>
          <w:ilvl w:val="0"/>
          <w:numId w:val="33"/>
        </w:numPr>
        <w:rPr>
          <w:sz w:val="22"/>
        </w:rPr>
      </w:pPr>
      <w:r w:rsidRPr="00F74EFF">
        <w:rPr>
          <w:sz w:val="22"/>
        </w:rPr>
        <w:t>Ponudbeni predračun (obrazec št. 2.</w:t>
      </w:r>
      <w:r w:rsidR="00F74EFF" w:rsidRPr="00F74EFF">
        <w:rPr>
          <w:sz w:val="22"/>
        </w:rPr>
        <w:t>5., 2.8.</w:t>
      </w:r>
      <w:r w:rsidRPr="00F74EFF">
        <w:rPr>
          <w:sz w:val="22"/>
        </w:rPr>
        <w:t>)</w:t>
      </w:r>
    </w:p>
    <w:p w14:paraId="16286F70" w14:textId="61543C13" w:rsidR="00961A33" w:rsidRPr="00F74EFF" w:rsidRDefault="00961A33" w:rsidP="00485051">
      <w:pPr>
        <w:pStyle w:val="Odstavekseznama"/>
        <w:numPr>
          <w:ilvl w:val="0"/>
          <w:numId w:val="33"/>
        </w:numPr>
        <w:rPr>
          <w:rFonts w:cs="Arial"/>
          <w:sz w:val="22"/>
          <w:szCs w:val="22"/>
        </w:rPr>
      </w:pPr>
      <w:r w:rsidRPr="00F74EFF">
        <w:rPr>
          <w:sz w:val="22"/>
        </w:rPr>
        <w:t xml:space="preserve">Tehnične specifikacije (obrazec št. </w:t>
      </w:r>
      <w:r w:rsidR="00B95E01" w:rsidRPr="00F74EFF">
        <w:rPr>
          <w:sz w:val="22"/>
        </w:rPr>
        <w:t xml:space="preserve"> 3.5. in </w:t>
      </w:r>
      <w:r w:rsidRPr="00F74EFF">
        <w:rPr>
          <w:sz w:val="22"/>
        </w:rPr>
        <w:t>3.</w:t>
      </w:r>
      <w:r w:rsidR="00B95E01" w:rsidRPr="00F74EFF">
        <w:rPr>
          <w:sz w:val="22"/>
        </w:rPr>
        <w:t>8</w:t>
      </w:r>
      <w:r w:rsidRPr="00F74EFF">
        <w:rPr>
          <w:sz w:val="22"/>
        </w:rPr>
        <w:t>)</w:t>
      </w:r>
    </w:p>
    <w:p w14:paraId="2847D802" w14:textId="77777777" w:rsidR="00961A33" w:rsidRPr="00693E84" w:rsidRDefault="00961A33" w:rsidP="00961A33">
      <w:pPr>
        <w:rPr>
          <w:rFonts w:cs="Arial"/>
          <w:sz w:val="22"/>
          <w:szCs w:val="22"/>
        </w:rPr>
      </w:pPr>
    </w:p>
    <w:tbl>
      <w:tblPr>
        <w:tblW w:w="0" w:type="auto"/>
        <w:jc w:val="center"/>
        <w:tblLook w:val="01E0" w:firstRow="1" w:lastRow="1" w:firstColumn="1" w:lastColumn="1" w:noHBand="0" w:noVBand="0"/>
      </w:tblPr>
      <w:tblGrid>
        <w:gridCol w:w="4544"/>
        <w:gridCol w:w="4526"/>
      </w:tblGrid>
      <w:tr w:rsidR="00961A33" w:rsidRPr="00693E84" w14:paraId="1B0D06C7" w14:textId="77777777" w:rsidTr="00961A33">
        <w:trPr>
          <w:jc w:val="center"/>
        </w:trPr>
        <w:tc>
          <w:tcPr>
            <w:tcW w:w="4605" w:type="dxa"/>
          </w:tcPr>
          <w:p w14:paraId="673680AB" w14:textId="77777777" w:rsidR="00961A33" w:rsidRPr="00693E84" w:rsidRDefault="00961A33"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0F305F3" w14:textId="77777777" w:rsidR="00961A33" w:rsidRPr="00693E84" w:rsidRDefault="00961A33" w:rsidP="00961A33">
            <w:pPr>
              <w:rPr>
                <w:rFonts w:cs="Arial"/>
                <w:sz w:val="22"/>
                <w:szCs w:val="22"/>
              </w:rPr>
            </w:pPr>
            <w:r w:rsidRPr="00693E84">
              <w:rPr>
                <w:rFonts w:cs="Arial"/>
                <w:sz w:val="22"/>
                <w:szCs w:val="22"/>
              </w:rPr>
              <w:t xml:space="preserve"> </w:t>
            </w:r>
          </w:p>
          <w:p w14:paraId="76380F58" w14:textId="77777777" w:rsidR="00961A33" w:rsidRPr="00693E84" w:rsidRDefault="00961A33"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FB19B87"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BA86DEC" w14:textId="77777777" w:rsidR="00961A33" w:rsidRPr="00693E84" w:rsidRDefault="00961A33" w:rsidP="00961A33">
            <w:pPr>
              <w:rPr>
                <w:rFonts w:cs="Arial"/>
                <w:sz w:val="22"/>
                <w:szCs w:val="22"/>
              </w:rPr>
            </w:pPr>
          </w:p>
          <w:p w14:paraId="478DD572" w14:textId="77777777" w:rsidR="00961A33" w:rsidRPr="00693E84" w:rsidRDefault="00961A33" w:rsidP="00961A33">
            <w:pPr>
              <w:rPr>
                <w:rFonts w:cs="Arial"/>
                <w:sz w:val="22"/>
                <w:szCs w:val="22"/>
              </w:rPr>
            </w:pPr>
            <w:r>
              <w:rPr>
                <w:rFonts w:cs="Arial"/>
                <w:sz w:val="22"/>
                <w:szCs w:val="22"/>
              </w:rPr>
              <w:t>D</w:t>
            </w:r>
            <w:r w:rsidRPr="00693E84">
              <w:rPr>
                <w:rFonts w:cs="Arial"/>
                <w:sz w:val="22"/>
                <w:szCs w:val="22"/>
              </w:rPr>
              <w:t>obavitelj:</w:t>
            </w:r>
          </w:p>
          <w:p w14:paraId="274240AB" w14:textId="77777777" w:rsidR="00961A33" w:rsidRPr="00693E84" w:rsidRDefault="00961A33"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33B7BA30" w14:textId="77777777" w:rsidR="00961A33" w:rsidRPr="00693E84" w:rsidRDefault="00961A33"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2A6E83A7" w14:textId="77777777" w:rsidR="00961A33" w:rsidRPr="00693E84" w:rsidRDefault="00961A33"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CBD6AB1" w14:textId="77777777" w:rsidR="00961A33" w:rsidRPr="00693E84" w:rsidRDefault="00961A33" w:rsidP="00961A33">
            <w:pPr>
              <w:rPr>
                <w:rFonts w:cs="Arial"/>
                <w:bCs/>
                <w:sz w:val="22"/>
                <w:szCs w:val="22"/>
              </w:rPr>
            </w:pPr>
          </w:p>
        </w:tc>
        <w:tc>
          <w:tcPr>
            <w:tcW w:w="4605" w:type="dxa"/>
          </w:tcPr>
          <w:p w14:paraId="39B2FE04" w14:textId="77777777" w:rsidR="00961A33" w:rsidRPr="00693E84" w:rsidRDefault="00961A33"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22C7A0B8" w14:textId="77777777" w:rsidR="00961A33" w:rsidRPr="00693E84" w:rsidRDefault="00961A33" w:rsidP="00961A33">
            <w:pPr>
              <w:rPr>
                <w:rFonts w:cs="Arial"/>
                <w:sz w:val="22"/>
                <w:szCs w:val="22"/>
              </w:rPr>
            </w:pPr>
            <w:r w:rsidRPr="00693E84">
              <w:rPr>
                <w:rFonts w:cs="Arial"/>
                <w:sz w:val="22"/>
                <w:szCs w:val="22"/>
              </w:rPr>
              <w:t xml:space="preserve"> </w:t>
            </w:r>
          </w:p>
          <w:p w14:paraId="5F6D6E56" w14:textId="77777777" w:rsidR="00961A33" w:rsidRPr="00693E84" w:rsidRDefault="00961A33"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042EBBA1" w14:textId="77777777" w:rsidR="00961A33" w:rsidRPr="00693E84" w:rsidRDefault="00961A33" w:rsidP="00961A33">
            <w:pPr>
              <w:rPr>
                <w:rFonts w:cs="Arial"/>
                <w:sz w:val="22"/>
                <w:szCs w:val="22"/>
              </w:rPr>
            </w:pPr>
          </w:p>
          <w:p w14:paraId="0FE0AF90"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9BBD0E6" w14:textId="77777777" w:rsidR="00961A33" w:rsidRPr="00693E84" w:rsidRDefault="00961A33" w:rsidP="00961A33">
            <w:pPr>
              <w:rPr>
                <w:rFonts w:cs="Arial"/>
                <w:sz w:val="22"/>
                <w:szCs w:val="22"/>
              </w:rPr>
            </w:pPr>
            <w:r w:rsidRPr="00693E84">
              <w:rPr>
                <w:rFonts w:cs="Arial"/>
                <w:sz w:val="22"/>
                <w:szCs w:val="22"/>
              </w:rPr>
              <w:t>Naročnik:</w:t>
            </w:r>
          </w:p>
          <w:p w14:paraId="7549DA1F" w14:textId="77777777" w:rsidR="00961A33" w:rsidRPr="00693E84" w:rsidRDefault="00961A33"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2D41DDE9" w14:textId="77777777" w:rsidR="00961A33" w:rsidRPr="00693E84" w:rsidRDefault="00961A33" w:rsidP="00961A33">
            <w:pPr>
              <w:rPr>
                <w:rFonts w:cs="Arial"/>
                <w:sz w:val="22"/>
                <w:szCs w:val="22"/>
              </w:rPr>
            </w:pPr>
            <w:r>
              <w:rPr>
                <w:rFonts w:eastAsia="Calibri" w:cs="Arial"/>
                <w:sz w:val="22"/>
              </w:rPr>
              <w:t>Zlata Štiblar Kisić</w:t>
            </w:r>
            <w:r w:rsidRPr="00693E84">
              <w:rPr>
                <w:rFonts w:cs="Arial"/>
                <w:sz w:val="22"/>
                <w:szCs w:val="22"/>
              </w:rPr>
              <w:tab/>
            </w:r>
          </w:p>
          <w:p w14:paraId="52EAF6DB" w14:textId="77777777" w:rsidR="00961A33" w:rsidRPr="00693E84" w:rsidRDefault="00961A33" w:rsidP="00961A33">
            <w:pPr>
              <w:rPr>
                <w:rFonts w:cs="Arial"/>
                <w:bCs/>
                <w:sz w:val="22"/>
                <w:szCs w:val="22"/>
              </w:rPr>
            </w:pPr>
            <w:r w:rsidRPr="00693E84">
              <w:rPr>
                <w:rFonts w:cs="Arial"/>
                <w:bCs/>
                <w:sz w:val="22"/>
                <w:szCs w:val="22"/>
              </w:rPr>
              <w:t>direktor</w:t>
            </w:r>
            <w:r>
              <w:rPr>
                <w:rFonts w:cs="Arial"/>
                <w:bCs/>
                <w:sz w:val="22"/>
                <w:szCs w:val="22"/>
              </w:rPr>
              <w:t>ica</w:t>
            </w:r>
          </w:p>
        </w:tc>
      </w:tr>
    </w:tbl>
    <w:p w14:paraId="735ED070" w14:textId="77777777" w:rsidR="0067178F" w:rsidRPr="005B1682" w:rsidRDefault="0067178F" w:rsidP="005B1682">
      <w:pPr>
        <w:jc w:val="both"/>
        <w:rPr>
          <w:rFonts w:cs="Arial"/>
          <w:color w:val="000000"/>
          <w:sz w:val="22"/>
          <w:szCs w:val="22"/>
        </w:rPr>
      </w:pPr>
    </w:p>
    <w:sectPr w:rsidR="0067178F" w:rsidRPr="005B1682" w:rsidSect="0040545F">
      <w:headerReference w:type="first" r:id="rId16"/>
      <w:pgSz w:w="11906" w:h="16838" w:code="9"/>
      <w:pgMar w:top="1134" w:right="1418" w:bottom="1418" w:left="1418" w:header="1021"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1D5C2" w16cex:dateUtc="2026-04-21T08:53:00Z"/>
  <w16cex:commentExtensible w16cex:durableId="2D91D61F" w16cex:dateUtc="2026-04-21T08:55:00Z"/>
  <w16cex:commentExtensible w16cex:durableId="2D91D75C" w16cex:dateUtc="2026-04-21T09:00:00Z"/>
  <w16cex:commentExtensible w16cex:durableId="2D920614" w16cex:dateUtc="2026-04-21T12:20:00Z"/>
  <w16cex:commentExtensible w16cex:durableId="2D91DBF3" w16cex:dateUtc="2026-04-21T09:20:00Z"/>
  <w16cex:commentExtensible w16cex:durableId="2D91DCEE" w16cex:dateUtc="2026-04-21T09:24:00Z"/>
  <w16cex:commentExtensible w16cex:durableId="2D91DD1F" w16cex:dateUtc="2026-04-21T09:25:00Z"/>
  <w16cex:commentExtensible w16cex:durableId="2D920729" w16cex:dateUtc="2026-04-21T12:24:00Z"/>
  <w16cex:commentExtensible w16cex:durableId="2D91DECA" w16cex:dateUtc="2026-04-21T09:32:00Z"/>
  <w16cex:commentExtensible w16cex:durableId="2D91E89B" w16cex:dateUtc="2026-04-21T10:14:00Z"/>
  <w16cex:commentExtensible w16cex:durableId="2D91E068" w16cex:dateUtc="2026-04-21T09:39:00Z"/>
  <w16cex:commentExtensible w16cex:durableId="2D91EA7A" w16cex:dateUtc="2026-04-21T10:22:00Z"/>
  <w16cex:commentExtensible w16cex:durableId="2D91EA54" w16cex:dateUtc="2026-04-21T10:21:00Z"/>
  <w16cex:commentExtensible w16cex:durableId="2D9203D3" w16cex:dateUtc="2026-04-21T12:10:00Z"/>
  <w16cex:commentExtensible w16cex:durableId="2D92045B" w16cex:dateUtc="2026-04-21T12:12:00Z"/>
  <w16cex:commentExtensible w16cex:durableId="2D92054E" w16cex:dateUtc="2026-04-21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58B9" w14:textId="77777777" w:rsidR="00030998" w:rsidRDefault="00030998">
      <w:r>
        <w:separator/>
      </w:r>
    </w:p>
  </w:endnote>
  <w:endnote w:type="continuationSeparator" w:id="0">
    <w:p w14:paraId="26F3FDF0" w14:textId="77777777" w:rsidR="00030998" w:rsidRDefault="0003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028F" w14:textId="77777777" w:rsidR="00030998" w:rsidRPr="009B27E1" w:rsidRDefault="00030998">
      <w:pPr>
        <w:rPr>
          <w:sz w:val="2"/>
          <w:szCs w:val="2"/>
        </w:rPr>
      </w:pPr>
    </w:p>
  </w:footnote>
  <w:footnote w:type="continuationSeparator" w:id="0">
    <w:p w14:paraId="10CCD77E" w14:textId="77777777" w:rsidR="00030998" w:rsidRPr="009B27E1" w:rsidRDefault="00030998">
      <w:pPr>
        <w:rPr>
          <w:sz w:val="2"/>
          <w:szCs w:val="2"/>
        </w:rPr>
      </w:pPr>
    </w:p>
  </w:footnote>
  <w:footnote w:type="continuationNotice" w:id="1">
    <w:p w14:paraId="7CAA3CFC" w14:textId="77777777" w:rsidR="00030998" w:rsidRPr="009B27E1" w:rsidRDefault="00030998">
      <w:pPr>
        <w:rPr>
          <w:sz w:val="2"/>
          <w:szCs w:val="2"/>
        </w:rPr>
      </w:pPr>
    </w:p>
  </w:footnote>
  <w:footnote w:id="2">
    <w:p w14:paraId="3A94850A" w14:textId="77777777" w:rsidR="00DC1377" w:rsidRPr="004D2A63" w:rsidRDefault="00DC1377">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6E9B3F47" w14:textId="77777777" w:rsidR="00DC1377" w:rsidRDefault="00DC1377"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DC1377" w:rsidRDefault="00DC137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DC1377" w:rsidRDefault="00DC137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DC1377" w:rsidRDefault="00DC137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7E4619E" w14:textId="77777777" w:rsidR="00DC1377" w:rsidRDefault="00DC1377"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DC1377" w:rsidRDefault="00DC1377"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DC1377" w:rsidRDefault="00DC1377"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DC1377" w:rsidRDefault="00DC1377"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495DBF1" w14:textId="506133BF" w:rsidR="00DC1377" w:rsidRPr="00401517" w:rsidRDefault="00DC1377">
      <w:pPr>
        <w:pStyle w:val="Sprotnaopomba-besedilo"/>
        <w:rPr>
          <w:rFonts w:cs="Arial"/>
        </w:rPr>
      </w:pPr>
      <w:r w:rsidRPr="00B10E9A">
        <w:rPr>
          <w:rStyle w:val="Sprotnaopomba-sklic"/>
          <w:rFonts w:cs="Arial"/>
        </w:rPr>
        <w:footnoteRef/>
      </w:r>
      <w:r w:rsidRPr="00B10E9A">
        <w:rPr>
          <w:rFonts w:cs="Arial"/>
        </w:rPr>
        <w:t xml:space="preserve"> </w:t>
      </w:r>
      <w:r w:rsidRPr="00401517">
        <w:rPr>
          <w:rFonts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DC1377" w:rsidRDefault="00DC1377">
      <w:pPr>
        <w:pStyle w:val="Sprotnaopomba-besedilo"/>
        <w:rPr>
          <w:rFonts w:ascii="Arial Narrow" w:hAnsi="Arial Narrow"/>
        </w:rPr>
      </w:pPr>
    </w:p>
    <w:p w14:paraId="1D7FBE61" w14:textId="48B75825" w:rsidR="00DC1377" w:rsidRDefault="00DC1377">
      <w:pPr>
        <w:pStyle w:val="Sprotnaopomba-besedilo"/>
        <w:rPr>
          <w:rFonts w:ascii="Arial Narrow" w:hAnsi="Arial Narrow"/>
        </w:rPr>
      </w:pPr>
    </w:p>
    <w:p w14:paraId="3CBD532A" w14:textId="77777777" w:rsidR="00DC1377" w:rsidRPr="00DA7F61" w:rsidRDefault="00DC1377">
      <w:pPr>
        <w:pStyle w:val="Sprotnaopomba-besedilo"/>
        <w:rPr>
          <w:lang w:val="en-US"/>
        </w:rPr>
      </w:pPr>
    </w:p>
  </w:footnote>
  <w:footnote w:id="6">
    <w:p w14:paraId="019BA397" w14:textId="77777777" w:rsidR="00DC1377" w:rsidRPr="00DB6789" w:rsidRDefault="00DC1377" w:rsidP="00510FD0">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7">
    <w:p w14:paraId="4ADF9838" w14:textId="77777777" w:rsidR="00DC1377" w:rsidRDefault="00DC1377" w:rsidP="00510FD0">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 w:id="8">
    <w:p w14:paraId="3DB63A64" w14:textId="77777777" w:rsidR="00DC1377" w:rsidRDefault="00DC1377"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DC1377" w:rsidRDefault="00DC137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DC1377" w:rsidRDefault="00DC1377"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9">
    <w:p w14:paraId="243CAA27" w14:textId="77777777" w:rsidR="00DC1377" w:rsidRDefault="00DC1377" w:rsidP="00DF0FC1">
      <w:pPr>
        <w:autoSpaceDE w:val="0"/>
        <w:autoSpaceDN w:val="0"/>
        <w:adjustRightInd w:val="0"/>
        <w:rPr>
          <w:rFonts w:cs="Arial"/>
          <w:sz w:val="16"/>
          <w:szCs w:val="16"/>
        </w:rPr>
      </w:pPr>
      <w:r>
        <w:rPr>
          <w:rFonts w:cs="Arial"/>
          <w:b/>
          <w:bCs/>
          <w:iCs/>
          <w:sz w:val="16"/>
          <w:szCs w:val="16"/>
        </w:rPr>
        <w:t xml:space="preserve">Navodila za izpolnitev: </w:t>
      </w:r>
    </w:p>
    <w:p w14:paraId="465854FD" w14:textId="77777777" w:rsidR="00DC1377" w:rsidRDefault="00DC1377" w:rsidP="00DF0FC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C137F0" w14:textId="77777777" w:rsidR="00DC1377" w:rsidRDefault="00DC1377" w:rsidP="00DF0FC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DC1377" w:rsidRDefault="00DC1377" w:rsidP="00307037">
    <w:pPr>
      <w:pStyle w:val="Glava"/>
    </w:pPr>
  </w:p>
  <w:p w14:paraId="05F547F1" w14:textId="77777777" w:rsidR="00DC1377" w:rsidRDefault="00DC13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FF3"/>
    <w:multiLevelType w:val="hybridMultilevel"/>
    <w:tmpl w:val="CDE6A656"/>
    <w:lvl w:ilvl="0" w:tplc="0424000D">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01902D11"/>
    <w:multiLevelType w:val="hybridMultilevel"/>
    <w:tmpl w:val="714AC406"/>
    <w:lvl w:ilvl="0" w:tplc="04240001">
      <w:start w:val="1"/>
      <w:numFmt w:val="bullet"/>
      <w:lvlText w:val=""/>
      <w:lvlJc w:val="left"/>
      <w:pPr>
        <w:ind w:left="720" w:hanging="360"/>
      </w:pPr>
      <w:rPr>
        <w:rFonts w:ascii="Symbol" w:hAnsi="Symbol" w:hint="default"/>
      </w:rPr>
    </w:lvl>
    <w:lvl w:ilvl="1" w:tplc="CC7C47C2">
      <w:start w:val="1"/>
      <w:numFmt w:val="decimal"/>
      <w:lvlText w:val="%2."/>
      <w:lvlJc w:val="left"/>
      <w:pPr>
        <w:ind w:left="1440" w:hanging="360"/>
      </w:pPr>
      <w:rPr>
        <w:rFonts w:hint="default"/>
        <w:b w:val="0"/>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95B1BAF"/>
    <w:multiLevelType w:val="hybridMultilevel"/>
    <w:tmpl w:val="6F0EF7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744793"/>
    <w:multiLevelType w:val="hybridMultilevel"/>
    <w:tmpl w:val="39861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836AE"/>
    <w:multiLevelType w:val="hybridMultilevel"/>
    <w:tmpl w:val="E562A07A"/>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60968"/>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23C4B26"/>
    <w:multiLevelType w:val="hybridMultilevel"/>
    <w:tmpl w:val="B11C2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F4719"/>
    <w:multiLevelType w:val="hybridMultilevel"/>
    <w:tmpl w:val="C324CFE6"/>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15" w15:restartNumberingAfterBreak="0">
    <w:nsid w:val="1BA6690B"/>
    <w:multiLevelType w:val="hybridMultilevel"/>
    <w:tmpl w:val="0BC87B4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D01D53"/>
    <w:multiLevelType w:val="hybridMultilevel"/>
    <w:tmpl w:val="7DA8064A"/>
    <w:lvl w:ilvl="0" w:tplc="EC24C1DA">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FD02214"/>
    <w:multiLevelType w:val="hybridMultilevel"/>
    <w:tmpl w:val="1E9A46D0"/>
    <w:lvl w:ilvl="0" w:tplc="04240001">
      <w:start w:val="1"/>
      <w:numFmt w:val="bullet"/>
      <w:lvlText w:val=""/>
      <w:lvlJc w:val="left"/>
      <w:pPr>
        <w:ind w:left="720" w:hanging="360"/>
      </w:pPr>
      <w:rPr>
        <w:rFonts w:ascii="Symbol" w:hAnsi="Symbol" w:hint="default"/>
      </w:rPr>
    </w:lvl>
    <w:lvl w:ilvl="1" w:tplc="CBF294F6">
      <w:start w:val="1"/>
      <w:numFmt w:val="decimal"/>
      <w:lvlText w:val="%2."/>
      <w:lvlJc w:val="left"/>
      <w:pPr>
        <w:ind w:left="1440" w:hanging="360"/>
      </w:pPr>
      <w:rPr>
        <w:rFonts w:hint="default"/>
      </w:rPr>
    </w:lvl>
    <w:lvl w:ilvl="2" w:tplc="FB2EB9B4">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15BC9"/>
    <w:multiLevelType w:val="hybridMultilevel"/>
    <w:tmpl w:val="EC1C910C"/>
    <w:lvl w:ilvl="0" w:tplc="218C47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6017F"/>
    <w:multiLevelType w:val="hybridMultilevel"/>
    <w:tmpl w:val="2626EA60"/>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4B346D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5F8221F"/>
    <w:multiLevelType w:val="hybridMultilevel"/>
    <w:tmpl w:val="871A6DD0"/>
    <w:lvl w:ilvl="0" w:tplc="0424000B">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FF569F"/>
    <w:multiLevelType w:val="hybridMultilevel"/>
    <w:tmpl w:val="7CECD5C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4A32273E"/>
    <w:multiLevelType w:val="hybridMultilevel"/>
    <w:tmpl w:val="62689BB4"/>
    <w:lvl w:ilvl="0" w:tplc="FB2EB9B4">
      <w:start w:val="1"/>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914BCC"/>
    <w:multiLevelType w:val="hybridMultilevel"/>
    <w:tmpl w:val="A894CA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E63CBC"/>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5BD37D29"/>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01060"/>
    <w:multiLevelType w:val="hybridMultilevel"/>
    <w:tmpl w:val="B1ACC026"/>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4C34D3"/>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0" w15:restartNumberingAfterBreak="0">
    <w:nsid w:val="71D37E40"/>
    <w:multiLevelType w:val="hybridMultilevel"/>
    <w:tmpl w:val="859296D4"/>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7343232E"/>
    <w:multiLevelType w:val="hybridMultilevel"/>
    <w:tmpl w:val="A7DC4B5E"/>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080F7E"/>
    <w:multiLevelType w:val="hybridMultilevel"/>
    <w:tmpl w:val="9272C640"/>
    <w:lvl w:ilvl="0" w:tplc="04240013">
      <w:start w:val="1"/>
      <w:numFmt w:val="upperRoman"/>
      <w:lvlText w:val="%1."/>
      <w:lvlJc w:val="right"/>
      <w:pPr>
        <w:ind w:left="720" w:hanging="360"/>
      </w:pPr>
    </w:lvl>
    <w:lvl w:ilvl="1" w:tplc="01F8D332">
      <w:start w:val="1"/>
      <w:numFmt w:val="decimal"/>
      <w:lvlText w:val="%2."/>
      <w:lvlJc w:val="left"/>
      <w:pPr>
        <w:ind w:left="1440" w:hanging="360"/>
      </w:pPr>
      <w:rPr>
        <w:rFonts w:hint="default"/>
      </w:rPr>
    </w:lvl>
    <w:lvl w:ilvl="2" w:tplc="04240013">
      <w:start w:val="1"/>
      <w:numFmt w:val="upp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732C73"/>
    <w:multiLevelType w:val="hybridMultilevel"/>
    <w:tmpl w:val="EB6AEAC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B926E64"/>
    <w:multiLevelType w:val="hybridMultilevel"/>
    <w:tmpl w:val="9754D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3"/>
  </w:num>
  <w:num w:numId="6">
    <w:abstractNumId w:val="27"/>
  </w:num>
  <w:num w:numId="7">
    <w:abstractNumId w:val="20"/>
  </w:num>
  <w:num w:numId="8">
    <w:abstractNumId w:val="28"/>
  </w:num>
  <w:num w:numId="9">
    <w:abstractNumId w:val="18"/>
  </w:num>
  <w:num w:numId="10">
    <w:abstractNumId w:val="29"/>
  </w:num>
  <w:num w:numId="11">
    <w:abstractNumId w:val="22"/>
  </w:num>
  <w:num w:numId="12">
    <w:abstractNumId w:val="35"/>
  </w:num>
  <w:num w:numId="13">
    <w:abstractNumId w:val="42"/>
  </w:num>
  <w:num w:numId="14">
    <w:abstractNumId w:val="2"/>
  </w:num>
  <w:num w:numId="15">
    <w:abstractNumId w:val="23"/>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24"/>
  </w:num>
  <w:num w:numId="19">
    <w:abstractNumId w:val="19"/>
  </w:num>
  <w:num w:numId="20">
    <w:abstractNumId w:val="15"/>
  </w:num>
  <w:num w:numId="21">
    <w:abstractNumId w:val="9"/>
  </w:num>
  <w:num w:numId="22">
    <w:abstractNumId w:val="0"/>
  </w:num>
  <w:num w:numId="23">
    <w:abstractNumId w:val="4"/>
  </w:num>
  <w:num w:numId="24">
    <w:abstractNumId w:val="26"/>
  </w:num>
  <w:num w:numId="25">
    <w:abstractNumId w:val="40"/>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34"/>
  </w:num>
  <w:num w:numId="29">
    <w:abstractNumId w:val="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6"/>
  </w:num>
  <w:num w:numId="34">
    <w:abstractNumId w:val="7"/>
  </w:num>
  <w:num w:numId="35">
    <w:abstractNumId w:val="21"/>
  </w:num>
  <w:num w:numId="36">
    <w:abstractNumId w:val="38"/>
  </w:num>
  <w:num w:numId="37">
    <w:abstractNumId w:val="14"/>
  </w:num>
  <w:num w:numId="38">
    <w:abstractNumId w:val="43"/>
  </w:num>
  <w:num w:numId="39">
    <w:abstractNumId w:val="45"/>
  </w:num>
  <w:num w:numId="40">
    <w:abstractNumId w:val="37"/>
  </w:num>
  <w:num w:numId="41">
    <w:abstractNumId w:val="1"/>
  </w:num>
  <w:num w:numId="42">
    <w:abstractNumId w:val="31"/>
  </w:num>
  <w:num w:numId="43">
    <w:abstractNumId w:val="33"/>
  </w:num>
  <w:num w:numId="44">
    <w:abstractNumId w:val="39"/>
  </w:num>
  <w:num w:numId="45">
    <w:abstractNumId w:val="46"/>
  </w:num>
  <w:num w:numId="46">
    <w:abstractNumId w:val="17"/>
  </w:num>
  <w:num w:numId="47">
    <w:abstractNumId w:val="30"/>
  </w:num>
  <w:num w:numId="48">
    <w:abstractNumId w:val="32"/>
  </w:num>
  <w:num w:numId="49">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0C6E"/>
    <w:rsid w:val="000075DE"/>
    <w:rsid w:val="000119D8"/>
    <w:rsid w:val="00016D33"/>
    <w:rsid w:val="00027A64"/>
    <w:rsid w:val="00030998"/>
    <w:rsid w:val="00071663"/>
    <w:rsid w:val="00071F8D"/>
    <w:rsid w:val="000753AC"/>
    <w:rsid w:val="00080A7E"/>
    <w:rsid w:val="00080BAD"/>
    <w:rsid w:val="00081496"/>
    <w:rsid w:val="00084576"/>
    <w:rsid w:val="000856E3"/>
    <w:rsid w:val="000922B5"/>
    <w:rsid w:val="00092885"/>
    <w:rsid w:val="000938AB"/>
    <w:rsid w:val="000948C2"/>
    <w:rsid w:val="0009535F"/>
    <w:rsid w:val="000968CB"/>
    <w:rsid w:val="000A0007"/>
    <w:rsid w:val="000A34E4"/>
    <w:rsid w:val="000A44D1"/>
    <w:rsid w:val="000A68B5"/>
    <w:rsid w:val="000B1120"/>
    <w:rsid w:val="000D1603"/>
    <w:rsid w:val="000D26E4"/>
    <w:rsid w:val="000D4A4F"/>
    <w:rsid w:val="000D4AA6"/>
    <w:rsid w:val="000D524F"/>
    <w:rsid w:val="000D5A30"/>
    <w:rsid w:val="000D69A4"/>
    <w:rsid w:val="000D72E6"/>
    <w:rsid w:val="000E178C"/>
    <w:rsid w:val="000E787F"/>
    <w:rsid w:val="000F0BCF"/>
    <w:rsid w:val="000F3039"/>
    <w:rsid w:val="00102AFD"/>
    <w:rsid w:val="00112BD5"/>
    <w:rsid w:val="001141B5"/>
    <w:rsid w:val="00116976"/>
    <w:rsid w:val="00124036"/>
    <w:rsid w:val="001370EF"/>
    <w:rsid w:val="00137EC3"/>
    <w:rsid w:val="00140453"/>
    <w:rsid w:val="00140B64"/>
    <w:rsid w:val="00143B52"/>
    <w:rsid w:val="00153566"/>
    <w:rsid w:val="00153793"/>
    <w:rsid w:val="00163435"/>
    <w:rsid w:val="00164448"/>
    <w:rsid w:val="00171046"/>
    <w:rsid w:val="00177DAD"/>
    <w:rsid w:val="00181B4C"/>
    <w:rsid w:val="00183322"/>
    <w:rsid w:val="00197414"/>
    <w:rsid w:val="00197CF9"/>
    <w:rsid w:val="001A557C"/>
    <w:rsid w:val="001A58E6"/>
    <w:rsid w:val="001A6873"/>
    <w:rsid w:val="001B0E98"/>
    <w:rsid w:val="001B63FB"/>
    <w:rsid w:val="001C0765"/>
    <w:rsid w:val="001C21DA"/>
    <w:rsid w:val="001C2C06"/>
    <w:rsid w:val="001C5575"/>
    <w:rsid w:val="001D0B8D"/>
    <w:rsid w:val="001D7087"/>
    <w:rsid w:val="001E0162"/>
    <w:rsid w:val="001E2293"/>
    <w:rsid w:val="001E494C"/>
    <w:rsid w:val="001E718D"/>
    <w:rsid w:val="001F33A5"/>
    <w:rsid w:val="00202B81"/>
    <w:rsid w:val="00204074"/>
    <w:rsid w:val="00204081"/>
    <w:rsid w:val="002049A9"/>
    <w:rsid w:val="00214060"/>
    <w:rsid w:val="0021518D"/>
    <w:rsid w:val="00216B2B"/>
    <w:rsid w:val="002220ED"/>
    <w:rsid w:val="0023021F"/>
    <w:rsid w:val="00233AC3"/>
    <w:rsid w:val="00234E2F"/>
    <w:rsid w:val="00236EED"/>
    <w:rsid w:val="00240DE8"/>
    <w:rsid w:val="002446C7"/>
    <w:rsid w:val="00262F24"/>
    <w:rsid w:val="00266ADE"/>
    <w:rsid w:val="00270170"/>
    <w:rsid w:val="00271183"/>
    <w:rsid w:val="002712D0"/>
    <w:rsid w:val="00275334"/>
    <w:rsid w:val="00281A77"/>
    <w:rsid w:val="002876F0"/>
    <w:rsid w:val="00292974"/>
    <w:rsid w:val="002944CD"/>
    <w:rsid w:val="00297736"/>
    <w:rsid w:val="002A0438"/>
    <w:rsid w:val="002A14DB"/>
    <w:rsid w:val="002A16A6"/>
    <w:rsid w:val="002B0933"/>
    <w:rsid w:val="002B12D0"/>
    <w:rsid w:val="002C7C02"/>
    <w:rsid w:val="002D3FF9"/>
    <w:rsid w:val="002D62D0"/>
    <w:rsid w:val="002D7772"/>
    <w:rsid w:val="002E2CD9"/>
    <w:rsid w:val="002E6873"/>
    <w:rsid w:val="002F3E91"/>
    <w:rsid w:val="002F5986"/>
    <w:rsid w:val="003034FF"/>
    <w:rsid w:val="00307037"/>
    <w:rsid w:val="00316961"/>
    <w:rsid w:val="00316973"/>
    <w:rsid w:val="00320039"/>
    <w:rsid w:val="00331706"/>
    <w:rsid w:val="0033217B"/>
    <w:rsid w:val="00335E42"/>
    <w:rsid w:val="003369C8"/>
    <w:rsid w:val="0034068C"/>
    <w:rsid w:val="00342DD7"/>
    <w:rsid w:val="00344FB3"/>
    <w:rsid w:val="0035578F"/>
    <w:rsid w:val="00355AD7"/>
    <w:rsid w:val="00356688"/>
    <w:rsid w:val="00360D41"/>
    <w:rsid w:val="003666B2"/>
    <w:rsid w:val="00366CE7"/>
    <w:rsid w:val="00366E8F"/>
    <w:rsid w:val="003714DE"/>
    <w:rsid w:val="00374968"/>
    <w:rsid w:val="00382EE7"/>
    <w:rsid w:val="00383694"/>
    <w:rsid w:val="00385A7F"/>
    <w:rsid w:val="00386B56"/>
    <w:rsid w:val="00393323"/>
    <w:rsid w:val="003968A1"/>
    <w:rsid w:val="003A069F"/>
    <w:rsid w:val="003A6324"/>
    <w:rsid w:val="003B66D3"/>
    <w:rsid w:val="003C162D"/>
    <w:rsid w:val="003C1FB7"/>
    <w:rsid w:val="003C3FF5"/>
    <w:rsid w:val="003C4B93"/>
    <w:rsid w:val="003D1C23"/>
    <w:rsid w:val="003D24F3"/>
    <w:rsid w:val="003E4967"/>
    <w:rsid w:val="003E6C7E"/>
    <w:rsid w:val="003E77B1"/>
    <w:rsid w:val="003F1FCD"/>
    <w:rsid w:val="003F3BF5"/>
    <w:rsid w:val="003F62EE"/>
    <w:rsid w:val="00401517"/>
    <w:rsid w:val="0040545F"/>
    <w:rsid w:val="00411470"/>
    <w:rsid w:val="004123FC"/>
    <w:rsid w:val="00414354"/>
    <w:rsid w:val="00421B01"/>
    <w:rsid w:val="004261E5"/>
    <w:rsid w:val="00426D13"/>
    <w:rsid w:val="004309B1"/>
    <w:rsid w:val="004331BF"/>
    <w:rsid w:val="00434C14"/>
    <w:rsid w:val="0043705C"/>
    <w:rsid w:val="0044060D"/>
    <w:rsid w:val="00440B0D"/>
    <w:rsid w:val="00440E23"/>
    <w:rsid w:val="0044343B"/>
    <w:rsid w:val="00444FBC"/>
    <w:rsid w:val="004451E8"/>
    <w:rsid w:val="004453CD"/>
    <w:rsid w:val="00450097"/>
    <w:rsid w:val="004645D4"/>
    <w:rsid w:val="00475A17"/>
    <w:rsid w:val="00482EAB"/>
    <w:rsid w:val="00484004"/>
    <w:rsid w:val="00485051"/>
    <w:rsid w:val="0048534F"/>
    <w:rsid w:val="00487AE5"/>
    <w:rsid w:val="00496DCC"/>
    <w:rsid w:val="004A4625"/>
    <w:rsid w:val="004A7186"/>
    <w:rsid w:val="004B0516"/>
    <w:rsid w:val="004B2B99"/>
    <w:rsid w:val="004B7D3A"/>
    <w:rsid w:val="004B7FEC"/>
    <w:rsid w:val="004C2CFE"/>
    <w:rsid w:val="004C6DFD"/>
    <w:rsid w:val="004D2A63"/>
    <w:rsid w:val="004D397A"/>
    <w:rsid w:val="004D5112"/>
    <w:rsid w:val="004E2E1F"/>
    <w:rsid w:val="004E6082"/>
    <w:rsid w:val="004E6B00"/>
    <w:rsid w:val="004E7DC6"/>
    <w:rsid w:val="004F0850"/>
    <w:rsid w:val="004F4CAD"/>
    <w:rsid w:val="00501059"/>
    <w:rsid w:val="0051077D"/>
    <w:rsid w:val="00510FD0"/>
    <w:rsid w:val="0051335D"/>
    <w:rsid w:val="00517F33"/>
    <w:rsid w:val="00524D63"/>
    <w:rsid w:val="00537DF1"/>
    <w:rsid w:val="00542E1D"/>
    <w:rsid w:val="005430CA"/>
    <w:rsid w:val="00544F49"/>
    <w:rsid w:val="00545BC7"/>
    <w:rsid w:val="00550A0D"/>
    <w:rsid w:val="00554A08"/>
    <w:rsid w:val="005700BA"/>
    <w:rsid w:val="00576A28"/>
    <w:rsid w:val="005772E4"/>
    <w:rsid w:val="005803DB"/>
    <w:rsid w:val="00584FAE"/>
    <w:rsid w:val="0058634B"/>
    <w:rsid w:val="0058696B"/>
    <w:rsid w:val="00597CEE"/>
    <w:rsid w:val="005A1734"/>
    <w:rsid w:val="005A6C6C"/>
    <w:rsid w:val="005A7F65"/>
    <w:rsid w:val="005B063B"/>
    <w:rsid w:val="005B0798"/>
    <w:rsid w:val="005B1150"/>
    <w:rsid w:val="005B1312"/>
    <w:rsid w:val="005B1682"/>
    <w:rsid w:val="005B4CE9"/>
    <w:rsid w:val="005C487D"/>
    <w:rsid w:val="005C5733"/>
    <w:rsid w:val="005D2AD4"/>
    <w:rsid w:val="005D4418"/>
    <w:rsid w:val="005E5D5C"/>
    <w:rsid w:val="005F45AF"/>
    <w:rsid w:val="005F6257"/>
    <w:rsid w:val="005F6646"/>
    <w:rsid w:val="00604FF7"/>
    <w:rsid w:val="00610C76"/>
    <w:rsid w:val="006133E9"/>
    <w:rsid w:val="00613CDB"/>
    <w:rsid w:val="006345AB"/>
    <w:rsid w:val="00634F99"/>
    <w:rsid w:val="006419ED"/>
    <w:rsid w:val="00644A08"/>
    <w:rsid w:val="00644C37"/>
    <w:rsid w:val="00646619"/>
    <w:rsid w:val="00653C2E"/>
    <w:rsid w:val="00662EFC"/>
    <w:rsid w:val="00663BCA"/>
    <w:rsid w:val="00665A6C"/>
    <w:rsid w:val="006675FD"/>
    <w:rsid w:val="00667C36"/>
    <w:rsid w:val="00670278"/>
    <w:rsid w:val="0067033C"/>
    <w:rsid w:val="0067178F"/>
    <w:rsid w:val="0067197E"/>
    <w:rsid w:val="006725F3"/>
    <w:rsid w:val="0067784B"/>
    <w:rsid w:val="00687B7B"/>
    <w:rsid w:val="00691571"/>
    <w:rsid w:val="0069312F"/>
    <w:rsid w:val="006952C7"/>
    <w:rsid w:val="00695637"/>
    <w:rsid w:val="006A2B77"/>
    <w:rsid w:val="006A4919"/>
    <w:rsid w:val="006B1132"/>
    <w:rsid w:val="006C2645"/>
    <w:rsid w:val="006D73B6"/>
    <w:rsid w:val="006E0808"/>
    <w:rsid w:val="006E0830"/>
    <w:rsid w:val="006E4880"/>
    <w:rsid w:val="006E6AD7"/>
    <w:rsid w:val="006E6D62"/>
    <w:rsid w:val="006F4B0A"/>
    <w:rsid w:val="006F6259"/>
    <w:rsid w:val="006F63D9"/>
    <w:rsid w:val="00700225"/>
    <w:rsid w:val="007144E5"/>
    <w:rsid w:val="0072310C"/>
    <w:rsid w:val="00730028"/>
    <w:rsid w:val="00731045"/>
    <w:rsid w:val="007339C3"/>
    <w:rsid w:val="00734AB7"/>
    <w:rsid w:val="0073571D"/>
    <w:rsid w:val="00737B85"/>
    <w:rsid w:val="007410C1"/>
    <w:rsid w:val="00743F5F"/>
    <w:rsid w:val="0075016C"/>
    <w:rsid w:val="00755537"/>
    <w:rsid w:val="00756F8F"/>
    <w:rsid w:val="00760F23"/>
    <w:rsid w:val="00767429"/>
    <w:rsid w:val="007724C6"/>
    <w:rsid w:val="007814BF"/>
    <w:rsid w:val="00782FB5"/>
    <w:rsid w:val="00792AF8"/>
    <w:rsid w:val="007A2B5F"/>
    <w:rsid w:val="007B0F83"/>
    <w:rsid w:val="007B1739"/>
    <w:rsid w:val="007B4202"/>
    <w:rsid w:val="007B7948"/>
    <w:rsid w:val="007C664E"/>
    <w:rsid w:val="007C6CB2"/>
    <w:rsid w:val="007C6E93"/>
    <w:rsid w:val="007D3851"/>
    <w:rsid w:val="007E03EF"/>
    <w:rsid w:val="007E6787"/>
    <w:rsid w:val="007F11C7"/>
    <w:rsid w:val="007F14CA"/>
    <w:rsid w:val="007F4FB3"/>
    <w:rsid w:val="008024DB"/>
    <w:rsid w:val="008054A7"/>
    <w:rsid w:val="00806137"/>
    <w:rsid w:val="00810493"/>
    <w:rsid w:val="00810BA7"/>
    <w:rsid w:val="0081618A"/>
    <w:rsid w:val="00816981"/>
    <w:rsid w:val="0081757E"/>
    <w:rsid w:val="00822BFE"/>
    <w:rsid w:val="008231BC"/>
    <w:rsid w:val="0082423E"/>
    <w:rsid w:val="00825C55"/>
    <w:rsid w:val="00826B97"/>
    <w:rsid w:val="00836579"/>
    <w:rsid w:val="0084052C"/>
    <w:rsid w:val="008430A5"/>
    <w:rsid w:val="00846072"/>
    <w:rsid w:val="00847633"/>
    <w:rsid w:val="00852F50"/>
    <w:rsid w:val="008533E9"/>
    <w:rsid w:val="008548AA"/>
    <w:rsid w:val="00856DFA"/>
    <w:rsid w:val="00860DF5"/>
    <w:rsid w:val="0086115A"/>
    <w:rsid w:val="008624B5"/>
    <w:rsid w:val="008653DF"/>
    <w:rsid w:val="0086649D"/>
    <w:rsid w:val="00866A21"/>
    <w:rsid w:val="008671ED"/>
    <w:rsid w:val="00885ABD"/>
    <w:rsid w:val="00886A54"/>
    <w:rsid w:val="00886B20"/>
    <w:rsid w:val="008875A6"/>
    <w:rsid w:val="00890F05"/>
    <w:rsid w:val="008B174C"/>
    <w:rsid w:val="008B2E32"/>
    <w:rsid w:val="008C1107"/>
    <w:rsid w:val="008C4E63"/>
    <w:rsid w:val="008D465B"/>
    <w:rsid w:val="008E36BE"/>
    <w:rsid w:val="008E4EB3"/>
    <w:rsid w:val="008F4C1A"/>
    <w:rsid w:val="009029EB"/>
    <w:rsid w:val="009042BE"/>
    <w:rsid w:val="00905991"/>
    <w:rsid w:val="00906236"/>
    <w:rsid w:val="009067BC"/>
    <w:rsid w:val="00917DA8"/>
    <w:rsid w:val="00921887"/>
    <w:rsid w:val="00921FD9"/>
    <w:rsid w:val="00922D5B"/>
    <w:rsid w:val="00924DCC"/>
    <w:rsid w:val="009274D2"/>
    <w:rsid w:val="009318DF"/>
    <w:rsid w:val="00933028"/>
    <w:rsid w:val="00951B70"/>
    <w:rsid w:val="009536E3"/>
    <w:rsid w:val="009545D3"/>
    <w:rsid w:val="00961A33"/>
    <w:rsid w:val="00962205"/>
    <w:rsid w:val="00994F5C"/>
    <w:rsid w:val="009A009F"/>
    <w:rsid w:val="009A123E"/>
    <w:rsid w:val="009A25F0"/>
    <w:rsid w:val="009B27E1"/>
    <w:rsid w:val="009C0652"/>
    <w:rsid w:val="009C1C2B"/>
    <w:rsid w:val="009D5F34"/>
    <w:rsid w:val="009D797F"/>
    <w:rsid w:val="009E24AD"/>
    <w:rsid w:val="009E3BC8"/>
    <w:rsid w:val="009E6783"/>
    <w:rsid w:val="00A020D3"/>
    <w:rsid w:val="00A12167"/>
    <w:rsid w:val="00A13813"/>
    <w:rsid w:val="00A15DE2"/>
    <w:rsid w:val="00A21365"/>
    <w:rsid w:val="00A2196D"/>
    <w:rsid w:val="00A22EE0"/>
    <w:rsid w:val="00A24276"/>
    <w:rsid w:val="00A27CA6"/>
    <w:rsid w:val="00A30953"/>
    <w:rsid w:val="00A309B1"/>
    <w:rsid w:val="00A36FB9"/>
    <w:rsid w:val="00A4275D"/>
    <w:rsid w:val="00A43794"/>
    <w:rsid w:val="00A438EF"/>
    <w:rsid w:val="00A5345B"/>
    <w:rsid w:val="00A5633C"/>
    <w:rsid w:val="00A61FB0"/>
    <w:rsid w:val="00A627E4"/>
    <w:rsid w:val="00A63F66"/>
    <w:rsid w:val="00A657BA"/>
    <w:rsid w:val="00A66A7A"/>
    <w:rsid w:val="00A678AB"/>
    <w:rsid w:val="00A70AF5"/>
    <w:rsid w:val="00A74DC0"/>
    <w:rsid w:val="00A75E1B"/>
    <w:rsid w:val="00A76256"/>
    <w:rsid w:val="00A81662"/>
    <w:rsid w:val="00A843F7"/>
    <w:rsid w:val="00A96184"/>
    <w:rsid w:val="00AB19CC"/>
    <w:rsid w:val="00AB3E1A"/>
    <w:rsid w:val="00AB4170"/>
    <w:rsid w:val="00AB686A"/>
    <w:rsid w:val="00AB7217"/>
    <w:rsid w:val="00AC7281"/>
    <w:rsid w:val="00AC7AA3"/>
    <w:rsid w:val="00AD3BF2"/>
    <w:rsid w:val="00AD41C6"/>
    <w:rsid w:val="00AF0D58"/>
    <w:rsid w:val="00B022F5"/>
    <w:rsid w:val="00B10E9A"/>
    <w:rsid w:val="00B135DD"/>
    <w:rsid w:val="00B146AA"/>
    <w:rsid w:val="00B14E75"/>
    <w:rsid w:val="00B15464"/>
    <w:rsid w:val="00B15F7C"/>
    <w:rsid w:val="00B35281"/>
    <w:rsid w:val="00B3768B"/>
    <w:rsid w:val="00B43BA3"/>
    <w:rsid w:val="00B43C79"/>
    <w:rsid w:val="00B449F3"/>
    <w:rsid w:val="00B479FA"/>
    <w:rsid w:val="00B50AE6"/>
    <w:rsid w:val="00B5270F"/>
    <w:rsid w:val="00B544A2"/>
    <w:rsid w:val="00B605DE"/>
    <w:rsid w:val="00B61516"/>
    <w:rsid w:val="00B63340"/>
    <w:rsid w:val="00B6421F"/>
    <w:rsid w:val="00B645A7"/>
    <w:rsid w:val="00B74211"/>
    <w:rsid w:val="00B76501"/>
    <w:rsid w:val="00B8190E"/>
    <w:rsid w:val="00B844D1"/>
    <w:rsid w:val="00B95835"/>
    <w:rsid w:val="00B95E01"/>
    <w:rsid w:val="00BA0F3D"/>
    <w:rsid w:val="00BA14F6"/>
    <w:rsid w:val="00BA1CD8"/>
    <w:rsid w:val="00BA430C"/>
    <w:rsid w:val="00BA4E72"/>
    <w:rsid w:val="00BA5110"/>
    <w:rsid w:val="00BA5595"/>
    <w:rsid w:val="00BA5F8E"/>
    <w:rsid w:val="00BB3235"/>
    <w:rsid w:val="00BB3A4E"/>
    <w:rsid w:val="00BC25B9"/>
    <w:rsid w:val="00BC65CD"/>
    <w:rsid w:val="00BD1CC7"/>
    <w:rsid w:val="00BD5A7D"/>
    <w:rsid w:val="00BE0768"/>
    <w:rsid w:val="00BE1799"/>
    <w:rsid w:val="00BE78AA"/>
    <w:rsid w:val="00BF236C"/>
    <w:rsid w:val="00BF2A21"/>
    <w:rsid w:val="00BF6AAE"/>
    <w:rsid w:val="00BF7A08"/>
    <w:rsid w:val="00C021A5"/>
    <w:rsid w:val="00C04885"/>
    <w:rsid w:val="00C23396"/>
    <w:rsid w:val="00C324FE"/>
    <w:rsid w:val="00C37D41"/>
    <w:rsid w:val="00C50D3A"/>
    <w:rsid w:val="00C52FF5"/>
    <w:rsid w:val="00C60BF2"/>
    <w:rsid w:val="00C6229F"/>
    <w:rsid w:val="00C63AA1"/>
    <w:rsid w:val="00C7223D"/>
    <w:rsid w:val="00C72943"/>
    <w:rsid w:val="00C76C37"/>
    <w:rsid w:val="00C76D9C"/>
    <w:rsid w:val="00C76ECB"/>
    <w:rsid w:val="00C82AED"/>
    <w:rsid w:val="00C82B5B"/>
    <w:rsid w:val="00C84F16"/>
    <w:rsid w:val="00C86FE1"/>
    <w:rsid w:val="00C95E70"/>
    <w:rsid w:val="00C97B1E"/>
    <w:rsid w:val="00CA3A78"/>
    <w:rsid w:val="00CB51D8"/>
    <w:rsid w:val="00CB7825"/>
    <w:rsid w:val="00CC0465"/>
    <w:rsid w:val="00CC26AC"/>
    <w:rsid w:val="00CC6897"/>
    <w:rsid w:val="00CC72AC"/>
    <w:rsid w:val="00CD3812"/>
    <w:rsid w:val="00CE16F4"/>
    <w:rsid w:val="00CE3AD1"/>
    <w:rsid w:val="00CF46D7"/>
    <w:rsid w:val="00D015F9"/>
    <w:rsid w:val="00D01979"/>
    <w:rsid w:val="00D05FF0"/>
    <w:rsid w:val="00D1044A"/>
    <w:rsid w:val="00D12909"/>
    <w:rsid w:val="00D130C6"/>
    <w:rsid w:val="00D15A7B"/>
    <w:rsid w:val="00D23250"/>
    <w:rsid w:val="00D23B50"/>
    <w:rsid w:val="00D2499F"/>
    <w:rsid w:val="00D31DE1"/>
    <w:rsid w:val="00D40142"/>
    <w:rsid w:val="00D4364A"/>
    <w:rsid w:val="00D468E7"/>
    <w:rsid w:val="00D46D7D"/>
    <w:rsid w:val="00D62A5B"/>
    <w:rsid w:val="00D65EF9"/>
    <w:rsid w:val="00D67DC6"/>
    <w:rsid w:val="00D71296"/>
    <w:rsid w:val="00D714E2"/>
    <w:rsid w:val="00D736D3"/>
    <w:rsid w:val="00D829A5"/>
    <w:rsid w:val="00D85DAD"/>
    <w:rsid w:val="00D953AF"/>
    <w:rsid w:val="00D954D4"/>
    <w:rsid w:val="00D95A13"/>
    <w:rsid w:val="00D979D5"/>
    <w:rsid w:val="00DA0160"/>
    <w:rsid w:val="00DA296A"/>
    <w:rsid w:val="00DA4A6F"/>
    <w:rsid w:val="00DA5AA8"/>
    <w:rsid w:val="00DA5D26"/>
    <w:rsid w:val="00DA6C78"/>
    <w:rsid w:val="00DA703F"/>
    <w:rsid w:val="00DA7F61"/>
    <w:rsid w:val="00DC1377"/>
    <w:rsid w:val="00DC7CE2"/>
    <w:rsid w:val="00DD1F3F"/>
    <w:rsid w:val="00DD244C"/>
    <w:rsid w:val="00DD4DAE"/>
    <w:rsid w:val="00DD603F"/>
    <w:rsid w:val="00DE4866"/>
    <w:rsid w:val="00DE5B48"/>
    <w:rsid w:val="00DE629D"/>
    <w:rsid w:val="00DE78A1"/>
    <w:rsid w:val="00DF0FC1"/>
    <w:rsid w:val="00DF3B2E"/>
    <w:rsid w:val="00E0100F"/>
    <w:rsid w:val="00E05D70"/>
    <w:rsid w:val="00E14DBF"/>
    <w:rsid w:val="00E1592C"/>
    <w:rsid w:val="00E170E3"/>
    <w:rsid w:val="00E20FDE"/>
    <w:rsid w:val="00E3497B"/>
    <w:rsid w:val="00E3653D"/>
    <w:rsid w:val="00E375ED"/>
    <w:rsid w:val="00E37D4C"/>
    <w:rsid w:val="00E41E07"/>
    <w:rsid w:val="00E460DD"/>
    <w:rsid w:val="00E4622D"/>
    <w:rsid w:val="00E522B3"/>
    <w:rsid w:val="00E55166"/>
    <w:rsid w:val="00E55801"/>
    <w:rsid w:val="00E579E5"/>
    <w:rsid w:val="00E6568D"/>
    <w:rsid w:val="00E70A1F"/>
    <w:rsid w:val="00E70E4D"/>
    <w:rsid w:val="00E72ADA"/>
    <w:rsid w:val="00E73B73"/>
    <w:rsid w:val="00E73F8B"/>
    <w:rsid w:val="00E82F7F"/>
    <w:rsid w:val="00E8473B"/>
    <w:rsid w:val="00E85DCD"/>
    <w:rsid w:val="00EA184E"/>
    <w:rsid w:val="00EA1D08"/>
    <w:rsid w:val="00EB03B4"/>
    <w:rsid w:val="00EB20D0"/>
    <w:rsid w:val="00EC6209"/>
    <w:rsid w:val="00ED6231"/>
    <w:rsid w:val="00ED6324"/>
    <w:rsid w:val="00ED7B6A"/>
    <w:rsid w:val="00EE3855"/>
    <w:rsid w:val="00EE47D0"/>
    <w:rsid w:val="00EF5E90"/>
    <w:rsid w:val="00F01E5D"/>
    <w:rsid w:val="00F02DBD"/>
    <w:rsid w:val="00F1070E"/>
    <w:rsid w:val="00F11A75"/>
    <w:rsid w:val="00F13F2B"/>
    <w:rsid w:val="00F229D0"/>
    <w:rsid w:val="00F251E5"/>
    <w:rsid w:val="00F2631F"/>
    <w:rsid w:val="00F31821"/>
    <w:rsid w:val="00F329C4"/>
    <w:rsid w:val="00F33952"/>
    <w:rsid w:val="00F355EB"/>
    <w:rsid w:val="00F4063B"/>
    <w:rsid w:val="00F42113"/>
    <w:rsid w:val="00F4454C"/>
    <w:rsid w:val="00F474BD"/>
    <w:rsid w:val="00F551FC"/>
    <w:rsid w:val="00F56FCC"/>
    <w:rsid w:val="00F63B44"/>
    <w:rsid w:val="00F64294"/>
    <w:rsid w:val="00F673CF"/>
    <w:rsid w:val="00F678F2"/>
    <w:rsid w:val="00F702A1"/>
    <w:rsid w:val="00F70FC8"/>
    <w:rsid w:val="00F74EFF"/>
    <w:rsid w:val="00F80DE5"/>
    <w:rsid w:val="00F836D0"/>
    <w:rsid w:val="00F8522E"/>
    <w:rsid w:val="00F86AE8"/>
    <w:rsid w:val="00F90619"/>
    <w:rsid w:val="00F96793"/>
    <w:rsid w:val="00FA0741"/>
    <w:rsid w:val="00FA0A0A"/>
    <w:rsid w:val="00FA2914"/>
    <w:rsid w:val="00FA525E"/>
    <w:rsid w:val="00FA6536"/>
    <w:rsid w:val="00FA7A3C"/>
    <w:rsid w:val="00FB1968"/>
    <w:rsid w:val="00FB3EAC"/>
    <w:rsid w:val="00FB463F"/>
    <w:rsid w:val="00FB51B3"/>
    <w:rsid w:val="00FC2020"/>
    <w:rsid w:val="00FC337F"/>
    <w:rsid w:val="00FC5DC2"/>
    <w:rsid w:val="00FC5F49"/>
    <w:rsid w:val="00FC7EB4"/>
    <w:rsid w:val="00FD3408"/>
    <w:rsid w:val="00FD364F"/>
    <w:rsid w:val="00FE2979"/>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01517"/>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qFormat/>
    <w:rsid w:val="00484004"/>
    <w:pPr>
      <w:numPr>
        <w:ilvl w:val="1"/>
        <w:numId w:val="1"/>
      </w:numPr>
    </w:pPr>
    <w:rPr>
      <w:b/>
    </w:rPr>
  </w:style>
  <w:style w:type="paragraph" w:customStyle="1" w:styleId="Poglavje3">
    <w:name w:val="Poglavje 3"/>
    <w:basedOn w:val="Telobesedila"/>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rsid w:val="00EE3855"/>
    <w:rPr>
      <w:rFonts w:ascii="Tahoma" w:hAnsi="Tahoma" w:cs="Tahoma"/>
      <w:sz w:val="16"/>
      <w:szCs w:val="16"/>
    </w:rPr>
  </w:style>
  <w:style w:type="character" w:customStyle="1" w:styleId="BesedilooblakaZnak">
    <w:name w:val="Besedilo oblačka Znak"/>
    <w:basedOn w:val="Privzetapisavaodstavka"/>
    <w:link w:val="Besedilooblaka"/>
    <w:rsid w:val="00EE3855"/>
    <w:rPr>
      <w:rFonts w:ascii="Tahoma" w:hAnsi="Tahoma" w:cs="Tahoma"/>
      <w:sz w:val="16"/>
      <w:szCs w:val="16"/>
    </w:rPr>
  </w:style>
  <w:style w:type="character" w:customStyle="1" w:styleId="Naslov1Znak">
    <w:name w:val="Naslov 1 Znak"/>
    <w:basedOn w:val="Privzetapisavaodstavka"/>
    <w:link w:val="Naslov1"/>
    <w:rsid w:val="00EE3855"/>
    <w:rPr>
      <w:rFonts w:ascii="Arial" w:hAnsi="Arial" w:cs="Arial"/>
      <w:b/>
      <w:color w:val="000000"/>
      <w:sz w:val="28"/>
    </w:rPr>
  </w:style>
  <w:style w:type="character" w:customStyle="1" w:styleId="NogaZnak">
    <w:name w:val="Noga Znak"/>
    <w:basedOn w:val="Privzetapisavaodstavka"/>
    <w:link w:val="Noga"/>
    <w:uiPriority w:val="99"/>
    <w:rsid w:val="00EE3855"/>
    <w:rPr>
      <w:rFonts w:ascii="Arial" w:hAnsi="Arial"/>
    </w:rPr>
  </w:style>
  <w:style w:type="paragraph" w:customStyle="1" w:styleId="Style1">
    <w:name w:val="Style1"/>
    <w:basedOn w:val="Navaden"/>
    <w:next w:val="Navaden"/>
    <w:rsid w:val="00EE3855"/>
    <w:pPr>
      <w:numPr>
        <w:numId w:val="4"/>
      </w:numPr>
    </w:pPr>
  </w:style>
  <w:style w:type="table" w:styleId="Tabelamrea">
    <w:name w:val="Table Grid"/>
    <w:basedOn w:val="Navadnatabela"/>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Bullet Number,Num Bullet 1,lp1,lp11,List Paragraph11,List Paragraph"/>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6568D"/>
    <w:rPr>
      <w:rFonts w:ascii="Arial" w:hAnsi="Arial"/>
    </w:rPr>
  </w:style>
  <w:style w:type="character" w:styleId="Pripombasklic">
    <w:name w:val="annotation reference"/>
    <w:basedOn w:val="Privzetapisavaodstavka"/>
    <w:uiPriority w:val="99"/>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styleId="Nerazreenaomemba">
    <w:name w:val="Unresolved Mention"/>
    <w:basedOn w:val="Privzetapisavaodstavka"/>
    <w:uiPriority w:val="99"/>
    <w:semiHidden/>
    <w:unhideWhenUsed/>
    <w:rsid w:val="00BC65CD"/>
    <w:rPr>
      <w:color w:val="605E5C"/>
      <w:shd w:val="clear" w:color="auto" w:fill="E1DFDD"/>
    </w:rPr>
  </w:style>
  <w:style w:type="character" w:customStyle="1" w:styleId="Naslov3Znak">
    <w:name w:val="Naslov 3 Znak"/>
    <w:basedOn w:val="Privzetapisavaodstavka"/>
    <w:link w:val="Naslov3"/>
    <w:uiPriority w:val="9"/>
    <w:semiHidden/>
    <w:rsid w:val="00C76C37"/>
    <w:rPr>
      <w:rFonts w:ascii="Calibri Light" w:hAnsi="Calibri Light"/>
      <w:b/>
      <w:bCs/>
      <w:color w:val="4472C4"/>
      <w:sz w:val="22"/>
      <w:szCs w:val="22"/>
      <w:lang w:eastAsia="en-US"/>
    </w:rPr>
  </w:style>
  <w:style w:type="character" w:customStyle="1" w:styleId="Naslov4Znak">
    <w:name w:val="Naslov 4 Znak"/>
    <w:basedOn w:val="Privzetapisavaodstavka"/>
    <w:link w:val="Naslov4"/>
    <w:uiPriority w:val="9"/>
    <w:semiHidden/>
    <w:rsid w:val="00C76C37"/>
    <w:rPr>
      <w:rFonts w:ascii="Calibri Light" w:hAnsi="Calibri Light"/>
      <w:b/>
      <w:bCs/>
      <w:i/>
      <w:iCs/>
      <w:color w:val="4472C4"/>
      <w:sz w:val="22"/>
      <w:szCs w:val="22"/>
      <w:lang w:eastAsia="en-US"/>
    </w:rPr>
  </w:style>
  <w:style w:type="character" w:customStyle="1" w:styleId="Naslov5Znak">
    <w:name w:val="Naslov 5 Znak"/>
    <w:basedOn w:val="Privzetapisavaodstavka"/>
    <w:link w:val="Naslov5"/>
    <w:uiPriority w:val="9"/>
    <w:semiHidden/>
    <w:rsid w:val="00C76C37"/>
    <w:rPr>
      <w:rFonts w:ascii="Calibri Light" w:hAnsi="Calibri Light"/>
      <w:color w:val="1F3763"/>
      <w:sz w:val="22"/>
      <w:szCs w:val="22"/>
      <w:lang w:eastAsia="en-US"/>
    </w:rPr>
  </w:style>
  <w:style w:type="character" w:customStyle="1" w:styleId="Naslov6Znak">
    <w:name w:val="Naslov 6 Znak"/>
    <w:basedOn w:val="Privzetapisavaodstavka"/>
    <w:link w:val="Naslov6"/>
    <w:uiPriority w:val="9"/>
    <w:semiHidden/>
    <w:rsid w:val="00C76C37"/>
    <w:rPr>
      <w:rFonts w:ascii="Calibri Light" w:hAnsi="Calibri Light"/>
      <w:i/>
      <w:iCs/>
      <w:color w:val="1F3763"/>
      <w:sz w:val="22"/>
      <w:szCs w:val="22"/>
      <w:lang w:eastAsia="en-US"/>
    </w:rPr>
  </w:style>
  <w:style w:type="character" w:customStyle="1" w:styleId="Naslov7Znak">
    <w:name w:val="Naslov 7 Znak"/>
    <w:basedOn w:val="Privzetapisavaodstavka"/>
    <w:link w:val="Naslov7"/>
    <w:uiPriority w:val="9"/>
    <w:semiHidden/>
    <w:rsid w:val="00C76C37"/>
    <w:rPr>
      <w:rFonts w:ascii="Calibri Light" w:hAnsi="Calibri Light"/>
      <w:i/>
      <w:iCs/>
      <w:color w:val="404040"/>
      <w:sz w:val="22"/>
      <w:szCs w:val="22"/>
      <w:lang w:eastAsia="en-US"/>
    </w:rPr>
  </w:style>
  <w:style w:type="character" w:customStyle="1" w:styleId="Naslov8Znak">
    <w:name w:val="Naslov 8 Znak"/>
    <w:basedOn w:val="Privzetapisavaodstavka"/>
    <w:link w:val="Naslov8"/>
    <w:uiPriority w:val="9"/>
    <w:semiHidden/>
    <w:rsid w:val="00C76C37"/>
    <w:rPr>
      <w:rFonts w:ascii="Calibri Light" w:hAnsi="Calibri Light"/>
      <w:color w:val="404040"/>
      <w:lang w:eastAsia="en-US"/>
    </w:rPr>
  </w:style>
  <w:style w:type="character" w:customStyle="1" w:styleId="Naslov9Znak">
    <w:name w:val="Naslov 9 Znak"/>
    <w:basedOn w:val="Privzetapisavaodstavka"/>
    <w:link w:val="Naslov9"/>
    <w:uiPriority w:val="9"/>
    <w:semiHidden/>
    <w:rsid w:val="00C76C37"/>
    <w:rPr>
      <w:rFonts w:ascii="Calibri Light" w:hAnsi="Calibri Light"/>
      <w:i/>
      <w:iCs/>
      <w:color w:val="404040"/>
      <w:lang w:eastAsia="en-US"/>
    </w:rPr>
  </w:style>
  <w:style w:type="paragraph" w:customStyle="1" w:styleId="Slog1">
    <w:name w:val="Slog1"/>
    <w:basedOn w:val="Navaden"/>
    <w:rsid w:val="00C76C37"/>
    <w:pPr>
      <w:suppressAutoHyphens/>
    </w:pPr>
    <w:rPr>
      <w:rFonts w:ascii="Times New Roman" w:hAnsi="Times New Roman"/>
      <w:sz w:val="24"/>
      <w:szCs w:val="24"/>
      <w:lang w:eastAsia="ar-SA"/>
    </w:rPr>
  </w:style>
  <w:style w:type="table" w:customStyle="1" w:styleId="TableGrid4">
    <w:name w:val="Table Grid4"/>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Bullet Number Znak,Num Bullet 1 Znak,lp1 Znak,lp11 Znak,List Paragraph11 Znak,List Paragraph Znak"/>
    <w:link w:val="Odstavekseznama"/>
    <w:uiPriority w:val="34"/>
    <w:qFormat/>
    <w:locked/>
    <w:rsid w:val="00C76C37"/>
    <w:rPr>
      <w:rFonts w:ascii="Arial" w:hAnsi="Arial"/>
    </w:rPr>
  </w:style>
  <w:style w:type="paragraph" w:customStyle="1" w:styleId="xmsonormal">
    <w:name w:val="x_msonormal"/>
    <w:basedOn w:val="Navaden"/>
    <w:rsid w:val="00C76C37"/>
    <w:rPr>
      <w:rFonts w:ascii="Calibri" w:eastAsia="Calibri" w:hAnsi="Calibri" w:cs="Calibri"/>
      <w:sz w:val="22"/>
      <w:szCs w:val="22"/>
    </w:rPr>
  </w:style>
  <w:style w:type="paragraph" w:styleId="Revizija">
    <w:name w:val="Revision"/>
    <w:hidden/>
    <w:uiPriority w:val="99"/>
    <w:semiHidden/>
    <w:rsid w:val="00C76C37"/>
    <w:rPr>
      <w:rFonts w:ascii="Arial" w:hAnsi="Arial"/>
    </w:rPr>
  </w:style>
  <w:style w:type="numbering" w:customStyle="1" w:styleId="NoList1">
    <w:name w:val="No List1"/>
    <w:next w:val="Brezseznama"/>
    <w:uiPriority w:val="99"/>
    <w:semiHidden/>
    <w:unhideWhenUsed/>
    <w:rsid w:val="00C76C37"/>
  </w:style>
  <w:style w:type="table" w:customStyle="1" w:styleId="TableGrid6">
    <w:name w:val="Table Grid6"/>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C76C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C76C37"/>
    <w:pPr>
      <w:spacing w:after="120"/>
      <w:ind w:left="283"/>
    </w:pPr>
  </w:style>
  <w:style w:type="character" w:customStyle="1" w:styleId="Telobesedila-zamikZnak">
    <w:name w:val="Telo besedila - zamik Znak"/>
    <w:basedOn w:val="Privzetapisavaodstavka"/>
    <w:link w:val="Telobesedila-zamik"/>
    <w:semiHidden/>
    <w:rsid w:val="00C76C37"/>
    <w:rPr>
      <w:rFonts w:ascii="Arial" w:hAnsi="Arial"/>
    </w:rPr>
  </w:style>
  <w:style w:type="paragraph" w:customStyle="1" w:styleId="isselectedend">
    <w:name w:val="isselectedend"/>
    <w:basedOn w:val="Navaden"/>
    <w:rsid w:val="00B74211"/>
    <w:pPr>
      <w:spacing w:before="100" w:beforeAutospacing="1" w:after="100" w:afterAutospacing="1"/>
    </w:pPr>
    <w:rPr>
      <w:rFonts w:ascii="Times New Roman" w:hAnsi="Times New Roman"/>
      <w:sz w:val="24"/>
      <w:szCs w:val="24"/>
    </w:rPr>
  </w:style>
  <w:style w:type="character" w:customStyle="1" w:styleId="PripombabesediloZnak1">
    <w:name w:val="Pripomba – besedilo Znak1"/>
    <w:basedOn w:val="Privzetapisavaodstavka"/>
    <w:uiPriority w:val="99"/>
    <w:semiHidden/>
    <w:rsid w:val="00951B70"/>
    <w:rPr>
      <w:rFonts w:ascii="Arial" w:eastAsia="Times New Roman" w:hAnsi="Arial" w:cs="Times New Roman"/>
      <w:sz w:val="20"/>
      <w:szCs w:val="20"/>
      <w:lang w:eastAsia="sl-SI"/>
    </w:rPr>
  </w:style>
  <w:style w:type="character" w:customStyle="1" w:styleId="ZadevapripombeZnak1">
    <w:name w:val="Zadeva pripombe Znak1"/>
    <w:basedOn w:val="PripombabesediloZnak1"/>
    <w:uiPriority w:val="99"/>
    <w:semiHidden/>
    <w:rsid w:val="00951B70"/>
    <w:rPr>
      <w:rFonts w:ascii="Arial" w:eastAsia="Times New Roman" w:hAnsi="Arial" w:cs="Times New Roman"/>
      <w:b/>
      <w:bCs/>
      <w:sz w:val="20"/>
      <w:szCs w:val="20"/>
      <w:lang w:eastAsia="sl-SI"/>
    </w:rPr>
  </w:style>
  <w:style w:type="table" w:customStyle="1" w:styleId="Tabelamrea3">
    <w:name w:val="Tabela – mreža3"/>
    <w:basedOn w:val="Navadnatabela"/>
    <w:uiPriority w:val="59"/>
    <w:rsid w:val="00510F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2867848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360594942">
      <w:bodyDiv w:val="1"/>
      <w:marLeft w:val="0"/>
      <w:marRight w:val="0"/>
      <w:marTop w:val="0"/>
      <w:marBottom w:val="0"/>
      <w:divBdr>
        <w:top w:val="none" w:sz="0" w:space="0" w:color="auto"/>
        <w:left w:val="none" w:sz="0" w:space="0" w:color="auto"/>
        <w:bottom w:val="none" w:sz="0" w:space="0" w:color="auto"/>
        <w:right w:val="none" w:sz="0" w:space="0" w:color="auto"/>
      </w:divBdr>
    </w:div>
    <w:div w:id="430006066">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15118983">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05007469">
      <w:bodyDiv w:val="1"/>
      <w:marLeft w:val="0"/>
      <w:marRight w:val="0"/>
      <w:marTop w:val="0"/>
      <w:marBottom w:val="0"/>
      <w:divBdr>
        <w:top w:val="none" w:sz="0" w:space="0" w:color="auto"/>
        <w:left w:val="none" w:sz="0" w:space="0" w:color="auto"/>
        <w:bottom w:val="none" w:sz="0" w:space="0" w:color="auto"/>
        <w:right w:val="none" w:sz="0" w:space="0" w:color="auto"/>
      </w:divBdr>
    </w:div>
    <w:div w:id="838738230">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88552684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41618365">
      <w:bodyDiv w:val="1"/>
      <w:marLeft w:val="0"/>
      <w:marRight w:val="0"/>
      <w:marTop w:val="0"/>
      <w:marBottom w:val="0"/>
      <w:divBdr>
        <w:top w:val="none" w:sz="0" w:space="0" w:color="auto"/>
        <w:left w:val="none" w:sz="0" w:space="0" w:color="auto"/>
        <w:bottom w:val="none" w:sz="0" w:space="0" w:color="auto"/>
        <w:right w:val="none" w:sz="0" w:space="0" w:color="auto"/>
      </w:divBdr>
    </w:div>
    <w:div w:id="1358892905">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550805387">
      <w:bodyDiv w:val="1"/>
      <w:marLeft w:val="0"/>
      <w:marRight w:val="0"/>
      <w:marTop w:val="0"/>
      <w:marBottom w:val="0"/>
      <w:divBdr>
        <w:top w:val="none" w:sz="0" w:space="0" w:color="auto"/>
        <w:left w:val="none" w:sz="0" w:space="0" w:color="auto"/>
        <w:bottom w:val="none" w:sz="0" w:space="0" w:color="auto"/>
        <w:right w:val="none" w:sz="0" w:space="0" w:color="auto"/>
      </w:divBdr>
      <w:divsChild>
        <w:div w:id="8966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903807">
      <w:bodyDiv w:val="1"/>
      <w:marLeft w:val="0"/>
      <w:marRight w:val="0"/>
      <w:marTop w:val="0"/>
      <w:marBottom w:val="0"/>
      <w:divBdr>
        <w:top w:val="none" w:sz="0" w:space="0" w:color="auto"/>
        <w:left w:val="none" w:sz="0" w:space="0" w:color="auto"/>
        <w:bottom w:val="none" w:sz="0" w:space="0" w:color="auto"/>
        <w:right w:val="none" w:sz="0" w:space="0" w:color="auto"/>
      </w:divBdr>
    </w:div>
    <w:div w:id="1661277482">
      <w:bodyDiv w:val="1"/>
      <w:marLeft w:val="0"/>
      <w:marRight w:val="0"/>
      <w:marTop w:val="0"/>
      <w:marBottom w:val="0"/>
      <w:divBdr>
        <w:top w:val="none" w:sz="0" w:space="0" w:color="auto"/>
        <w:left w:val="none" w:sz="0" w:space="0" w:color="auto"/>
        <w:bottom w:val="none" w:sz="0" w:space="0" w:color="auto"/>
        <w:right w:val="none" w:sz="0" w:space="0" w:color="auto"/>
      </w:divBdr>
    </w:div>
    <w:div w:id="1680308098">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 w:id="213000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pri-ma@siol.net" TargetMode="External"/><Relationship Id="rId10" Type="http://schemas.openxmlformats.org/officeDocument/2006/relationships/hyperlink" Target="https://ejn.gov.si/aktualno/vec-informacij-ponudniki.htm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pri-ma@siol.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D7F1-00C5-4997-B97A-3450911E9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73</Pages>
  <Words>24573</Words>
  <Characters>140072</Characters>
  <Application>Microsoft Office Word</Application>
  <DocSecurity>0</DocSecurity>
  <Lines>1167</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164317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3</cp:revision>
  <cp:lastPrinted>2026-04-22T10:54:00Z</cp:lastPrinted>
  <dcterms:created xsi:type="dcterms:W3CDTF">2026-05-12T08:27:00Z</dcterms:created>
  <dcterms:modified xsi:type="dcterms:W3CDTF">2026-05-12T08:28:00Z</dcterms:modified>
</cp:coreProperties>
</file>